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39313633"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38.786</w:t>
            </w:r>
            <w:r w:rsidR="00D507E0" w:rsidRPr="00B6427E">
              <w:rPr>
                <w:sz w:val="64"/>
              </w:rPr>
              <w:t xml:space="preserve"> </w:t>
            </w:r>
            <w:r w:rsidRPr="00B6427E">
              <w:t>V</w:t>
            </w:r>
            <w:bookmarkStart w:id="2" w:name="specVersion"/>
            <w:r w:rsidR="00B6427E" w:rsidRPr="00B6427E">
              <w:t>0</w:t>
            </w:r>
            <w:r w:rsidRPr="00B6427E">
              <w:t>.</w:t>
            </w:r>
            <w:r w:rsidR="00AB17F1">
              <w:t>3</w:t>
            </w:r>
            <w:r w:rsidRPr="00B6427E">
              <w:t>.</w:t>
            </w:r>
            <w:bookmarkEnd w:id="2"/>
            <w:r w:rsidR="00115A6C">
              <w:t>0</w:t>
            </w:r>
            <w:r w:rsidR="00115A6C" w:rsidRPr="00B6427E">
              <w:t xml:space="preserve"> </w:t>
            </w:r>
            <w:r w:rsidRPr="00B6427E">
              <w:rPr>
                <w:sz w:val="32"/>
              </w:rPr>
              <w:t>(</w:t>
            </w:r>
            <w:bookmarkStart w:id="3" w:name="issueDate"/>
            <w:r w:rsidR="00B6427E" w:rsidRPr="00B6427E">
              <w:rPr>
                <w:sz w:val="32"/>
              </w:rPr>
              <w:t>202</w:t>
            </w:r>
            <w:r w:rsidR="007A0A57">
              <w:rPr>
                <w:sz w:val="32"/>
              </w:rPr>
              <w:t>3</w:t>
            </w:r>
            <w:r w:rsidRPr="00B6427E">
              <w:rPr>
                <w:sz w:val="32"/>
              </w:rPr>
              <w:t>-</w:t>
            </w:r>
            <w:bookmarkEnd w:id="3"/>
            <w:r w:rsidR="00AB17F1">
              <w:rPr>
                <w:sz w:val="32"/>
              </w:rPr>
              <w:t>08</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5FD696E7" w14:textId="77777777" w:rsidR="006B13D7" w:rsidRPr="0087716F" w:rsidRDefault="006B13D7" w:rsidP="006B13D7">
            <w:pPr>
              <w:pStyle w:val="ZT"/>
              <w:framePr w:wrap="auto" w:hAnchor="text" w:yAlign="inline"/>
            </w:pPr>
            <w:r>
              <w:t xml:space="preserve">NR </w:t>
            </w:r>
            <w:r w:rsidRPr="0087716F">
              <w:t>S</w:t>
            </w:r>
            <w:r>
              <w:t>idelink evolution</w:t>
            </w:r>
            <w:r w:rsidRPr="0087716F">
              <w:t>;</w:t>
            </w:r>
          </w:p>
          <w:p w14:paraId="466804F8" w14:textId="77777777" w:rsidR="006B13D7" w:rsidRPr="0087716F" w:rsidRDefault="006B13D7" w:rsidP="006B13D7">
            <w:pPr>
              <w:pStyle w:val="ZT"/>
              <w:framePr w:wrap="auto" w:hAnchor="text" w:yAlign="inline"/>
            </w:pPr>
            <w:r w:rsidRPr="0087716F">
              <w:t>User Equipment (UE) radio transmission and reception;</w:t>
            </w:r>
          </w:p>
          <w:p w14:paraId="1F936AE6" w14:textId="77777777" w:rsidR="004F0988" w:rsidRPr="00B6427E" w:rsidRDefault="006B13D7" w:rsidP="006B13D7">
            <w:pPr>
              <w:pStyle w:val="ZT"/>
              <w:framePr w:wrap="auto" w:hAnchor="text" w:yAlign="inline"/>
              <w:rPr>
                <w:i/>
                <w:sz w:val="28"/>
              </w:rPr>
            </w:pPr>
            <w:r w:rsidRPr="0087716F">
              <w:t>(</w:t>
            </w:r>
            <w:r w:rsidRPr="0087716F">
              <w:rPr>
                <w:rStyle w:val="ZGSM"/>
              </w:rPr>
              <w:t>Release 1</w:t>
            </w:r>
            <w:r w:rsidR="00D94218">
              <w:rPr>
                <w:rStyle w:val="ZGSM"/>
              </w:rPr>
              <w:t>8</w:t>
            </w:r>
            <w:r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20A4D9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1CC3">
              <w:rPr>
                <w:noProof/>
                <w:sz w:val="18"/>
              </w:rPr>
              <w:t>2</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lastRenderedPageBreak/>
        <w:t>Contents</w:t>
      </w:r>
    </w:p>
    <w:p w14:paraId="5986DE53" w14:textId="6519D28C" w:rsidR="00B132D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132D5">
        <w:t>Foreword</w:t>
      </w:r>
      <w:r w:rsidR="00B132D5">
        <w:tab/>
      </w:r>
      <w:r w:rsidR="00B132D5">
        <w:fldChar w:fldCharType="begin"/>
      </w:r>
      <w:r w:rsidR="00B132D5">
        <w:instrText xml:space="preserve"> PAGEREF _Toc133515215 \h </w:instrText>
      </w:r>
      <w:r w:rsidR="00B132D5">
        <w:fldChar w:fldCharType="separate"/>
      </w:r>
      <w:r w:rsidR="00B132D5">
        <w:t>5</w:t>
      </w:r>
      <w:r w:rsidR="00B132D5">
        <w:fldChar w:fldCharType="end"/>
      </w:r>
    </w:p>
    <w:p w14:paraId="260C0A25" w14:textId="7B9F006F" w:rsidR="00B132D5" w:rsidRDefault="00B132D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_Toc133515216 \h </w:instrText>
      </w:r>
      <w:r>
        <w:fldChar w:fldCharType="separate"/>
      </w:r>
      <w:r>
        <w:t>7</w:t>
      </w:r>
      <w:r>
        <w:fldChar w:fldCharType="end"/>
      </w:r>
    </w:p>
    <w:p w14:paraId="36EDE7D0" w14:textId="71DCC8C2" w:rsidR="00B132D5" w:rsidRDefault="00B132D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_Toc133515217 \h </w:instrText>
      </w:r>
      <w:r>
        <w:fldChar w:fldCharType="separate"/>
      </w:r>
      <w:r>
        <w:t>7</w:t>
      </w:r>
      <w:r>
        <w:fldChar w:fldCharType="end"/>
      </w:r>
    </w:p>
    <w:p w14:paraId="5FE2DD25" w14:textId="5A70597A" w:rsidR="00B132D5" w:rsidRDefault="00B132D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_Toc133515218 \h </w:instrText>
      </w:r>
      <w:r>
        <w:fldChar w:fldCharType="separate"/>
      </w:r>
      <w:r>
        <w:t>7</w:t>
      </w:r>
      <w:r>
        <w:fldChar w:fldCharType="end"/>
      </w:r>
    </w:p>
    <w:p w14:paraId="1D4AB254" w14:textId="2F7B50AD" w:rsidR="00B132D5" w:rsidRDefault="00B132D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_Toc133515219 \h </w:instrText>
      </w:r>
      <w:r>
        <w:fldChar w:fldCharType="separate"/>
      </w:r>
      <w:r>
        <w:t>7</w:t>
      </w:r>
      <w:r>
        <w:fldChar w:fldCharType="end"/>
      </w:r>
    </w:p>
    <w:p w14:paraId="55A80AD8" w14:textId="11DFE7DF" w:rsidR="00B132D5" w:rsidRDefault="00B132D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_Toc133515220 \h </w:instrText>
      </w:r>
      <w:r>
        <w:fldChar w:fldCharType="separate"/>
      </w:r>
      <w:r>
        <w:t>7</w:t>
      </w:r>
      <w:r>
        <w:fldChar w:fldCharType="end"/>
      </w:r>
    </w:p>
    <w:p w14:paraId="2AB4E181" w14:textId="75210208" w:rsidR="00B132D5" w:rsidRDefault="00B132D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_Toc133515221 \h </w:instrText>
      </w:r>
      <w:r>
        <w:fldChar w:fldCharType="separate"/>
      </w:r>
      <w:r>
        <w:t>7</w:t>
      </w:r>
      <w:r>
        <w:fldChar w:fldCharType="end"/>
      </w:r>
    </w:p>
    <w:p w14:paraId="783BCDF4" w14:textId="18005C2F" w:rsidR="00B132D5" w:rsidRDefault="00B132D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_Toc133515222 \h </w:instrText>
      </w:r>
      <w:r>
        <w:fldChar w:fldCharType="separate"/>
      </w:r>
      <w:r>
        <w:t>8</w:t>
      </w:r>
      <w:r>
        <w:fldChar w:fldCharType="end"/>
      </w:r>
    </w:p>
    <w:p w14:paraId="2958FD68" w14:textId="52DC8E80" w:rsidR="00B132D5" w:rsidRDefault="00B132D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_Toc133515223 \h </w:instrText>
      </w:r>
      <w:r>
        <w:fldChar w:fldCharType="separate"/>
      </w:r>
      <w:r>
        <w:t>9</w:t>
      </w:r>
      <w:r>
        <w:fldChar w:fldCharType="end"/>
      </w:r>
    </w:p>
    <w:p w14:paraId="55FE4AAF" w14:textId="020424BF" w:rsidR="00B132D5" w:rsidRDefault="00B132D5">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_Toc133515224 \h </w:instrText>
      </w:r>
      <w:r>
        <w:fldChar w:fldCharType="separate"/>
      </w:r>
      <w:r>
        <w:t>9</w:t>
      </w:r>
      <w:r>
        <w:fldChar w:fldCharType="end"/>
      </w:r>
    </w:p>
    <w:p w14:paraId="1783F57E" w14:textId="3E1B1F97" w:rsidR="00B132D5" w:rsidRDefault="00B132D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_Toc133515225 \h </w:instrText>
      </w:r>
      <w:r>
        <w:fldChar w:fldCharType="separate"/>
      </w:r>
      <w:r>
        <w:t>9</w:t>
      </w:r>
      <w:r>
        <w:fldChar w:fldCharType="end"/>
      </w:r>
    </w:p>
    <w:p w14:paraId="3C6D950D" w14:textId="0031E1D6" w:rsidR="00B132D5" w:rsidRDefault="00B132D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_Toc133515226 \h </w:instrText>
      </w:r>
      <w:r>
        <w:fldChar w:fldCharType="separate"/>
      </w:r>
      <w:r>
        <w:t>9</w:t>
      </w:r>
      <w:r>
        <w:fldChar w:fldCharType="end"/>
      </w:r>
    </w:p>
    <w:p w14:paraId="52FBE8FD" w14:textId="212BBF2E" w:rsidR="00B132D5" w:rsidRDefault="00B132D5">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_Toc133515227 \h </w:instrText>
      </w:r>
      <w:r>
        <w:fldChar w:fldCharType="separate"/>
      </w:r>
      <w:r>
        <w:t>9</w:t>
      </w:r>
      <w:r>
        <w:fldChar w:fldCharType="end"/>
      </w:r>
    </w:p>
    <w:p w14:paraId="252626E0" w14:textId="782C9BE2" w:rsidR="00B132D5" w:rsidRDefault="00B132D5">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_Toc133515228 \h </w:instrText>
      </w:r>
      <w:r>
        <w:fldChar w:fldCharType="separate"/>
      </w:r>
      <w:r>
        <w:t>9</w:t>
      </w:r>
      <w:r>
        <w:fldChar w:fldCharType="end"/>
      </w:r>
    </w:p>
    <w:p w14:paraId="43AE279B" w14:textId="11613FA1" w:rsidR="00B132D5" w:rsidRDefault="00B132D5">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_Toc133515229 \h </w:instrText>
      </w:r>
      <w:r>
        <w:fldChar w:fldCharType="separate"/>
      </w:r>
      <w:r>
        <w:t>9</w:t>
      </w:r>
      <w:r>
        <w:fldChar w:fldCharType="end"/>
      </w:r>
    </w:p>
    <w:p w14:paraId="0B32430C" w14:textId="26FEB758" w:rsidR="00B132D5" w:rsidRDefault="00B132D5">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_Toc133515230 \h </w:instrText>
      </w:r>
      <w:r>
        <w:fldChar w:fldCharType="separate"/>
      </w:r>
      <w:r>
        <w:t>9</w:t>
      </w:r>
      <w:r>
        <w:fldChar w:fldCharType="end"/>
      </w:r>
    </w:p>
    <w:p w14:paraId="2242DFC1" w14:textId="01388703" w:rsidR="00B132D5" w:rsidRDefault="00B132D5">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_Toc133515231 \h </w:instrText>
      </w:r>
      <w:r>
        <w:fldChar w:fldCharType="separate"/>
      </w:r>
      <w:r>
        <w:t>9</w:t>
      </w:r>
      <w:r>
        <w:fldChar w:fldCharType="end"/>
      </w:r>
    </w:p>
    <w:p w14:paraId="7A8EB205" w14:textId="352D9E42" w:rsidR="00B132D5" w:rsidRDefault="00B132D5">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_Toc133515232 \h </w:instrText>
      </w:r>
      <w:r>
        <w:fldChar w:fldCharType="separate"/>
      </w:r>
      <w:r>
        <w:t>9</w:t>
      </w:r>
      <w:r>
        <w:fldChar w:fldCharType="end"/>
      </w:r>
    </w:p>
    <w:p w14:paraId="4F5071E3" w14:textId="10651F73" w:rsidR="00B132D5" w:rsidRDefault="00B132D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_Toc133515233 \h </w:instrText>
      </w:r>
      <w:r>
        <w:fldChar w:fldCharType="separate"/>
      </w:r>
      <w:r>
        <w:t>9</w:t>
      </w:r>
      <w:r>
        <w:fldChar w:fldCharType="end"/>
      </w:r>
    </w:p>
    <w:p w14:paraId="5C2DE5E8" w14:textId="130DFA48" w:rsidR="00B132D5" w:rsidRDefault="00B132D5">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_Toc133515234 \h </w:instrText>
      </w:r>
      <w:r>
        <w:fldChar w:fldCharType="separate"/>
      </w:r>
      <w:r>
        <w:t>9</w:t>
      </w:r>
      <w:r>
        <w:fldChar w:fldCharType="end"/>
      </w:r>
    </w:p>
    <w:p w14:paraId="67D9EA51" w14:textId="077908EA" w:rsidR="00B132D5" w:rsidRDefault="00B132D5">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_Toc133515235 \h </w:instrText>
      </w:r>
      <w:r>
        <w:fldChar w:fldCharType="separate"/>
      </w:r>
      <w:r>
        <w:t>9</w:t>
      </w:r>
      <w:r>
        <w:fldChar w:fldCharType="end"/>
      </w:r>
    </w:p>
    <w:p w14:paraId="2DFF1AFD" w14:textId="0560DC55" w:rsidR="00B132D5" w:rsidRDefault="00B132D5">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_Toc133515236 \h </w:instrText>
      </w:r>
      <w:r>
        <w:fldChar w:fldCharType="separate"/>
      </w:r>
      <w:r>
        <w:t>9</w:t>
      </w:r>
      <w:r>
        <w:fldChar w:fldCharType="end"/>
      </w:r>
    </w:p>
    <w:p w14:paraId="2EBB3587" w14:textId="240BD0D4" w:rsidR="00B132D5" w:rsidRDefault="00B132D5">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_Toc133515237 \h </w:instrText>
      </w:r>
      <w:r>
        <w:fldChar w:fldCharType="separate"/>
      </w:r>
      <w:r>
        <w:t>9</w:t>
      </w:r>
      <w:r>
        <w:fldChar w:fldCharType="end"/>
      </w:r>
    </w:p>
    <w:p w14:paraId="5F0138CF" w14:textId="29B7A7C5" w:rsidR="00B132D5" w:rsidRDefault="00B132D5">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_Toc133515238 \h </w:instrText>
      </w:r>
      <w:r>
        <w:fldChar w:fldCharType="separate"/>
      </w:r>
      <w:r>
        <w:t>9</w:t>
      </w:r>
      <w:r>
        <w:fldChar w:fldCharType="end"/>
      </w:r>
    </w:p>
    <w:p w14:paraId="4CED42F4" w14:textId="0B81ECC4" w:rsidR="00B132D5" w:rsidRDefault="00B132D5">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_Toc133515239 \h </w:instrText>
      </w:r>
      <w:r>
        <w:fldChar w:fldCharType="separate"/>
      </w:r>
      <w:r>
        <w:t>10</w:t>
      </w:r>
      <w:r>
        <w:fldChar w:fldCharType="end"/>
      </w:r>
    </w:p>
    <w:p w14:paraId="452E57BE" w14:textId="5131119E" w:rsidR="00B132D5" w:rsidRDefault="00B132D5">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_Toc133515240 \h </w:instrText>
      </w:r>
      <w:r>
        <w:fldChar w:fldCharType="separate"/>
      </w:r>
      <w:r>
        <w:t>10</w:t>
      </w:r>
      <w:r>
        <w:fldChar w:fldCharType="end"/>
      </w:r>
    </w:p>
    <w:p w14:paraId="1DE8EA58" w14:textId="717DE55A" w:rsidR="00B132D5" w:rsidRDefault="00B132D5">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_Toc133515241 \h </w:instrText>
      </w:r>
      <w:r>
        <w:fldChar w:fldCharType="separate"/>
      </w:r>
      <w:r>
        <w:t>10</w:t>
      </w:r>
      <w:r>
        <w:fldChar w:fldCharType="end"/>
      </w:r>
    </w:p>
    <w:p w14:paraId="0B72EF0A" w14:textId="5475112B" w:rsidR="00B132D5" w:rsidRDefault="00B132D5">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_Toc133515242 \h </w:instrText>
      </w:r>
      <w:r>
        <w:fldChar w:fldCharType="separate"/>
      </w:r>
      <w:r>
        <w:t>10</w:t>
      </w:r>
      <w:r>
        <w:fldChar w:fldCharType="end"/>
      </w:r>
    </w:p>
    <w:p w14:paraId="53490788" w14:textId="046672B7" w:rsidR="00B132D5" w:rsidRDefault="00B132D5">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_Toc133515243 \h </w:instrText>
      </w:r>
      <w:r>
        <w:fldChar w:fldCharType="separate"/>
      </w:r>
      <w:r>
        <w:t>10</w:t>
      </w:r>
      <w:r>
        <w:fldChar w:fldCharType="end"/>
      </w:r>
    </w:p>
    <w:p w14:paraId="33B2CF63" w14:textId="7DA9A220" w:rsidR="00B132D5" w:rsidRDefault="00B132D5">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_Toc133515244 \h </w:instrText>
      </w:r>
      <w:r>
        <w:fldChar w:fldCharType="separate"/>
      </w:r>
      <w:r>
        <w:t>10</w:t>
      </w:r>
      <w:r>
        <w:fldChar w:fldCharType="end"/>
      </w:r>
    </w:p>
    <w:p w14:paraId="6DCAE0C7" w14:textId="2D1A75B0" w:rsidR="00B132D5" w:rsidRDefault="00B132D5">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_Toc133515245 \h </w:instrText>
      </w:r>
      <w:r>
        <w:fldChar w:fldCharType="separate"/>
      </w:r>
      <w:r>
        <w:t>11</w:t>
      </w:r>
      <w:r>
        <w:fldChar w:fldCharType="end"/>
      </w:r>
    </w:p>
    <w:p w14:paraId="1B1E2E01" w14:textId="3DA3C003" w:rsidR="00B132D5" w:rsidRDefault="00B132D5">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_Toc133515246 \h </w:instrText>
      </w:r>
      <w:r>
        <w:fldChar w:fldCharType="separate"/>
      </w:r>
      <w:r>
        <w:t>11</w:t>
      </w:r>
      <w:r>
        <w:fldChar w:fldCharType="end"/>
      </w:r>
    </w:p>
    <w:p w14:paraId="6FD78BA4" w14:textId="021045AB" w:rsidR="00B132D5" w:rsidRDefault="00B132D5">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_Toc133515247 \h </w:instrText>
      </w:r>
      <w:r>
        <w:fldChar w:fldCharType="separate"/>
      </w:r>
      <w:r>
        <w:t>11</w:t>
      </w:r>
      <w:r>
        <w:fldChar w:fldCharType="end"/>
      </w:r>
    </w:p>
    <w:p w14:paraId="3B150405" w14:textId="1583C392" w:rsidR="00B132D5" w:rsidRDefault="00B132D5">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_Toc133515248 \h </w:instrText>
      </w:r>
      <w:r>
        <w:fldChar w:fldCharType="separate"/>
      </w:r>
      <w:r>
        <w:t>11</w:t>
      </w:r>
      <w:r>
        <w:fldChar w:fldCharType="end"/>
      </w:r>
    </w:p>
    <w:p w14:paraId="30480DF5" w14:textId="116CF2AA" w:rsidR="00B132D5" w:rsidRDefault="00B132D5">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_Toc133515249 \h </w:instrText>
      </w:r>
      <w:r>
        <w:fldChar w:fldCharType="separate"/>
      </w:r>
      <w:r>
        <w:t>12</w:t>
      </w:r>
      <w:r>
        <w:fldChar w:fldCharType="end"/>
      </w:r>
    </w:p>
    <w:p w14:paraId="574C372F" w14:textId="3B7E549A" w:rsidR="00B132D5" w:rsidRDefault="00B132D5">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_Toc133515250 \h </w:instrText>
      </w:r>
      <w:r>
        <w:fldChar w:fldCharType="separate"/>
      </w:r>
      <w:r>
        <w:t>12</w:t>
      </w:r>
      <w:r>
        <w:fldChar w:fldCharType="end"/>
      </w:r>
    </w:p>
    <w:p w14:paraId="21EDF558" w14:textId="070BCFD7" w:rsidR="00B132D5" w:rsidRDefault="00B132D5">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_Toc133515251 \h </w:instrText>
      </w:r>
      <w:r>
        <w:fldChar w:fldCharType="separate"/>
      </w:r>
      <w:r>
        <w:t>12</w:t>
      </w:r>
      <w:r>
        <w:fldChar w:fldCharType="end"/>
      </w:r>
    </w:p>
    <w:p w14:paraId="40EA00B1" w14:textId="7AC13884" w:rsidR="00B132D5" w:rsidRDefault="00B132D5">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_Toc133515252 \h </w:instrText>
      </w:r>
      <w:r>
        <w:fldChar w:fldCharType="separate"/>
      </w:r>
      <w:r>
        <w:t>12</w:t>
      </w:r>
      <w:r>
        <w:fldChar w:fldCharType="end"/>
      </w:r>
    </w:p>
    <w:p w14:paraId="6C296A54" w14:textId="2AA99C23" w:rsidR="00B132D5" w:rsidRDefault="00B132D5">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_Toc133515253 \h </w:instrText>
      </w:r>
      <w:r>
        <w:fldChar w:fldCharType="separate"/>
      </w:r>
      <w:r>
        <w:t>12</w:t>
      </w:r>
      <w:r>
        <w:fldChar w:fldCharType="end"/>
      </w:r>
    </w:p>
    <w:p w14:paraId="0BE1052A" w14:textId="4B3DF9E4" w:rsidR="00B132D5" w:rsidRDefault="00B132D5">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_Toc133515254 \h </w:instrText>
      </w:r>
      <w:r>
        <w:fldChar w:fldCharType="separate"/>
      </w:r>
      <w:r>
        <w:t>12</w:t>
      </w:r>
      <w:r>
        <w:fldChar w:fldCharType="end"/>
      </w:r>
    </w:p>
    <w:p w14:paraId="528FDE6B" w14:textId="524017C0" w:rsidR="00B132D5" w:rsidRDefault="00B132D5">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_Toc133515255 \h </w:instrText>
      </w:r>
      <w:r>
        <w:fldChar w:fldCharType="separate"/>
      </w:r>
      <w:r>
        <w:t>12</w:t>
      </w:r>
      <w:r>
        <w:fldChar w:fldCharType="end"/>
      </w:r>
    </w:p>
    <w:p w14:paraId="7454979E" w14:textId="2E6BBA97" w:rsidR="00B132D5" w:rsidRDefault="00B132D5">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_Toc133515256 \h </w:instrText>
      </w:r>
      <w:r>
        <w:fldChar w:fldCharType="separate"/>
      </w:r>
      <w:r>
        <w:t>12</w:t>
      </w:r>
      <w:r>
        <w:fldChar w:fldCharType="end"/>
      </w:r>
    </w:p>
    <w:p w14:paraId="6C49860D" w14:textId="2B65EB4E" w:rsidR="00B132D5" w:rsidRDefault="00B132D5">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_Toc133515257 \h </w:instrText>
      </w:r>
      <w:r>
        <w:fldChar w:fldCharType="separate"/>
      </w:r>
      <w:r>
        <w:t>12</w:t>
      </w:r>
      <w:r>
        <w:fldChar w:fldCharType="end"/>
      </w:r>
    </w:p>
    <w:p w14:paraId="5BA89216" w14:textId="7080E5EA" w:rsidR="00B132D5" w:rsidRDefault="00B132D5">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_Toc133515258 \h </w:instrText>
      </w:r>
      <w:r>
        <w:fldChar w:fldCharType="separate"/>
      </w:r>
      <w:r>
        <w:t>12</w:t>
      </w:r>
      <w:r>
        <w:fldChar w:fldCharType="end"/>
      </w:r>
    </w:p>
    <w:p w14:paraId="6CF94F73" w14:textId="31D0F06C" w:rsidR="00B132D5" w:rsidRDefault="00B132D5">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_Toc133515259 \h </w:instrText>
      </w:r>
      <w:r>
        <w:fldChar w:fldCharType="separate"/>
      </w:r>
      <w:r>
        <w:t>12</w:t>
      </w:r>
      <w:r>
        <w:fldChar w:fldCharType="end"/>
      </w:r>
    </w:p>
    <w:p w14:paraId="3369D97A" w14:textId="1112A9AA" w:rsidR="00B132D5" w:rsidRDefault="00B132D5">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_Toc133515260 \h </w:instrText>
      </w:r>
      <w:r>
        <w:fldChar w:fldCharType="separate"/>
      </w:r>
      <w:r>
        <w:t>12</w:t>
      </w:r>
      <w:r>
        <w:fldChar w:fldCharType="end"/>
      </w:r>
    </w:p>
    <w:p w14:paraId="7EC8E9F8" w14:textId="08547A4F" w:rsidR="00B132D5" w:rsidRDefault="00B132D5">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_Toc133515261 \h </w:instrText>
      </w:r>
      <w:r>
        <w:fldChar w:fldCharType="separate"/>
      </w:r>
      <w:r>
        <w:t>12</w:t>
      </w:r>
      <w:r>
        <w:fldChar w:fldCharType="end"/>
      </w:r>
    </w:p>
    <w:p w14:paraId="7CC4C853" w14:textId="188229CF" w:rsidR="00B132D5" w:rsidRDefault="00B132D5">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_Toc133515262 \h </w:instrText>
      </w:r>
      <w:r>
        <w:fldChar w:fldCharType="separate"/>
      </w:r>
      <w:r>
        <w:t>12</w:t>
      </w:r>
      <w:r>
        <w:fldChar w:fldCharType="end"/>
      </w:r>
    </w:p>
    <w:p w14:paraId="24461476" w14:textId="2AFEC4A5" w:rsidR="00B132D5" w:rsidRDefault="00B132D5">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_Toc133515263 \h </w:instrText>
      </w:r>
      <w:r>
        <w:fldChar w:fldCharType="separate"/>
      </w:r>
      <w:r>
        <w:t>12</w:t>
      </w:r>
      <w:r>
        <w:fldChar w:fldCharType="end"/>
      </w:r>
    </w:p>
    <w:p w14:paraId="2F8BB388" w14:textId="7F0C4D75" w:rsidR="00B132D5" w:rsidRDefault="00B132D5">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_Toc133515264 \h </w:instrText>
      </w:r>
      <w:r>
        <w:fldChar w:fldCharType="separate"/>
      </w:r>
      <w:r>
        <w:t>12</w:t>
      </w:r>
      <w:r>
        <w:fldChar w:fldCharType="end"/>
      </w:r>
    </w:p>
    <w:p w14:paraId="1D7338E2" w14:textId="2CA4A6C0" w:rsidR="00B132D5" w:rsidRDefault="00B132D5">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_Toc133515265 \h </w:instrText>
      </w:r>
      <w:r>
        <w:fldChar w:fldCharType="separate"/>
      </w:r>
      <w:r>
        <w:t>12</w:t>
      </w:r>
      <w:r>
        <w:fldChar w:fldCharType="end"/>
      </w:r>
    </w:p>
    <w:p w14:paraId="6859ECB9" w14:textId="18726737" w:rsidR="00B132D5" w:rsidRDefault="00B132D5">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_Toc133515266 \h </w:instrText>
      </w:r>
      <w:r>
        <w:fldChar w:fldCharType="separate"/>
      </w:r>
      <w:r>
        <w:t>12</w:t>
      </w:r>
      <w:r>
        <w:fldChar w:fldCharType="end"/>
      </w:r>
    </w:p>
    <w:p w14:paraId="5CDB5F01" w14:textId="557A53AF" w:rsidR="00B132D5" w:rsidRDefault="00B132D5">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_Toc133515267 \h </w:instrText>
      </w:r>
      <w:r>
        <w:fldChar w:fldCharType="separate"/>
      </w:r>
      <w:r>
        <w:t>12</w:t>
      </w:r>
      <w:r>
        <w:fldChar w:fldCharType="end"/>
      </w:r>
    </w:p>
    <w:p w14:paraId="66D8957C" w14:textId="4B59B430" w:rsidR="00B132D5" w:rsidRDefault="00B132D5">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_Toc133515268 \h </w:instrText>
      </w:r>
      <w:r>
        <w:fldChar w:fldCharType="separate"/>
      </w:r>
      <w:r>
        <w:t>13</w:t>
      </w:r>
      <w:r>
        <w:fldChar w:fldCharType="end"/>
      </w:r>
    </w:p>
    <w:p w14:paraId="1DEB9402" w14:textId="30E4D1F7" w:rsidR="00B132D5" w:rsidRDefault="00B132D5">
      <w:pPr>
        <w:pStyle w:val="TOC3"/>
        <w:rPr>
          <w:rFonts w:asciiTheme="minorHAnsi" w:hAnsiTheme="minorHAnsi" w:cstheme="minorBidi"/>
          <w:kern w:val="2"/>
          <w:sz w:val="21"/>
          <w:szCs w:val="22"/>
          <w:lang w:val="en-US" w:eastAsia="zh-CN"/>
        </w:rPr>
      </w:pPr>
      <w:r>
        <w:lastRenderedPageBreak/>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_Toc133515269 \h </w:instrText>
      </w:r>
      <w:r>
        <w:fldChar w:fldCharType="separate"/>
      </w:r>
      <w:r>
        <w:t>13</w:t>
      </w:r>
      <w:r>
        <w:fldChar w:fldCharType="end"/>
      </w:r>
    </w:p>
    <w:p w14:paraId="7199E205" w14:textId="4CDCAF2C" w:rsidR="00B132D5" w:rsidRDefault="00B132D5">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_Toc133515270 \h </w:instrText>
      </w:r>
      <w:r>
        <w:fldChar w:fldCharType="separate"/>
      </w:r>
      <w:r>
        <w:t>13</w:t>
      </w:r>
      <w:r>
        <w:fldChar w:fldCharType="end"/>
      </w:r>
    </w:p>
    <w:p w14:paraId="3780DD17" w14:textId="3FB30ADD" w:rsidR="00B132D5" w:rsidRDefault="00B132D5">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_Toc133515271 \h </w:instrText>
      </w:r>
      <w:r>
        <w:fldChar w:fldCharType="separate"/>
      </w:r>
      <w:r>
        <w:t>13</w:t>
      </w:r>
      <w:r>
        <w:fldChar w:fldCharType="end"/>
      </w:r>
    </w:p>
    <w:p w14:paraId="65AE9E2F" w14:textId="62922584" w:rsidR="00B132D5" w:rsidRDefault="00B132D5">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_Toc133515272 \h </w:instrText>
      </w:r>
      <w:r>
        <w:fldChar w:fldCharType="separate"/>
      </w:r>
      <w:r>
        <w:t>13</w:t>
      </w:r>
      <w:r>
        <w:fldChar w:fldCharType="end"/>
      </w:r>
    </w:p>
    <w:p w14:paraId="76F76150" w14:textId="666BAF93" w:rsidR="00B132D5" w:rsidRDefault="00B132D5">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_Toc133515273 \h </w:instrText>
      </w:r>
      <w:r>
        <w:fldChar w:fldCharType="separate"/>
      </w:r>
      <w:r>
        <w:t>13</w:t>
      </w:r>
      <w:r>
        <w:fldChar w:fldCharType="end"/>
      </w:r>
    </w:p>
    <w:p w14:paraId="0B5D3E04" w14:textId="40780613" w:rsidR="00B132D5" w:rsidRDefault="00B132D5">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_Toc133515274 \h </w:instrText>
      </w:r>
      <w:r>
        <w:fldChar w:fldCharType="separate"/>
      </w:r>
      <w:r>
        <w:t>13</w:t>
      </w:r>
      <w:r>
        <w:fldChar w:fldCharType="end"/>
      </w:r>
    </w:p>
    <w:p w14:paraId="1320CDFD" w14:textId="0BD98B95" w:rsidR="00B132D5" w:rsidRDefault="00B132D5">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_Toc133515275 \h </w:instrText>
      </w:r>
      <w:r>
        <w:fldChar w:fldCharType="separate"/>
      </w:r>
      <w:r>
        <w:t>13</w:t>
      </w:r>
      <w:r>
        <w:fldChar w:fldCharType="end"/>
      </w:r>
    </w:p>
    <w:p w14:paraId="6C8B0EAA" w14:textId="6171DA14" w:rsidR="00B132D5" w:rsidRDefault="00B132D5">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_Toc133515276 \h </w:instrText>
      </w:r>
      <w:r>
        <w:fldChar w:fldCharType="separate"/>
      </w:r>
      <w:r>
        <w:t>13</w:t>
      </w:r>
      <w:r>
        <w:fldChar w:fldCharType="end"/>
      </w:r>
    </w:p>
    <w:p w14:paraId="2DBE92F5" w14:textId="1CD23789" w:rsidR="00B132D5" w:rsidRDefault="00B132D5">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_Toc133515277 \h </w:instrText>
      </w:r>
      <w:r>
        <w:fldChar w:fldCharType="separate"/>
      </w:r>
      <w:r>
        <w:t>13</w:t>
      </w:r>
      <w:r>
        <w:fldChar w:fldCharType="end"/>
      </w:r>
    </w:p>
    <w:p w14:paraId="03189CF2" w14:textId="61A34BDA" w:rsidR="00B132D5" w:rsidRDefault="00B132D5">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_Toc133515278 \h </w:instrText>
      </w:r>
      <w:r>
        <w:fldChar w:fldCharType="separate"/>
      </w:r>
      <w:r>
        <w:t>13</w:t>
      </w:r>
      <w:r>
        <w:fldChar w:fldCharType="end"/>
      </w:r>
    </w:p>
    <w:p w14:paraId="62499E85" w14:textId="38C131CC" w:rsidR="00B132D5" w:rsidRDefault="00B132D5">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_Toc133515279 \h </w:instrText>
      </w:r>
      <w:r>
        <w:fldChar w:fldCharType="separate"/>
      </w:r>
      <w:r>
        <w:t>13</w:t>
      </w:r>
      <w:r>
        <w:fldChar w:fldCharType="end"/>
      </w:r>
    </w:p>
    <w:p w14:paraId="3D532D69" w14:textId="037B07BD" w:rsidR="00B132D5" w:rsidRDefault="00B132D5">
      <w:pPr>
        <w:pStyle w:val="TOC1"/>
        <w:rPr>
          <w:rFonts w:asciiTheme="minorHAnsi" w:hAnsiTheme="minorHAnsi" w:cstheme="minorBidi"/>
          <w:kern w:val="2"/>
          <w:sz w:val="21"/>
          <w:szCs w:val="22"/>
          <w:lang w:val="en-US" w:eastAsia="zh-CN"/>
        </w:rPr>
      </w:pPr>
      <w:r>
        <w:t>Annex A:</w:t>
      </w:r>
      <w:r w:rsidRPr="000D7389">
        <w:rPr>
          <w:color w:val="0000FF"/>
          <w:lang w:eastAsia="zh-CN"/>
        </w:rPr>
        <w:t xml:space="preserve"> </w:t>
      </w:r>
      <w:r>
        <w:t>Change history</w:t>
      </w:r>
      <w:r>
        <w:tab/>
      </w:r>
      <w:r>
        <w:fldChar w:fldCharType="begin"/>
      </w:r>
      <w:r>
        <w:instrText xml:space="preserve"> PAGEREF _Toc133515280 \h </w:instrText>
      </w:r>
      <w:r>
        <w:fldChar w:fldCharType="separate"/>
      </w:r>
      <w:r>
        <w:t>13</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14" w:name="foreword"/>
      <w:bookmarkStart w:id="15" w:name="_Toc133515215"/>
      <w:bookmarkEnd w:id="14"/>
      <w:r w:rsidRPr="004D3578">
        <w:lastRenderedPageBreak/>
        <w:t>Foreword</w:t>
      </w:r>
      <w:bookmarkEnd w:id="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 xml:space="preserve">Version </w:t>
      </w:r>
      <w:proofErr w:type="spellStart"/>
      <w:r w:rsidRPr="004D3578">
        <w:t>x.y.z</w:t>
      </w:r>
      <w:proofErr w:type="spellEnd"/>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w:t>
      </w:r>
      <w:proofErr w:type="gramStart"/>
      <w:r>
        <w:t>is</w:t>
      </w:r>
      <w:proofErr w:type="gramEnd"/>
      <w:r>
        <w:t>" and "is not" do not indicate requirements.</w:t>
      </w:r>
    </w:p>
    <w:p w14:paraId="5E58BAB6" w14:textId="77777777" w:rsidR="00080512" w:rsidRPr="004D3578" w:rsidRDefault="00080512" w:rsidP="00DB1B9D">
      <w:pPr>
        <w:pStyle w:val="1"/>
        <w:ind w:left="1134" w:hanging="1134"/>
      </w:pPr>
      <w:bookmarkStart w:id="16" w:name="introduction"/>
      <w:bookmarkEnd w:id="16"/>
      <w:r w:rsidRPr="004D3578">
        <w:br w:type="page"/>
      </w:r>
      <w:bookmarkStart w:id="17" w:name="scope"/>
      <w:bookmarkStart w:id="18" w:name="_Toc133515216"/>
      <w:bookmarkEnd w:id="17"/>
      <w:r w:rsidR="00DB1B9D" w:rsidRPr="0087716F">
        <w:lastRenderedPageBreak/>
        <w:t>1</w:t>
      </w:r>
      <w:r w:rsidR="00DB1B9D" w:rsidRPr="0087716F">
        <w:tab/>
      </w:r>
      <w:r w:rsidRPr="004D3578">
        <w:t>Scope</w:t>
      </w:r>
      <w:bookmarkEnd w:id="18"/>
    </w:p>
    <w:p w14:paraId="0CFFBB1A" w14:textId="77777777" w:rsidR="00A81928" w:rsidRPr="004D3578" w:rsidRDefault="00A81928">
      <w:r w:rsidRPr="0087716F">
        <w:t xml:space="preserve">The present document is a technical report for NR </w:t>
      </w:r>
      <w:r>
        <w:t xml:space="preserve">sidelink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1"/>
        <w:ind w:left="1134" w:hanging="1134"/>
      </w:pPr>
      <w:bookmarkStart w:id="19" w:name="references"/>
      <w:bookmarkStart w:id="20" w:name="_Toc133515217"/>
      <w:bookmarkEnd w:id="19"/>
      <w:r w:rsidRPr="0087716F">
        <w:t>2</w:t>
      </w:r>
      <w:r w:rsidRPr="0087716F">
        <w:tab/>
      </w:r>
      <w:r w:rsidR="00080512" w:rsidRPr="004D3578">
        <w:t>References</w:t>
      </w:r>
      <w:bookmarkEnd w:id="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1"/>
        <w:ind w:left="1134" w:hanging="1134"/>
      </w:pPr>
      <w:bookmarkStart w:id="21" w:name="definitions"/>
      <w:bookmarkStart w:id="22" w:name="_Toc133515218"/>
      <w:bookmarkEnd w:id="21"/>
      <w:r w:rsidRPr="0087716F">
        <w:t>3</w:t>
      </w:r>
      <w:r w:rsidRPr="0087716F">
        <w:tab/>
      </w:r>
      <w:r w:rsidR="00080512" w:rsidRPr="004D3578">
        <w:t>Definitions</w:t>
      </w:r>
      <w:r w:rsidR="00602AEA">
        <w:t xml:space="preserve"> of terms, symbols and abbreviations</w:t>
      </w:r>
      <w:bookmarkEnd w:id="22"/>
    </w:p>
    <w:p w14:paraId="65CA711E" w14:textId="77777777" w:rsidR="00E24D5A" w:rsidRPr="00E24D5A" w:rsidRDefault="00E24D5A" w:rsidP="00B83E0C">
      <w:pPr>
        <w:pStyle w:val="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33515219"/>
      <w:r w:rsidRPr="00E24D5A">
        <w:t>3.1</w:t>
      </w:r>
      <w:r w:rsidRPr="00E24D5A">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33515220"/>
      <w:r w:rsidRPr="00584CCD">
        <w:t>3.2</w:t>
      </w:r>
      <w:r w:rsidRPr="00584CCD">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33515221"/>
      <w:r w:rsidRPr="00DC3DF2">
        <w:t>3.3</w:t>
      </w:r>
      <w:r w:rsidRPr="00DC3DF2">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6"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r>
      <w:proofErr w:type="spellStart"/>
      <w:r w:rsidRPr="0087716F">
        <w:t>BLock</w:t>
      </w:r>
      <w:proofErr w:type="spellEnd"/>
      <w:r w:rsidRPr="0087716F">
        <w:t xml:space="preserve"> Error Rate</w:t>
      </w:r>
    </w:p>
    <w:p w14:paraId="5D9CC834" w14:textId="77777777" w:rsidR="006129F3" w:rsidRPr="0087716F" w:rsidRDefault="006129F3" w:rsidP="006129F3">
      <w:pPr>
        <w:pStyle w:val="EW"/>
      </w:pPr>
      <w:r w:rsidRPr="0087716F">
        <w:t>BS</w:t>
      </w:r>
      <w:r w:rsidRPr="0087716F">
        <w:tab/>
        <w:t>Base Station</w:t>
      </w:r>
    </w:p>
    <w:bookmarkEnd w:id="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7" w:name="OLE_LINK87"/>
      <w:r w:rsidRPr="0087716F">
        <w:t>NR</w:t>
      </w:r>
      <w:r w:rsidRPr="0087716F">
        <w:tab/>
        <w:t>New Radio</w:t>
      </w:r>
    </w:p>
    <w:bookmarkEnd w:id="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8" w:name="OLE_LINK86"/>
      <w:r w:rsidRPr="0087716F">
        <w:rPr>
          <w:lang w:eastAsia="zh-CN"/>
        </w:rPr>
        <w:t>PRB</w:t>
      </w:r>
      <w:r w:rsidRPr="0087716F">
        <w:rPr>
          <w:lang w:eastAsia="zh-CN"/>
        </w:rPr>
        <w:tab/>
      </w:r>
      <w:r w:rsidRPr="0087716F">
        <w:t>Physical Resource Block</w:t>
      </w:r>
      <w:bookmarkEnd w:id="58"/>
    </w:p>
    <w:p w14:paraId="4929ADCD" w14:textId="77777777" w:rsidR="006129F3" w:rsidRPr="0087716F" w:rsidRDefault="006129F3" w:rsidP="006129F3">
      <w:pPr>
        <w:pStyle w:val="EW"/>
        <w:rPr>
          <w:rFonts w:ascii="Times" w:eastAsia="MS Mincho" w:hAnsi="Times"/>
          <w:lang w:eastAsia="ja-JP"/>
        </w:rPr>
      </w:pPr>
      <w:proofErr w:type="spellStart"/>
      <w:r w:rsidRPr="001D386E">
        <w:t>ProSe</w:t>
      </w:r>
      <w:proofErr w:type="spellEnd"/>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77777777" w:rsidR="00E6516A" w:rsidRPr="0087716F" w:rsidRDefault="00E6516A" w:rsidP="006129F3">
      <w:pPr>
        <w:pStyle w:val="EW"/>
        <w:rPr>
          <w:lang w:eastAsia="zh-CN"/>
        </w:rPr>
      </w:pPr>
      <w:r>
        <w:rPr>
          <w:rFonts w:hint="eastAsia"/>
          <w:lang w:eastAsia="zh-CN"/>
        </w:rPr>
        <w:t>S</w:t>
      </w:r>
      <w:r>
        <w:rPr>
          <w:lang w:eastAsia="zh-CN"/>
        </w:rPr>
        <w:t>L-U</w:t>
      </w: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33515222"/>
      <w:bookmarkEnd w:id="59"/>
      <w:r w:rsidRPr="00DC3DF2">
        <w:t>4</w:t>
      </w:r>
      <w:r w:rsidRPr="00DC3DF2">
        <w:tab/>
        <w:t>Background</w:t>
      </w:r>
      <w:bookmarkEnd w:id="60"/>
      <w:bookmarkEnd w:id="61"/>
      <w:bookmarkEnd w:id="62"/>
      <w:bookmarkEnd w:id="63"/>
      <w:bookmarkEnd w:id="64"/>
      <w:bookmarkEnd w:id="65"/>
      <w:bookmarkEnd w:id="66"/>
      <w:bookmarkEnd w:id="67"/>
      <w:bookmarkEnd w:id="68"/>
      <w:bookmarkEnd w:id="69"/>
      <w:bookmarkEnd w:id="70"/>
    </w:p>
    <w:p w14:paraId="2C8DA1A9" w14:textId="7421BD79"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w:t>
      </w:r>
      <w:r>
        <w:rPr>
          <w:rStyle w:val="aa"/>
          <w:rFonts w:ascii="Times" w:hAnsi="Times" w:cs="Times"/>
          <w:i w:val="0"/>
        </w:rPr>
        <w:t>,</w:t>
      </w:r>
      <w:r w:rsidRPr="00420B53">
        <w:rPr>
          <w:rStyle w:val="aa"/>
          <w:rFonts w:ascii="Times" w:hAnsi="Times" w:cs="Times"/>
          <w:i w:val="0"/>
        </w:rPr>
        <w:t xml:space="preserve"> partial sensing, DRX) and inter-UE coordination have been developed in RAN1 and RAN2 to improve power consumption for battery limited terminals and reliability of sidelink transmissions.</w:t>
      </w:r>
    </w:p>
    <w:p w14:paraId="507FA30A" w14:textId="75AA2948"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106CDE48"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Increased sidelink data rate </w:t>
      </w:r>
    </w:p>
    <w:p w14:paraId="1F1BCC7B" w14:textId="0EE2D7BF"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Support of new carrier frequencies for sidelink</w:t>
      </w:r>
    </w:p>
    <w:p w14:paraId="08805B4F" w14:textId="1884598C"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0E44F97F" w:rsidR="00080512" w:rsidRPr="0038116C" w:rsidRDefault="00A96895" w:rsidP="0038116C">
      <w:pPr>
        <w:spacing w:before="120" w:after="120"/>
        <w:rPr>
          <w:i/>
          <w:iCs/>
        </w:rPr>
      </w:pPr>
      <w:r w:rsidRPr="00420B53">
        <w:rPr>
          <w:rStyle w:val="aa"/>
          <w:rFonts w:ascii="Times" w:hAnsi="Times" w:cs="Times"/>
          <w:i w:val="0"/>
        </w:rPr>
        <w:t>Another aspect to consider is the V2X deployment scenario where both LTE V2X and NR V2X devices are to coexist in the same frequency channel. For the two different type</w:t>
      </w:r>
      <w:r>
        <w:rPr>
          <w:rStyle w:val="aa"/>
          <w:rFonts w:ascii="Times" w:hAnsi="Times" w:cs="Times"/>
          <w:i w:val="0"/>
        </w:rPr>
        <w:t>s</w:t>
      </w:r>
      <w:r w:rsidRPr="00420B53">
        <w:rPr>
          <w:rStyle w:val="aa"/>
          <w:rFonts w:ascii="Times" w:hAnsi="Times" w:cs="Times"/>
          <w:i w:val="0"/>
        </w:rPr>
        <w:t xml:space="preserve">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4D36BF" w:rsidRDefault="004D36BF" w:rsidP="006C093B">
      <w:pPr>
        <w:pStyle w:val="1"/>
        <w:ind w:left="1134" w:hanging="1134"/>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33515223"/>
      <w:r w:rsidRPr="004D36BF">
        <w:lastRenderedPageBreak/>
        <w:t>5</w:t>
      </w:r>
      <w:r w:rsidRPr="004D36BF">
        <w:tab/>
      </w:r>
      <w:bookmarkEnd w:id="71"/>
      <w:bookmarkEnd w:id="72"/>
      <w:bookmarkEnd w:id="73"/>
      <w:bookmarkEnd w:id="74"/>
      <w:bookmarkEnd w:id="75"/>
      <w:bookmarkEnd w:id="76"/>
      <w:bookmarkEnd w:id="77"/>
      <w:bookmarkEnd w:id="78"/>
      <w:bookmarkEnd w:id="79"/>
      <w:bookmarkEnd w:id="80"/>
      <w:r w:rsidRPr="006C093B">
        <w:t xml:space="preserve">Operating bands and channel arrangement for SL </w:t>
      </w:r>
      <w:r w:rsidR="004027E6">
        <w:t>evolution</w:t>
      </w:r>
      <w:bookmarkEnd w:id="81"/>
    </w:p>
    <w:p w14:paraId="2E2FEED2" w14:textId="77777777" w:rsidR="00743F8F" w:rsidRPr="00743F8F" w:rsidRDefault="00743F8F" w:rsidP="002A504C">
      <w:pPr>
        <w:pStyle w:val="2"/>
        <w:ind w:left="1134" w:hanging="1134"/>
      </w:pPr>
      <w:bookmarkStart w:id="82" w:name="_Toc36034748"/>
      <w:bookmarkStart w:id="83" w:name="_Toc42537343"/>
      <w:bookmarkStart w:id="84" w:name="_Toc46356408"/>
      <w:bookmarkStart w:id="85" w:name="_Toc52566322"/>
      <w:bookmarkStart w:id="86" w:name="_Toc72931412"/>
      <w:bookmarkStart w:id="87" w:name="_Toc73026077"/>
      <w:bookmarkStart w:id="88" w:name="_Toc97036045"/>
      <w:bookmarkStart w:id="89" w:name="_Toc97036412"/>
      <w:bookmarkStart w:id="90" w:name="_Toc101790685"/>
      <w:bookmarkStart w:id="91" w:name="_Toc106117063"/>
      <w:bookmarkStart w:id="92" w:name="_Toc133515224"/>
      <w:r w:rsidRPr="00743F8F">
        <w:t>5.1</w:t>
      </w:r>
      <w:r w:rsidRPr="00743F8F">
        <w:tab/>
      </w:r>
      <w:bookmarkEnd w:id="82"/>
      <w:bookmarkEnd w:id="83"/>
      <w:bookmarkEnd w:id="84"/>
      <w:bookmarkEnd w:id="85"/>
      <w:bookmarkEnd w:id="86"/>
      <w:bookmarkEnd w:id="87"/>
      <w:bookmarkEnd w:id="88"/>
      <w:bookmarkEnd w:id="89"/>
      <w:bookmarkEnd w:id="90"/>
      <w:bookmarkEnd w:id="91"/>
      <w:r w:rsidRPr="002A504C">
        <w:t>Operating bands</w:t>
      </w:r>
      <w:bookmarkEnd w:id="92"/>
    </w:p>
    <w:p w14:paraId="7FE9B458" w14:textId="416901BB" w:rsidR="00225354" w:rsidRDefault="00225354" w:rsidP="00225354">
      <w:pPr>
        <w:pStyle w:val="3"/>
        <w:ind w:left="1134" w:hanging="1134"/>
      </w:pPr>
      <w:bookmarkStart w:id="93" w:name="_Toc36034780"/>
      <w:bookmarkStart w:id="94" w:name="_Toc42537377"/>
      <w:bookmarkStart w:id="95" w:name="_Toc46356442"/>
      <w:bookmarkStart w:id="96" w:name="_Toc52566356"/>
      <w:bookmarkStart w:id="97" w:name="_Toc72931485"/>
      <w:bookmarkStart w:id="98" w:name="_Toc73026117"/>
      <w:bookmarkStart w:id="99" w:name="_Toc97036138"/>
      <w:bookmarkStart w:id="100" w:name="_Toc97036506"/>
      <w:bookmarkStart w:id="101" w:name="_Toc101790774"/>
      <w:bookmarkStart w:id="102" w:name="_Toc106117152"/>
      <w:bookmarkStart w:id="103" w:name="_Toc133515225"/>
      <w:r>
        <w:t>5</w:t>
      </w:r>
      <w:r w:rsidRPr="00225354">
        <w:rPr>
          <w:rFonts w:hint="eastAsia"/>
        </w:rPr>
        <w:t>.1.1</w:t>
      </w:r>
      <w:r w:rsidRPr="00225354">
        <w:rPr>
          <w:rFonts w:hint="eastAsia"/>
        </w:rPr>
        <w:tab/>
        <w:t>Operating bands</w:t>
      </w:r>
      <w:bookmarkEnd w:id="93"/>
      <w:bookmarkEnd w:id="94"/>
      <w:bookmarkEnd w:id="95"/>
      <w:bookmarkEnd w:id="96"/>
      <w:bookmarkEnd w:id="97"/>
      <w:bookmarkEnd w:id="98"/>
      <w:bookmarkEnd w:id="99"/>
      <w:bookmarkEnd w:id="100"/>
      <w:bookmarkEnd w:id="101"/>
      <w:bookmarkEnd w:id="102"/>
      <w:r>
        <w:t xml:space="preserve"> for single </w:t>
      </w:r>
      <w:r w:rsidR="00972421">
        <w:t xml:space="preserve">carrier </w:t>
      </w:r>
      <w:r w:rsidR="001E1FAA">
        <w:t xml:space="preserve">operation </w:t>
      </w:r>
      <w:r w:rsidR="001F1720">
        <w:t xml:space="preserve">in </w:t>
      </w:r>
      <w:r w:rsidR="00527C0A">
        <w:t>unlicensed band</w:t>
      </w:r>
      <w:bookmarkEnd w:id="103"/>
    </w:p>
    <w:p w14:paraId="204D1C60" w14:textId="77777777" w:rsidR="00254639" w:rsidRPr="001B1651" w:rsidRDefault="00254639" w:rsidP="00254639">
      <w:r w:rsidRPr="001B1651">
        <w:rPr>
          <w:rFonts w:hint="eastAsia"/>
        </w:rPr>
        <w:t xml:space="preserve">NR </w:t>
      </w:r>
      <w:r>
        <w:rPr>
          <w:lang w:eastAsia="ko-KR"/>
        </w:rPr>
        <w:t>Sidelink</w:t>
      </w:r>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p>
    <w:p w14:paraId="49464DAA" w14:textId="77777777" w:rsidR="00254639" w:rsidRDefault="00254639" w:rsidP="00254639">
      <w:pPr>
        <w:jc w:val="center"/>
        <w:rPr>
          <w:rFonts w:eastAsia="等线"/>
          <w:lang w:eastAsia="zh-CN"/>
        </w:rPr>
      </w:pPr>
      <w:r>
        <w:rPr>
          <w:rFonts w:eastAsia="等线"/>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254639" w:rsidRPr="00A1115A" w14:paraId="3398115A" w14:textId="77777777" w:rsidTr="00E4711C">
        <w:trPr>
          <w:trHeight w:val="187"/>
          <w:jc w:val="center"/>
        </w:trPr>
        <w:tc>
          <w:tcPr>
            <w:tcW w:w="1161" w:type="dxa"/>
            <w:vMerge w:val="restart"/>
            <w:tcBorders>
              <w:top w:val="single" w:sz="4" w:space="0" w:color="auto"/>
              <w:left w:val="single" w:sz="4" w:space="0" w:color="auto"/>
              <w:right w:val="single" w:sz="4" w:space="0" w:color="auto"/>
            </w:tcBorders>
            <w:hideMark/>
          </w:tcPr>
          <w:p w14:paraId="291E54D7" w14:textId="77777777" w:rsidR="00254639" w:rsidRPr="00A1115A" w:rsidRDefault="00254639" w:rsidP="00E4711C">
            <w:pPr>
              <w:pStyle w:val="TAH"/>
              <w:keepNext w:val="0"/>
              <w:keepLines w:val="0"/>
              <w:widowControl w:val="0"/>
            </w:pPr>
            <w:r w:rsidRPr="00A1115A">
              <w:t xml:space="preserve">NR </w:t>
            </w:r>
            <w:r>
              <w:t xml:space="preserve">SL-U </w:t>
            </w:r>
            <w:r w:rsidRPr="00A1115A">
              <w:t>operating band</w:t>
            </w:r>
          </w:p>
        </w:tc>
        <w:tc>
          <w:tcPr>
            <w:tcW w:w="2715" w:type="dxa"/>
            <w:tcBorders>
              <w:top w:val="single" w:sz="4" w:space="0" w:color="auto"/>
              <w:left w:val="single" w:sz="4" w:space="0" w:color="auto"/>
              <w:bottom w:val="single" w:sz="4" w:space="0" w:color="auto"/>
              <w:right w:val="single" w:sz="4" w:space="0" w:color="auto"/>
            </w:tcBorders>
            <w:hideMark/>
          </w:tcPr>
          <w:p w14:paraId="0BA98D08" w14:textId="77777777" w:rsidR="00254639" w:rsidRPr="00A1115A" w:rsidRDefault="00254639" w:rsidP="00E4711C">
            <w:pPr>
              <w:pStyle w:val="TAH"/>
              <w:keepNext w:val="0"/>
              <w:keepLines w:val="0"/>
              <w:widowControl w:val="0"/>
              <w:rPr>
                <w:vertAlign w:val="subscript"/>
              </w:rPr>
            </w:pPr>
            <w:r w:rsidRPr="00A1115A">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029425FB" w14:textId="77777777" w:rsidR="00254639" w:rsidRPr="00A1115A" w:rsidRDefault="00254639" w:rsidP="00E4711C">
            <w:pPr>
              <w:pStyle w:val="TAH"/>
              <w:keepNext w:val="0"/>
              <w:keepLines w:val="0"/>
              <w:widowControl w:val="0"/>
            </w:pPr>
            <w:r w:rsidRPr="00A1115A">
              <w:rPr>
                <w:rFonts w:cs="Arial"/>
              </w:rPr>
              <w:t>Sidelink (</w:t>
            </w:r>
            <w:proofErr w:type="gramStart"/>
            <w:r w:rsidRPr="00A1115A">
              <w:rPr>
                <w:rFonts w:cs="Arial"/>
              </w:rPr>
              <w:t>SL)  Reception</w:t>
            </w:r>
            <w:proofErr w:type="gramEnd"/>
            <w:r w:rsidRPr="00A1115A">
              <w:rPr>
                <w:rFonts w:cs="Arial"/>
              </w:rPr>
              <w:t xml:space="preserve"> operating band</w:t>
            </w:r>
          </w:p>
        </w:tc>
        <w:tc>
          <w:tcPr>
            <w:tcW w:w="908" w:type="dxa"/>
            <w:vMerge w:val="restart"/>
            <w:tcBorders>
              <w:top w:val="single" w:sz="4" w:space="0" w:color="auto"/>
              <w:left w:val="single" w:sz="4" w:space="0" w:color="auto"/>
              <w:right w:val="single" w:sz="4" w:space="0" w:color="auto"/>
            </w:tcBorders>
            <w:hideMark/>
          </w:tcPr>
          <w:p w14:paraId="0881B8E5" w14:textId="77777777" w:rsidR="00254639" w:rsidRPr="00A1115A" w:rsidRDefault="00254639" w:rsidP="00E4711C">
            <w:pPr>
              <w:pStyle w:val="TAH"/>
              <w:keepNext w:val="0"/>
              <w:keepLines w:val="0"/>
              <w:widowControl w:val="0"/>
            </w:pPr>
            <w:r w:rsidRPr="00A1115A">
              <w:t>Duplex Mode</w:t>
            </w:r>
          </w:p>
        </w:tc>
        <w:tc>
          <w:tcPr>
            <w:tcW w:w="908" w:type="dxa"/>
            <w:tcBorders>
              <w:top w:val="single" w:sz="4" w:space="0" w:color="auto"/>
              <w:left w:val="single" w:sz="4" w:space="0" w:color="auto"/>
              <w:right w:val="single" w:sz="4" w:space="0" w:color="auto"/>
            </w:tcBorders>
          </w:tcPr>
          <w:p w14:paraId="739EF132" w14:textId="77777777" w:rsidR="00254639" w:rsidRPr="00A1115A" w:rsidRDefault="00254639" w:rsidP="00E4711C">
            <w:pPr>
              <w:pStyle w:val="TAH"/>
              <w:keepNext w:val="0"/>
              <w:keepLines w:val="0"/>
              <w:widowControl w:val="0"/>
            </w:pPr>
            <w:r w:rsidRPr="00A1115A">
              <w:rPr>
                <w:rFonts w:cs="Arial"/>
                <w:lang w:eastAsia="zh-CN"/>
              </w:rPr>
              <w:t>Interface</w:t>
            </w:r>
          </w:p>
        </w:tc>
      </w:tr>
      <w:tr w:rsidR="00254639" w:rsidRPr="00A1115A" w14:paraId="09B082FD" w14:textId="77777777" w:rsidTr="00E4711C">
        <w:trPr>
          <w:trHeight w:val="187"/>
          <w:jc w:val="center"/>
        </w:trPr>
        <w:tc>
          <w:tcPr>
            <w:tcW w:w="1161" w:type="dxa"/>
            <w:vMerge/>
            <w:tcBorders>
              <w:left w:val="single" w:sz="4" w:space="0" w:color="auto"/>
              <w:bottom w:val="nil"/>
              <w:right w:val="single" w:sz="4" w:space="0" w:color="auto"/>
            </w:tcBorders>
          </w:tcPr>
          <w:p w14:paraId="6BDE8089" w14:textId="77777777" w:rsidR="00254639" w:rsidRPr="00A1115A" w:rsidRDefault="00254639" w:rsidP="00E4711C">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51F5F59D" w14:textId="77777777" w:rsidR="00254639" w:rsidRPr="00A1115A" w:rsidRDefault="00254639" w:rsidP="00E4711C">
            <w:pPr>
              <w:pStyle w:val="TAH"/>
              <w:keepNext w:val="0"/>
              <w:keepLines w:val="0"/>
              <w:widowControl w:val="0"/>
              <w:rPr>
                <w:rFonts w:cs="Arial"/>
              </w:rPr>
            </w:pPr>
            <w:proofErr w:type="spellStart"/>
            <w:r w:rsidRPr="00A1115A">
              <w:rPr>
                <w:rFonts w:cs="Arial"/>
              </w:rPr>
              <w:t>F</w:t>
            </w:r>
            <w:r w:rsidRPr="00A1115A">
              <w:rPr>
                <w:rFonts w:cs="Arial"/>
                <w:vertAlign w:val="subscript"/>
              </w:rPr>
              <w:t>UL_low</w:t>
            </w:r>
            <w:proofErr w:type="spellEnd"/>
            <w:r w:rsidRPr="00A1115A">
              <w:rPr>
                <w:rFonts w:cs="Arial"/>
              </w:rPr>
              <w:t xml:space="preserve">   </w:t>
            </w:r>
            <w:proofErr w:type="gramStart"/>
            <w:r w:rsidRPr="00A1115A">
              <w:rPr>
                <w:rFonts w:cs="Arial"/>
              </w:rPr>
              <w:t xml:space="preserve">–  </w:t>
            </w:r>
            <w:proofErr w:type="spellStart"/>
            <w:r w:rsidRPr="00A1115A">
              <w:rPr>
                <w:rFonts w:cs="Arial"/>
              </w:rPr>
              <w:t>F</w:t>
            </w:r>
            <w:r w:rsidRPr="00A1115A">
              <w:rPr>
                <w:rFonts w:cs="Arial"/>
                <w:vertAlign w:val="subscript"/>
              </w:rPr>
              <w:t>UL</w:t>
            </w:r>
            <w:proofErr w:type="gramEnd"/>
            <w:r w:rsidRPr="00A1115A">
              <w:rPr>
                <w:rFonts w:cs="Arial"/>
                <w:vertAlign w:val="subscript"/>
              </w:rPr>
              <w:t>_high</w:t>
            </w:r>
            <w:proofErr w:type="spellEnd"/>
          </w:p>
        </w:tc>
        <w:tc>
          <w:tcPr>
            <w:tcW w:w="2953" w:type="dxa"/>
            <w:tcBorders>
              <w:top w:val="single" w:sz="4" w:space="0" w:color="auto"/>
              <w:bottom w:val="single" w:sz="4" w:space="0" w:color="auto"/>
              <w:right w:val="single" w:sz="4" w:space="0" w:color="auto"/>
            </w:tcBorders>
          </w:tcPr>
          <w:p w14:paraId="63DC6CF6" w14:textId="77777777" w:rsidR="00254639" w:rsidRPr="00A1115A" w:rsidRDefault="00254639" w:rsidP="00E4711C">
            <w:pPr>
              <w:pStyle w:val="TAH"/>
              <w:keepNext w:val="0"/>
              <w:keepLines w:val="0"/>
              <w:widowControl w:val="0"/>
              <w:rPr>
                <w:rFonts w:cs="Arial"/>
              </w:rPr>
            </w:pPr>
            <w:proofErr w:type="spellStart"/>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rPr>
              <w:t xml:space="preserve">  –</w:t>
            </w:r>
            <w:proofErr w:type="gramEnd"/>
            <w:r w:rsidRPr="00A1115A">
              <w:rPr>
                <w:rFonts w:cs="Arial"/>
              </w:rPr>
              <w:t xml:space="preserve">  </w:t>
            </w:r>
            <w:proofErr w:type="spellStart"/>
            <w:r w:rsidRPr="00A1115A">
              <w:rPr>
                <w:rFonts w:cs="Arial"/>
              </w:rPr>
              <w:t>F</w:t>
            </w:r>
            <w:r w:rsidRPr="00A1115A">
              <w:rPr>
                <w:rFonts w:cs="Arial"/>
                <w:vertAlign w:val="subscript"/>
              </w:rPr>
              <w:t>DL_high</w:t>
            </w:r>
            <w:proofErr w:type="spellEnd"/>
          </w:p>
        </w:tc>
        <w:tc>
          <w:tcPr>
            <w:tcW w:w="908" w:type="dxa"/>
            <w:vMerge/>
            <w:tcBorders>
              <w:left w:val="single" w:sz="4" w:space="0" w:color="auto"/>
              <w:bottom w:val="nil"/>
              <w:right w:val="single" w:sz="4" w:space="0" w:color="auto"/>
            </w:tcBorders>
          </w:tcPr>
          <w:p w14:paraId="1A4D0CE9" w14:textId="77777777" w:rsidR="00254639" w:rsidRPr="00A1115A" w:rsidRDefault="00254639" w:rsidP="00E4711C">
            <w:pPr>
              <w:pStyle w:val="TAH"/>
              <w:keepNext w:val="0"/>
              <w:keepLines w:val="0"/>
              <w:widowControl w:val="0"/>
            </w:pPr>
          </w:p>
        </w:tc>
        <w:tc>
          <w:tcPr>
            <w:tcW w:w="908" w:type="dxa"/>
            <w:tcBorders>
              <w:left w:val="single" w:sz="4" w:space="0" w:color="auto"/>
              <w:bottom w:val="nil"/>
              <w:right w:val="single" w:sz="4" w:space="0" w:color="auto"/>
            </w:tcBorders>
          </w:tcPr>
          <w:p w14:paraId="18F4FD92" w14:textId="77777777" w:rsidR="00254639" w:rsidRPr="00A1115A" w:rsidRDefault="00254639" w:rsidP="00E4711C">
            <w:pPr>
              <w:pStyle w:val="TAH"/>
              <w:keepNext w:val="0"/>
              <w:keepLines w:val="0"/>
              <w:widowControl w:val="0"/>
            </w:pPr>
          </w:p>
        </w:tc>
      </w:tr>
      <w:tr w:rsidR="00254639" w:rsidRPr="00A1115A" w14:paraId="0289556A" w14:textId="77777777" w:rsidTr="00E4711C">
        <w:trPr>
          <w:trHeight w:val="187"/>
          <w:jc w:val="center"/>
        </w:trPr>
        <w:tc>
          <w:tcPr>
            <w:tcW w:w="1161" w:type="dxa"/>
            <w:tcBorders>
              <w:top w:val="single" w:sz="4" w:space="0" w:color="auto"/>
              <w:left w:val="single" w:sz="4" w:space="0" w:color="auto"/>
              <w:bottom w:val="nil"/>
              <w:right w:val="single" w:sz="4" w:space="0" w:color="auto"/>
            </w:tcBorders>
          </w:tcPr>
          <w:p w14:paraId="539DD92F" w14:textId="77777777" w:rsidR="00254639" w:rsidRPr="00A1115A" w:rsidRDefault="00254639" w:rsidP="00E4711C">
            <w:pPr>
              <w:pStyle w:val="TAC"/>
            </w:pPr>
            <w:r w:rsidRPr="00A1115A">
              <w:t>n46</w:t>
            </w:r>
            <w:r w:rsidRPr="003908C4">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9A1BF88" w14:textId="77777777" w:rsidR="00254639" w:rsidRPr="00A1115A" w:rsidRDefault="00254639" w:rsidP="00E4711C">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7D3DADFA" w14:textId="77777777" w:rsidR="00254639" w:rsidRPr="00A1115A" w:rsidRDefault="00254639" w:rsidP="00E4711C">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2484D66" w14:textId="77777777" w:rsidR="00254639" w:rsidRPr="00A1115A" w:rsidRDefault="00254639" w:rsidP="00E4711C">
            <w:pPr>
              <w:pStyle w:val="TAC"/>
            </w:pPr>
            <w:r>
              <w:t>HD</w:t>
            </w:r>
          </w:p>
        </w:tc>
        <w:tc>
          <w:tcPr>
            <w:tcW w:w="908" w:type="dxa"/>
            <w:tcBorders>
              <w:top w:val="single" w:sz="4" w:space="0" w:color="auto"/>
              <w:left w:val="single" w:sz="4" w:space="0" w:color="auto"/>
              <w:bottom w:val="nil"/>
              <w:right w:val="single" w:sz="4" w:space="0" w:color="auto"/>
            </w:tcBorders>
          </w:tcPr>
          <w:p w14:paraId="6ACE2C60" w14:textId="77777777" w:rsidR="00254639" w:rsidRDefault="00254639" w:rsidP="00E4711C">
            <w:pPr>
              <w:pStyle w:val="TAC"/>
            </w:pPr>
            <w:r>
              <w:t>PC5</w:t>
            </w:r>
          </w:p>
        </w:tc>
      </w:tr>
      <w:tr w:rsidR="00254639" w:rsidRPr="00A1115A" w14:paraId="5F753D9F"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9E84C5" w14:textId="77777777" w:rsidR="00254639" w:rsidRPr="00A1115A" w:rsidRDefault="00254639" w:rsidP="00E4711C">
            <w:pPr>
              <w:pStyle w:val="TAC"/>
              <w:rPr>
                <w:lang w:eastAsia="zh-CN"/>
              </w:rPr>
            </w:pPr>
            <w:r w:rsidRPr="00A1115A">
              <w:rPr>
                <w:lang w:eastAsia="zh-CN"/>
              </w:rPr>
              <w:t>n96</w:t>
            </w:r>
            <w:r w:rsidRPr="00A1115A">
              <w:rPr>
                <w:vertAlign w:val="superscript"/>
                <w:lang w:eastAsia="zh-CN"/>
              </w:rPr>
              <w:t>1</w:t>
            </w:r>
            <w:r>
              <w:rPr>
                <w:vertAlign w:val="superscript"/>
                <w:lang w:eastAsia="zh-CN"/>
              </w:rPr>
              <w:t>,2</w:t>
            </w:r>
          </w:p>
        </w:tc>
        <w:tc>
          <w:tcPr>
            <w:tcW w:w="2715" w:type="dxa"/>
            <w:tcBorders>
              <w:top w:val="single" w:sz="4" w:space="0" w:color="auto"/>
              <w:left w:val="single" w:sz="4" w:space="0" w:color="auto"/>
              <w:bottom w:val="single" w:sz="4" w:space="0" w:color="auto"/>
              <w:right w:val="single" w:sz="4" w:space="0" w:color="auto"/>
            </w:tcBorders>
          </w:tcPr>
          <w:p w14:paraId="01585B6E" w14:textId="77777777" w:rsidR="00254639" w:rsidRPr="00A1115A" w:rsidRDefault="00254639" w:rsidP="00E4711C">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5B8379F" w14:textId="77777777" w:rsidR="00254639" w:rsidRPr="00A1115A" w:rsidRDefault="00254639" w:rsidP="00E4711C">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73A8C20" w14:textId="77777777" w:rsidR="00254639" w:rsidRPr="00A1115A" w:rsidRDefault="00254639" w:rsidP="00E4711C">
            <w:pPr>
              <w:pStyle w:val="TAC"/>
            </w:pPr>
            <w:r>
              <w:t>HD</w:t>
            </w:r>
          </w:p>
        </w:tc>
        <w:tc>
          <w:tcPr>
            <w:tcW w:w="908" w:type="dxa"/>
            <w:tcBorders>
              <w:top w:val="single" w:sz="4" w:space="0" w:color="auto"/>
              <w:left w:val="single" w:sz="4" w:space="0" w:color="auto"/>
              <w:bottom w:val="single" w:sz="4" w:space="0" w:color="auto"/>
              <w:right w:val="single" w:sz="4" w:space="0" w:color="auto"/>
            </w:tcBorders>
          </w:tcPr>
          <w:p w14:paraId="1C1EAA3A" w14:textId="77777777" w:rsidR="00254639" w:rsidRDefault="00254639" w:rsidP="00E4711C">
            <w:pPr>
              <w:pStyle w:val="TAC"/>
            </w:pPr>
            <w:r>
              <w:t>PC5</w:t>
            </w:r>
          </w:p>
        </w:tc>
      </w:tr>
      <w:tr w:rsidR="00254639" w14:paraId="5948BB7D"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C9F2B3" w14:textId="77777777" w:rsidR="00254639" w:rsidRDefault="00254639" w:rsidP="00E4711C">
            <w:pPr>
              <w:pStyle w:val="TAC"/>
              <w:rPr>
                <w:lang w:eastAsia="en-GB"/>
              </w:rPr>
            </w:pPr>
            <w:r>
              <w:t>n102</w:t>
            </w:r>
            <w:r w:rsidRPr="00885F42">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7170931E" w14:textId="77777777" w:rsidR="00254639" w:rsidRDefault="00254639" w:rsidP="00E4711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C8DACA" w14:textId="77777777" w:rsidR="00254639" w:rsidRDefault="00254639" w:rsidP="00E4711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27E38A5" w14:textId="77777777" w:rsidR="00254639" w:rsidRDefault="00254639" w:rsidP="00E4711C">
            <w:pPr>
              <w:pStyle w:val="TAC"/>
              <w:rPr>
                <w:lang w:eastAsia="en-GB"/>
              </w:rPr>
            </w:pPr>
            <w:r>
              <w:t>HD</w:t>
            </w:r>
          </w:p>
        </w:tc>
        <w:tc>
          <w:tcPr>
            <w:tcW w:w="908" w:type="dxa"/>
            <w:tcBorders>
              <w:top w:val="single" w:sz="4" w:space="0" w:color="auto"/>
              <w:left w:val="single" w:sz="4" w:space="0" w:color="auto"/>
              <w:bottom w:val="single" w:sz="4" w:space="0" w:color="auto"/>
              <w:right w:val="single" w:sz="4" w:space="0" w:color="auto"/>
            </w:tcBorders>
          </w:tcPr>
          <w:p w14:paraId="1F4FF3CD" w14:textId="77777777" w:rsidR="00254639" w:rsidRDefault="00254639" w:rsidP="00E4711C">
            <w:pPr>
              <w:pStyle w:val="TAC"/>
            </w:pPr>
            <w:r>
              <w:t>PC5</w:t>
            </w:r>
          </w:p>
        </w:tc>
      </w:tr>
      <w:tr w:rsidR="00254639" w14:paraId="3AAB4976" w14:textId="77777777" w:rsidTr="00E4711C">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4813023E" w14:textId="535167C2" w:rsidR="00A74B82" w:rsidRDefault="00A74B82" w:rsidP="00A74B82">
            <w:pPr>
              <w:pStyle w:val="TAN"/>
              <w:jc w:val="both"/>
              <w:rPr>
                <w:rFonts w:cs="Arial"/>
              </w:rPr>
            </w:pPr>
            <w:r w:rsidRPr="00512CD9">
              <w:rPr>
                <w:rFonts w:cs="Arial"/>
              </w:rPr>
              <w:t xml:space="preserve"> </w:t>
            </w:r>
          </w:p>
          <w:p w14:paraId="77BF80A7" w14:textId="45722C1C" w:rsidR="00A74B82" w:rsidRPr="00C43078" w:rsidRDefault="00A74B82" w:rsidP="00A74B82">
            <w:pPr>
              <w:pStyle w:val="TAN"/>
              <w:jc w:val="both"/>
              <w:rPr>
                <w:rFonts w:cs="Arial"/>
                <w:lang w:val="en-US"/>
              </w:rPr>
            </w:pPr>
            <w:r w:rsidRPr="00512CD9">
              <w:rPr>
                <w:rFonts w:cs="Arial"/>
              </w:rPr>
              <w:t>NOTE 1:</w:t>
            </w:r>
            <w:r w:rsidRPr="00512CD9">
              <w:rPr>
                <w:rFonts w:cs="Arial"/>
              </w:rPr>
              <w:tab/>
            </w:r>
            <w:r w:rsidRPr="00C43078">
              <w:rPr>
                <w:rFonts w:cs="Arial"/>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p>
          <w:p w14:paraId="79AE9C33" w14:textId="1EE12DE5" w:rsidR="00254639" w:rsidRPr="00A1115A" w:rsidRDefault="00254639" w:rsidP="00E4711C">
            <w:pPr>
              <w:pStyle w:val="TAN"/>
            </w:pPr>
          </w:p>
        </w:tc>
      </w:tr>
    </w:tbl>
    <w:p w14:paraId="69D99B90" w14:textId="77777777" w:rsidR="00D74CB7" w:rsidRDefault="00D74CB7" w:rsidP="00D74CB7">
      <w:pPr>
        <w:spacing w:before="100" w:beforeAutospacing="1"/>
      </w:pPr>
      <w:r w:rsidRPr="00C43078">
        <w:t>During the NR SL-U development RAN4 identified at least following regional and country specific restrictions for direct connection between the devices within the targeted un-licensed bands (n46, n96 and n102).</w:t>
      </w:r>
    </w:p>
    <w:p w14:paraId="5C31E5E9" w14:textId="77777777" w:rsidR="00D74CB7" w:rsidRPr="00C43078" w:rsidRDefault="00D74CB7" w:rsidP="00D74CB7">
      <w:pPr>
        <w:spacing w:before="100" w:beforeAutospacing="1"/>
        <w:ind w:left="284"/>
      </w:pPr>
      <w:r w:rsidRPr="00C43078">
        <w:t>1</w:t>
      </w:r>
      <w:r>
        <w:t>.</w:t>
      </w:r>
      <w:r w:rsidRPr="00C43078">
        <w:tab/>
        <w:t>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regulatory rules.</w:t>
      </w:r>
    </w:p>
    <w:p w14:paraId="014E0C7E" w14:textId="77777777" w:rsidR="00D74CB7" w:rsidRPr="00C43078" w:rsidRDefault="00D74CB7" w:rsidP="00D74CB7">
      <w:pPr>
        <w:spacing w:before="100" w:beforeAutospacing="1"/>
        <w:ind w:firstLine="284"/>
      </w:pPr>
      <w:r w:rsidRPr="00C43078">
        <w:t>2</w:t>
      </w:r>
      <w:r>
        <w:t>.</w:t>
      </w:r>
      <w:r w:rsidRPr="00C43078">
        <w:tab/>
        <w:t>For band n96 in USA, SL-U operation is excluded for vehicular UEs.</w:t>
      </w:r>
    </w:p>
    <w:p w14:paraId="74742BFC" w14:textId="77777777" w:rsidR="00254639" w:rsidRPr="00D74CB7" w:rsidRDefault="00254639" w:rsidP="00254639"/>
    <w:p w14:paraId="43B88DCD" w14:textId="3947D129" w:rsidR="00225354" w:rsidRDefault="00225354" w:rsidP="00225354">
      <w:pPr>
        <w:pStyle w:val="3"/>
        <w:ind w:left="1134" w:hanging="1134"/>
      </w:pPr>
      <w:bookmarkStart w:id="104" w:name="_Toc133515226"/>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104"/>
    </w:p>
    <w:p w14:paraId="74EC921D" w14:textId="77777777" w:rsidR="00F22208" w:rsidRDefault="00F22208" w:rsidP="00F22208">
      <w:pPr>
        <w:overflowPunct w:val="0"/>
        <w:autoSpaceDE w:val="0"/>
        <w:autoSpaceDN w:val="0"/>
        <w:adjustRightInd w:val="0"/>
        <w:textAlignment w:val="baseline"/>
        <w:rPr>
          <w:color w:val="000000"/>
          <w:u w:val="single"/>
        </w:rPr>
      </w:pPr>
      <w:r>
        <w:rPr>
          <w:rFonts w:eastAsia="Times New Roman"/>
          <w:lang w:val="x-none"/>
        </w:rPr>
        <w:t xml:space="preserve">It has been agreed to use </w:t>
      </w:r>
      <w:r w:rsidRPr="0096263A">
        <w:rPr>
          <w:rFonts w:eastAsia="Times New Roman"/>
          <w:lang w:val="x-none"/>
        </w:rPr>
        <w:t xml:space="preserve"> n78@licensed band + n46@unlicensed band as the example band combination</w:t>
      </w:r>
      <w:r>
        <w:rPr>
          <w:rFonts w:eastAsia="Times New Roman"/>
          <w:lang w:val="x-none"/>
        </w:rPr>
        <w:t xml:space="preserve"> </w:t>
      </w:r>
      <w:r w:rsidRPr="0096263A">
        <w:rPr>
          <w:color w:val="000000"/>
          <w:u w:val="single"/>
        </w:rPr>
        <w:t xml:space="preserve">for </w:t>
      </w:r>
      <w:proofErr w:type="spellStart"/>
      <w:r w:rsidRPr="0096263A">
        <w:rPr>
          <w:color w:val="000000"/>
          <w:u w:val="single"/>
        </w:rPr>
        <w:t>Uu@Licensed</w:t>
      </w:r>
      <w:proofErr w:type="spellEnd"/>
      <w:r w:rsidRPr="0096263A">
        <w:rPr>
          <w:color w:val="000000"/>
          <w:u w:val="single"/>
        </w:rPr>
        <w:t xml:space="preserve"> and </w:t>
      </w:r>
      <w:proofErr w:type="spellStart"/>
      <w:r w:rsidRPr="0096263A">
        <w:rPr>
          <w:color w:val="000000"/>
          <w:u w:val="single"/>
        </w:rPr>
        <w:t>SL@Un-licensed</w:t>
      </w:r>
      <w:proofErr w:type="spellEnd"/>
      <w:r>
        <w:rPr>
          <w:color w:val="000000"/>
          <w:u w:val="single"/>
        </w:rPr>
        <w:t>.</w:t>
      </w:r>
    </w:p>
    <w:p w14:paraId="32AE69A2" w14:textId="77777777" w:rsidR="00F22208" w:rsidRDefault="00F22208" w:rsidP="00F22208">
      <w:pPr>
        <w:overflowPunct w:val="0"/>
        <w:autoSpaceDE w:val="0"/>
        <w:autoSpaceDN w:val="0"/>
        <w:adjustRightInd w:val="0"/>
        <w:textAlignment w:val="baseline"/>
        <w:rPr>
          <w:u w:val="single"/>
          <w:lang w:val="x-none" w:eastAsia="ko-KR"/>
        </w:rPr>
      </w:pPr>
      <w:r>
        <w:rPr>
          <w:u w:val="single"/>
          <w:lang w:val="x-none" w:eastAsia="ko-KR"/>
        </w:rPr>
        <w:t>The below inter-band con-current operation has been agreed not to be supported in Rel-18.</w:t>
      </w:r>
    </w:p>
    <w:p w14:paraId="68173282" w14:textId="77777777" w:rsidR="00F22208" w:rsidRPr="0096263A"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proofErr w:type="spellStart"/>
      <w:r w:rsidRPr="0096263A">
        <w:rPr>
          <w:rFonts w:ascii="Times New Roman" w:eastAsiaTheme="minorEastAsia" w:hAnsi="Times New Roman"/>
          <w:lang w:val="x-none"/>
        </w:rPr>
        <w:t>Uu@Un-licensed</w:t>
      </w:r>
      <w:proofErr w:type="spellEnd"/>
      <w:r w:rsidRPr="0096263A">
        <w:rPr>
          <w:rFonts w:ascii="Times New Roman" w:eastAsiaTheme="minorEastAsia" w:hAnsi="Times New Roman"/>
          <w:lang w:val="x-none"/>
        </w:rPr>
        <w:t xml:space="preserve"> and </w:t>
      </w:r>
      <w:proofErr w:type="spellStart"/>
      <w:r w:rsidRPr="0096263A">
        <w:rPr>
          <w:rFonts w:ascii="Times New Roman" w:eastAsiaTheme="minorEastAsia" w:hAnsi="Times New Roman"/>
          <w:lang w:val="x-none"/>
        </w:rPr>
        <w:t>SL@Un-licensed</w:t>
      </w:r>
      <w:proofErr w:type="spellEnd"/>
    </w:p>
    <w:p w14:paraId="5CF98A14" w14:textId="77777777" w:rsidR="00F22208" w:rsidRPr="0096263A"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proofErr w:type="spellStart"/>
      <w:r w:rsidRPr="0096263A">
        <w:rPr>
          <w:rFonts w:ascii="Times New Roman" w:eastAsiaTheme="minorEastAsia" w:hAnsi="Times New Roman"/>
          <w:lang w:val="x-none"/>
        </w:rPr>
        <w:t>Uu@Un-licensed</w:t>
      </w:r>
      <w:proofErr w:type="spellEnd"/>
      <w:r w:rsidRPr="0096263A">
        <w:rPr>
          <w:rFonts w:ascii="Times New Roman" w:eastAsiaTheme="minorEastAsia" w:hAnsi="Times New Roman"/>
          <w:lang w:val="x-none"/>
        </w:rPr>
        <w:t xml:space="preserve"> and </w:t>
      </w:r>
      <w:proofErr w:type="spellStart"/>
      <w:r w:rsidRPr="0096263A">
        <w:rPr>
          <w:rFonts w:ascii="Times New Roman" w:eastAsiaTheme="minorEastAsia" w:hAnsi="Times New Roman"/>
          <w:lang w:val="x-none"/>
        </w:rPr>
        <w:t>SL@licensed</w:t>
      </w:r>
      <w:proofErr w:type="spellEnd"/>
    </w:p>
    <w:p w14:paraId="6C330DD6" w14:textId="77777777" w:rsidR="00F22208"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96263A">
        <w:rPr>
          <w:rFonts w:ascii="Times New Roman" w:eastAsiaTheme="minorEastAsia" w:hAnsi="Times New Roman"/>
          <w:lang w:val="x-none"/>
        </w:rPr>
        <w:t xml:space="preserve">Intra-band </w:t>
      </w:r>
      <w:proofErr w:type="spellStart"/>
      <w:r w:rsidRPr="0096263A">
        <w:rPr>
          <w:rFonts w:ascii="Times New Roman" w:eastAsiaTheme="minorEastAsia" w:hAnsi="Times New Roman"/>
          <w:lang w:val="x-none"/>
        </w:rPr>
        <w:t>SL@Un-licensed</w:t>
      </w:r>
      <w:proofErr w:type="spellEnd"/>
    </w:p>
    <w:p w14:paraId="7DA6AC25" w14:textId="77777777" w:rsidR="00F22208" w:rsidRPr="00486AF0" w:rsidRDefault="00F22208" w:rsidP="00F22208">
      <w:pPr>
        <w:overflowPunct w:val="0"/>
        <w:autoSpaceDE w:val="0"/>
        <w:autoSpaceDN w:val="0"/>
        <w:adjustRightInd w:val="0"/>
        <w:textAlignment w:val="baseline"/>
        <w:rPr>
          <w:lang w:val="en-US" w:eastAsia="zh-CN"/>
        </w:rPr>
      </w:pPr>
      <w:r w:rsidRPr="00486AF0">
        <w:rPr>
          <w:rFonts w:eastAsia="Times New Roman"/>
          <w:lang w:val="x-none"/>
        </w:rPr>
        <w:t xml:space="preserve">NR </w:t>
      </w:r>
      <w:r>
        <w:rPr>
          <w:rFonts w:eastAsia="Times New Roman"/>
          <w:lang w:val="x-none"/>
        </w:rPr>
        <w:t>SL</w:t>
      </w:r>
      <w:r w:rsidRPr="00486AF0">
        <w:rPr>
          <w:rFonts w:eastAsia="Times New Roman"/>
          <w:lang w:val="x-none"/>
        </w:rPr>
        <w:t xml:space="preserve"> operation is designed to operate concurrent</w:t>
      </w:r>
      <w:r>
        <w:rPr>
          <w:rFonts w:eastAsia="Times New Roman"/>
          <w:lang w:val="x-none"/>
        </w:rPr>
        <w:t>ly</w:t>
      </w:r>
      <w:r w:rsidRPr="00486AF0">
        <w:rPr>
          <w:rFonts w:eastAsia="Times New Roman"/>
          <w:lang w:val="x-none"/>
        </w:rPr>
        <w:t xml:space="preserve"> with NR uplink/downlink on the operating band combinations listed in Table 5.</w:t>
      </w:r>
      <w:r>
        <w:rPr>
          <w:rFonts w:eastAsia="Times New Roman"/>
          <w:lang w:val="x-none"/>
        </w:rPr>
        <w:t>1</w:t>
      </w:r>
      <w:r w:rsidRPr="00486AF0">
        <w:rPr>
          <w:rFonts w:eastAsia="Times New Roman"/>
          <w:lang w:val="x-none"/>
        </w:rPr>
        <w:t>.2-1.</w:t>
      </w:r>
    </w:p>
    <w:p w14:paraId="7E270CBC" w14:textId="77777777" w:rsidR="00F22208" w:rsidRDefault="00F22208" w:rsidP="00F22208">
      <w:pPr>
        <w:pStyle w:val="TH"/>
        <w:numPr>
          <w:ilvl w:val="0"/>
          <w:numId w:val="17"/>
        </w:numPr>
        <w:overflowPunct w:val="0"/>
        <w:autoSpaceDE w:val="0"/>
        <w:autoSpaceDN w:val="0"/>
        <w:adjustRightInd w:val="0"/>
        <w:textAlignment w:val="baseline"/>
        <w:rPr>
          <w:lang w:eastAsia="zh-CN"/>
        </w:rPr>
      </w:pPr>
      <w:r w:rsidRPr="00A1115A">
        <w:t>Table 5.</w:t>
      </w:r>
      <w:r>
        <w:t>1</w:t>
      </w:r>
      <w:r w:rsidRPr="00A1115A">
        <w:t xml:space="preserve">.2-1 </w:t>
      </w:r>
      <w:r>
        <w:t>Band combinations of i</w:t>
      </w:r>
      <w:r w:rsidRPr="00A1115A">
        <w:t>nter-band con-current operating</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F22208" w:rsidRPr="00A1115A" w14:paraId="45B0DEBD" w14:textId="77777777" w:rsidTr="00E4711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B208DE5" w14:textId="77777777" w:rsidR="00F22208" w:rsidRPr="00A1115A" w:rsidRDefault="00F22208" w:rsidP="00E4711C">
            <w:pPr>
              <w:pStyle w:val="TAH"/>
              <w:rPr>
                <w:lang w:eastAsia="zh-CN"/>
              </w:rPr>
            </w:pPr>
            <w:r>
              <w:rPr>
                <w:lang w:eastAsia="zh-CN"/>
              </w:rPr>
              <w:t xml:space="preserve">NR SL inter-band </w:t>
            </w:r>
            <w:r w:rsidRPr="00A1115A">
              <w:rPr>
                <w:lang w:eastAsia="zh-CN"/>
              </w:rPr>
              <w:t>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6AF05EEF" w14:textId="77777777" w:rsidR="00F22208" w:rsidRPr="00A1115A" w:rsidRDefault="00F22208" w:rsidP="00E4711C">
            <w:pPr>
              <w:pStyle w:val="TAH"/>
              <w:rPr>
                <w:color w:val="000000"/>
                <w:lang w:eastAsia="zh-CN"/>
              </w:rPr>
            </w:pPr>
            <w:r w:rsidRPr="00A1115A">
              <w:rPr>
                <w:color w:val="000000"/>
                <w:lang w:eastAsia="zh-CN"/>
              </w:rPr>
              <w:t xml:space="preserve">NR </w:t>
            </w:r>
            <w:r w:rsidRPr="00A1115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276E160" w14:textId="77777777" w:rsidR="00F22208" w:rsidRPr="00A1115A" w:rsidRDefault="00F22208" w:rsidP="00E4711C">
            <w:pPr>
              <w:pStyle w:val="TAH"/>
              <w:rPr>
                <w:color w:val="000000"/>
                <w:lang w:eastAsia="zh-CN"/>
              </w:rPr>
            </w:pPr>
            <w:r w:rsidRPr="00A1115A">
              <w:rPr>
                <w:color w:val="000000"/>
                <w:lang w:eastAsia="zh-CN"/>
              </w:rPr>
              <w:t>Interface</w:t>
            </w:r>
          </w:p>
        </w:tc>
      </w:tr>
      <w:tr w:rsidR="00F22208" w:rsidRPr="00A1115A" w14:paraId="2279F144" w14:textId="77777777" w:rsidTr="00E4711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D5DE1B6" w14:textId="77777777" w:rsidR="00F22208" w:rsidRPr="00A1115A" w:rsidRDefault="00F22208" w:rsidP="00E4711C">
            <w:pPr>
              <w:pStyle w:val="TAC"/>
              <w:rPr>
                <w:rFonts w:cs="Arial"/>
                <w:lang w:eastAsia="zh-CN"/>
              </w:rPr>
            </w:pPr>
            <w:r>
              <w:rPr>
                <w:rFonts w:cs="Arial"/>
                <w:lang w:eastAsia="zh-CN"/>
              </w:rPr>
              <w:t>SL</w:t>
            </w:r>
            <w:r w:rsidRPr="00D62583">
              <w:rPr>
                <w:rFonts w:cs="Arial"/>
                <w:lang w:eastAsia="zh-CN"/>
              </w:rPr>
              <w:t>_n</w:t>
            </w:r>
            <w:r>
              <w:rPr>
                <w:rFonts w:cs="Arial"/>
                <w:lang w:eastAsia="zh-CN"/>
              </w:rPr>
              <w:t>78</w:t>
            </w:r>
            <w:r w:rsidRPr="00D62583">
              <w:rPr>
                <w:rFonts w:cs="Arial"/>
                <w:lang w:eastAsia="zh-CN"/>
              </w:rPr>
              <w:t>-n4</w:t>
            </w:r>
            <w:r>
              <w:rPr>
                <w:rFonts w:cs="Arial"/>
                <w:lang w:eastAsia="zh-CN"/>
              </w:rPr>
              <w:t>6</w:t>
            </w:r>
          </w:p>
        </w:tc>
        <w:tc>
          <w:tcPr>
            <w:tcW w:w="2063" w:type="dxa"/>
            <w:tcBorders>
              <w:top w:val="single" w:sz="4" w:space="0" w:color="auto"/>
              <w:left w:val="single" w:sz="4" w:space="0" w:color="auto"/>
              <w:bottom w:val="single" w:sz="4" w:space="0" w:color="auto"/>
              <w:right w:val="single" w:sz="4" w:space="0" w:color="auto"/>
            </w:tcBorders>
          </w:tcPr>
          <w:p w14:paraId="05A8CFEC" w14:textId="77777777" w:rsidR="00F22208" w:rsidRPr="00D62583" w:rsidRDefault="00F22208" w:rsidP="00E4711C">
            <w:pPr>
              <w:pStyle w:val="TAC"/>
              <w:rPr>
                <w:rFonts w:cs="Arial"/>
                <w:lang w:eastAsia="zh-CN"/>
              </w:rPr>
            </w:pPr>
            <w:r>
              <w:rPr>
                <w:rFonts w:cs="Arial"/>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3D4B2E" w14:textId="77777777" w:rsidR="00F22208" w:rsidRPr="00D62583" w:rsidRDefault="00F22208" w:rsidP="00E4711C">
            <w:pPr>
              <w:pStyle w:val="TAC"/>
              <w:rPr>
                <w:rFonts w:cs="Arial"/>
                <w:lang w:eastAsia="zh-CN"/>
              </w:rPr>
            </w:pPr>
            <w:proofErr w:type="spellStart"/>
            <w:r w:rsidRPr="00D62583">
              <w:rPr>
                <w:rFonts w:cs="Arial"/>
                <w:lang w:eastAsia="zh-CN"/>
              </w:rPr>
              <w:t>Uu</w:t>
            </w:r>
            <w:proofErr w:type="spellEnd"/>
          </w:p>
        </w:tc>
      </w:tr>
      <w:tr w:rsidR="00F22208" w:rsidRPr="00A1115A" w14:paraId="4C06114C" w14:textId="77777777" w:rsidTr="00E4711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B29711B" w14:textId="77777777" w:rsidR="00F22208" w:rsidRPr="00A1115A" w:rsidRDefault="00F22208" w:rsidP="00E4711C">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FE4E383" w14:textId="77777777" w:rsidR="00F22208" w:rsidRPr="00D62583" w:rsidRDefault="00F22208" w:rsidP="00E4711C">
            <w:pPr>
              <w:pStyle w:val="TAC"/>
              <w:rPr>
                <w:rFonts w:cs="Arial"/>
                <w:lang w:eastAsia="zh-CN"/>
              </w:rPr>
            </w:pPr>
            <w:r w:rsidRPr="00D62583">
              <w:rPr>
                <w:rFonts w:cs="Arial"/>
                <w:lang w:eastAsia="zh-CN"/>
              </w:rPr>
              <w:t>n4</w:t>
            </w:r>
            <w:r>
              <w:rPr>
                <w:rFonts w:cs="Arial"/>
                <w:lang w:eastAsia="zh-CN"/>
              </w:rPr>
              <w:t>6</w:t>
            </w:r>
          </w:p>
        </w:tc>
        <w:tc>
          <w:tcPr>
            <w:tcW w:w="1583" w:type="dxa"/>
            <w:tcBorders>
              <w:top w:val="single" w:sz="4" w:space="0" w:color="auto"/>
              <w:left w:val="single" w:sz="4" w:space="0" w:color="auto"/>
              <w:bottom w:val="single" w:sz="4" w:space="0" w:color="auto"/>
              <w:right w:val="single" w:sz="4" w:space="0" w:color="auto"/>
            </w:tcBorders>
          </w:tcPr>
          <w:p w14:paraId="4AF8F61A" w14:textId="77777777" w:rsidR="00F22208" w:rsidRPr="00D62583" w:rsidRDefault="00F22208" w:rsidP="00E4711C">
            <w:pPr>
              <w:pStyle w:val="TAC"/>
              <w:rPr>
                <w:rFonts w:cs="Arial"/>
                <w:lang w:eastAsia="zh-CN"/>
              </w:rPr>
            </w:pPr>
            <w:r w:rsidRPr="00D62583">
              <w:rPr>
                <w:rFonts w:cs="Arial"/>
                <w:lang w:eastAsia="zh-CN"/>
              </w:rPr>
              <w:t>PC5</w:t>
            </w:r>
          </w:p>
        </w:tc>
      </w:tr>
    </w:tbl>
    <w:p w14:paraId="5FD8F5D1" w14:textId="77777777" w:rsidR="00073D69" w:rsidRDefault="00073D69" w:rsidP="00073D69">
      <w:pPr>
        <w:pStyle w:val="3"/>
      </w:pPr>
      <w:r w:rsidRPr="00C77D86">
        <w:t>5</w:t>
      </w:r>
      <w:r w:rsidRPr="00C77D86">
        <w:rPr>
          <w:rFonts w:hint="eastAsia"/>
        </w:rPr>
        <w:t>.1.</w:t>
      </w:r>
      <w:r>
        <w:t>3</w:t>
      </w:r>
      <w:r w:rsidRPr="00C77D86">
        <w:rPr>
          <w:rFonts w:hint="eastAsia"/>
        </w:rPr>
        <w:tab/>
        <w:t>Operating band</w:t>
      </w:r>
      <w:r w:rsidRPr="00C77D86">
        <w:t xml:space="preserve"> combinations for </w:t>
      </w:r>
      <w:r>
        <w:t>NR SL CA operation</w:t>
      </w:r>
    </w:p>
    <w:p w14:paraId="215B2EF1" w14:textId="77777777" w:rsidR="00073D69" w:rsidRPr="00A1115A" w:rsidRDefault="00073D69" w:rsidP="00073D69">
      <w:pPr>
        <w:rPr>
          <w:noProof/>
        </w:rPr>
      </w:pPr>
      <w:r w:rsidRPr="00A1115A">
        <w:rPr>
          <w:noProof/>
        </w:rPr>
        <w:t xml:space="preserve">NR </w:t>
      </w:r>
      <w:r>
        <w:rPr>
          <w:noProof/>
        </w:rPr>
        <w:t>SL CA</w:t>
      </w:r>
      <w:r w:rsidRPr="00A1115A">
        <w:rPr>
          <w:noProof/>
        </w:rPr>
        <w:t xml:space="preserve"> operation is designed to operate </w:t>
      </w:r>
      <w:r>
        <w:rPr>
          <w:noProof/>
        </w:rPr>
        <w:t>i</w:t>
      </w:r>
      <w:r w:rsidRPr="00A1115A">
        <w:rPr>
          <w:noProof/>
        </w:rPr>
        <w:t xml:space="preserve">n the operating bands </w:t>
      </w:r>
      <w:r>
        <w:rPr>
          <w:noProof/>
        </w:rPr>
        <w:t>in FR1 defined in Table 5.1.3</w:t>
      </w:r>
      <w:r w:rsidRPr="00A1115A">
        <w:rPr>
          <w:noProof/>
        </w:rPr>
        <w:t>.</w:t>
      </w:r>
    </w:p>
    <w:p w14:paraId="42248920" w14:textId="77777777" w:rsidR="00073D69" w:rsidRPr="00A1115A" w:rsidRDefault="00073D69" w:rsidP="00073D69">
      <w:pPr>
        <w:pStyle w:val="TH"/>
      </w:pPr>
      <w:r w:rsidRPr="00A1115A">
        <w:lastRenderedPageBreak/>
        <w:t>Table 5.</w:t>
      </w:r>
      <w:r>
        <w:t>1.3</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073D69" w:rsidRPr="00A1115A" w14:paraId="65476BDD"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EAD6599" w14:textId="77777777" w:rsidR="00073D69" w:rsidRPr="00A1115A" w:rsidRDefault="00073D69" w:rsidP="00E4711C">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2D1F514F" w14:textId="77777777" w:rsidR="00073D69" w:rsidRPr="00A1115A" w:rsidRDefault="00073D69" w:rsidP="00E4711C">
            <w:pPr>
              <w:pStyle w:val="TAH"/>
            </w:pPr>
            <w:r w:rsidRPr="00A1115A">
              <w:t>NR Band</w:t>
            </w:r>
          </w:p>
          <w:p w14:paraId="257F1C6B" w14:textId="77777777" w:rsidR="00073D69" w:rsidRPr="00A1115A" w:rsidRDefault="00073D69" w:rsidP="00E4711C">
            <w:pPr>
              <w:pStyle w:val="TAH"/>
            </w:pPr>
          </w:p>
        </w:tc>
        <w:tc>
          <w:tcPr>
            <w:tcW w:w="2120" w:type="dxa"/>
            <w:tcBorders>
              <w:top w:val="single" w:sz="4" w:space="0" w:color="auto"/>
              <w:left w:val="single" w:sz="4" w:space="0" w:color="auto"/>
              <w:bottom w:val="single" w:sz="4" w:space="0" w:color="auto"/>
              <w:right w:val="single" w:sz="4" w:space="0" w:color="auto"/>
            </w:tcBorders>
          </w:tcPr>
          <w:p w14:paraId="1871EABF" w14:textId="77777777" w:rsidR="00073D69" w:rsidRPr="00A1115A" w:rsidRDefault="00073D69" w:rsidP="00E4711C">
            <w:pPr>
              <w:pStyle w:val="TAH"/>
            </w:pPr>
            <w:r>
              <w:t>Interface</w:t>
            </w:r>
          </w:p>
        </w:tc>
      </w:tr>
      <w:tr w:rsidR="00073D69" w:rsidRPr="00A1115A" w14:paraId="37B7D645"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01EC42" w14:textId="77777777" w:rsidR="00073D69" w:rsidRPr="00A1115A" w:rsidRDefault="00073D69" w:rsidP="00E4711C">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64D153D3" w14:textId="77777777" w:rsidR="00073D69" w:rsidRPr="00A1115A" w:rsidRDefault="00073D69" w:rsidP="00E4711C">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4D89BA2B" w14:textId="77777777" w:rsidR="00073D69" w:rsidRDefault="00073D69" w:rsidP="00E4711C">
            <w:pPr>
              <w:pStyle w:val="TAC"/>
            </w:pPr>
            <w:r>
              <w:t>PC5</w:t>
            </w:r>
          </w:p>
        </w:tc>
      </w:tr>
    </w:tbl>
    <w:p w14:paraId="132FDFE6" w14:textId="77777777" w:rsidR="00F22208" w:rsidRPr="00F22208" w:rsidRDefault="00F22208" w:rsidP="00F22208"/>
    <w:p w14:paraId="1A24D8CD" w14:textId="77777777" w:rsidR="00225354" w:rsidRPr="00225354" w:rsidRDefault="00225354" w:rsidP="002A504C">
      <w:pPr>
        <w:pStyle w:val="2"/>
        <w:ind w:left="1134" w:hanging="1134"/>
      </w:pPr>
      <w:bookmarkStart w:id="105" w:name="_Toc72931487"/>
      <w:bookmarkStart w:id="106" w:name="_Toc73026119"/>
      <w:bookmarkStart w:id="107" w:name="_Toc97036140"/>
      <w:bookmarkStart w:id="108" w:name="_Toc97036508"/>
      <w:bookmarkStart w:id="109" w:name="_Toc101790775"/>
      <w:bookmarkStart w:id="110" w:name="_Toc106117153"/>
      <w:bookmarkStart w:id="111" w:name="_Toc133515227"/>
      <w:r w:rsidRPr="002A504C">
        <w:t>5</w:t>
      </w:r>
      <w:r w:rsidRPr="00225354">
        <w:t>.2</w:t>
      </w:r>
      <w:r w:rsidRPr="00225354">
        <w:tab/>
        <w:t>Channel bandwidth</w:t>
      </w:r>
      <w:bookmarkEnd w:id="105"/>
      <w:bookmarkEnd w:id="106"/>
      <w:bookmarkEnd w:id="107"/>
      <w:bookmarkEnd w:id="108"/>
      <w:bookmarkEnd w:id="109"/>
      <w:bookmarkEnd w:id="110"/>
      <w:bookmarkEnd w:id="111"/>
    </w:p>
    <w:p w14:paraId="129DF675" w14:textId="343F47B0" w:rsidR="00AD52C9" w:rsidRDefault="00AD52C9" w:rsidP="00AD52C9">
      <w:pPr>
        <w:pStyle w:val="3"/>
        <w:ind w:left="1134" w:hanging="1134"/>
      </w:pPr>
      <w:bookmarkStart w:id="112" w:name="_Toc133515228"/>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112"/>
    </w:p>
    <w:p w14:paraId="5DEAB4C7" w14:textId="77777777" w:rsidR="00254639" w:rsidRPr="003908C4" w:rsidRDefault="00254639" w:rsidP="00254639">
      <w:pPr>
        <w:pStyle w:val="TH"/>
        <w:jc w:val="left"/>
        <w:rPr>
          <w:b w:val="0"/>
        </w:rPr>
      </w:pPr>
      <w:r w:rsidRPr="003908C4">
        <w:rPr>
          <w:b w:val="0"/>
        </w:rPr>
        <w:t>Channel bandwidths</w:t>
      </w:r>
      <w:r>
        <w:rPr>
          <w:b w:val="0"/>
        </w:rPr>
        <w:t xml:space="preserve"> defined for NR SL-U operating bands are in Table 5.2.1-1.</w:t>
      </w:r>
    </w:p>
    <w:p w14:paraId="10261887" w14:textId="77777777" w:rsidR="00254639" w:rsidRPr="0087716F" w:rsidRDefault="00254639" w:rsidP="00254639">
      <w:pPr>
        <w:pStyle w:val="TH"/>
      </w:pPr>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2"/>
        <w:gridCol w:w="801"/>
        <w:gridCol w:w="900"/>
      </w:tblGrid>
      <w:tr w:rsidR="00254639" w:rsidRPr="0087716F" w14:paraId="4B8361C8" w14:textId="77777777" w:rsidTr="00E4711C">
        <w:trPr>
          <w:trHeight w:val="272"/>
          <w:jc w:val="center"/>
        </w:trPr>
        <w:tc>
          <w:tcPr>
            <w:tcW w:w="880" w:type="pct"/>
            <w:vAlign w:val="center"/>
          </w:tcPr>
          <w:p w14:paraId="2087AB8B" w14:textId="77777777" w:rsidR="00254639" w:rsidRPr="0087716F" w:rsidRDefault="00254639" w:rsidP="00E4711C">
            <w:pPr>
              <w:pStyle w:val="TAH"/>
              <w:rPr>
                <w:rFonts w:cs="Arial"/>
                <w:lang w:eastAsia="zh-CN"/>
              </w:rPr>
            </w:pPr>
          </w:p>
        </w:tc>
        <w:tc>
          <w:tcPr>
            <w:tcW w:w="328" w:type="pct"/>
          </w:tcPr>
          <w:p w14:paraId="0FCCA554" w14:textId="77777777" w:rsidR="00254639" w:rsidRPr="0087716F" w:rsidRDefault="00254639" w:rsidP="00E4711C">
            <w:pPr>
              <w:pStyle w:val="TAH"/>
              <w:rPr>
                <w:rFonts w:cs="Arial"/>
                <w:lang w:eastAsia="zh-CN"/>
              </w:rPr>
            </w:pPr>
          </w:p>
        </w:tc>
        <w:tc>
          <w:tcPr>
            <w:tcW w:w="0" w:type="auto"/>
            <w:gridSpan w:val="9"/>
            <w:vAlign w:val="center"/>
          </w:tcPr>
          <w:p w14:paraId="38EF32FA" w14:textId="77777777" w:rsidR="00254639" w:rsidRPr="0087716F" w:rsidRDefault="00254639" w:rsidP="00E4711C">
            <w:pPr>
              <w:pStyle w:val="TAH"/>
              <w:rPr>
                <w:rFonts w:cs="Arial"/>
                <w:lang w:eastAsia="zh-CN"/>
              </w:rPr>
            </w:pPr>
            <w:r>
              <w:rPr>
                <w:rFonts w:cs="Arial"/>
              </w:rPr>
              <w:t>SL-U</w:t>
            </w:r>
            <w:r w:rsidRPr="0087716F">
              <w:rPr>
                <w:rFonts w:cs="Arial"/>
              </w:rPr>
              <w:t xml:space="preserve"> band /channel bandwidth</w:t>
            </w:r>
          </w:p>
        </w:tc>
      </w:tr>
      <w:tr w:rsidR="00254639" w:rsidRPr="0087716F" w14:paraId="5797DA26" w14:textId="77777777" w:rsidTr="00E4711C">
        <w:trPr>
          <w:trHeight w:val="272"/>
          <w:jc w:val="center"/>
        </w:trPr>
        <w:tc>
          <w:tcPr>
            <w:tcW w:w="880" w:type="pct"/>
            <w:vAlign w:val="center"/>
          </w:tcPr>
          <w:p w14:paraId="0A4B2202" w14:textId="77777777" w:rsidR="00254639" w:rsidRPr="0087716F" w:rsidRDefault="00254639" w:rsidP="00E4711C">
            <w:pPr>
              <w:pStyle w:val="TAH"/>
              <w:rPr>
                <w:rFonts w:cs="Arial"/>
              </w:rPr>
            </w:pPr>
            <w:r>
              <w:rPr>
                <w:rFonts w:cs="Arial"/>
              </w:rPr>
              <w:t>NR SL-U</w:t>
            </w:r>
            <w:r w:rsidRPr="0087716F">
              <w:rPr>
                <w:rFonts w:cs="Arial" w:hint="eastAsia"/>
                <w:lang w:eastAsia="zh-CN"/>
              </w:rPr>
              <w:t xml:space="preserve"> Operating </w:t>
            </w:r>
            <w:r w:rsidRPr="0087716F">
              <w:rPr>
                <w:rFonts w:cs="Arial"/>
              </w:rPr>
              <w:t>Band</w:t>
            </w:r>
          </w:p>
        </w:tc>
        <w:tc>
          <w:tcPr>
            <w:tcW w:w="328" w:type="pct"/>
          </w:tcPr>
          <w:p w14:paraId="7F644CDD" w14:textId="77777777" w:rsidR="00254639" w:rsidRPr="0087716F" w:rsidRDefault="00254639" w:rsidP="00E4711C">
            <w:pPr>
              <w:pStyle w:val="TAH"/>
              <w:rPr>
                <w:rFonts w:cs="Arial"/>
                <w:lang w:eastAsia="ko-KR"/>
              </w:rPr>
            </w:pPr>
            <w:r w:rsidRPr="0087716F">
              <w:rPr>
                <w:rFonts w:cs="Arial" w:hint="eastAsia"/>
                <w:lang w:eastAsia="ko-KR"/>
              </w:rPr>
              <w:t>SCS kHz</w:t>
            </w:r>
          </w:p>
        </w:tc>
        <w:tc>
          <w:tcPr>
            <w:tcW w:w="0" w:type="auto"/>
            <w:vAlign w:val="center"/>
          </w:tcPr>
          <w:p w14:paraId="45E5A595" w14:textId="77777777" w:rsidR="00254639" w:rsidRPr="0087716F" w:rsidRDefault="00254639" w:rsidP="00E4711C">
            <w:pPr>
              <w:pStyle w:val="TAH"/>
              <w:rPr>
                <w:rFonts w:cs="Arial"/>
                <w:lang w:eastAsia="zh-CN"/>
              </w:rPr>
            </w:pPr>
            <w:r w:rsidRPr="0087716F">
              <w:rPr>
                <w:rFonts w:cs="Arial" w:hint="eastAsia"/>
                <w:lang w:eastAsia="zh-CN"/>
              </w:rPr>
              <w:t>10</w:t>
            </w:r>
            <w:r w:rsidRPr="003908C4">
              <w:rPr>
                <w:rFonts w:cs="Arial"/>
                <w:vertAlign w:val="superscript"/>
              </w:rPr>
              <w:t xml:space="preserve"> </w:t>
            </w:r>
            <w:r w:rsidRPr="0087716F">
              <w:rPr>
                <w:rFonts w:cs="Arial"/>
              </w:rPr>
              <w:t>MHz</w:t>
            </w:r>
          </w:p>
        </w:tc>
        <w:tc>
          <w:tcPr>
            <w:tcW w:w="0" w:type="auto"/>
            <w:vAlign w:val="center"/>
          </w:tcPr>
          <w:p w14:paraId="160E232B" w14:textId="77777777" w:rsidR="00254639" w:rsidRPr="0087716F" w:rsidRDefault="00254639" w:rsidP="00E4711C">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3767DA86" w14:textId="77777777" w:rsidR="00254639" w:rsidRPr="0087716F" w:rsidRDefault="00254639" w:rsidP="00E4711C">
            <w:pPr>
              <w:pStyle w:val="TAH"/>
              <w:rPr>
                <w:rFonts w:cs="Arial"/>
              </w:rPr>
            </w:pPr>
            <w:r w:rsidRPr="0087716F">
              <w:rPr>
                <w:rFonts w:cs="Arial" w:hint="eastAsia"/>
                <w:lang w:eastAsia="zh-CN"/>
              </w:rPr>
              <w:t>3</w:t>
            </w:r>
            <w:r w:rsidRPr="0087716F">
              <w:rPr>
                <w:rFonts w:cs="Arial"/>
              </w:rPr>
              <w:t>0 MHz</w:t>
            </w:r>
          </w:p>
        </w:tc>
        <w:tc>
          <w:tcPr>
            <w:tcW w:w="0" w:type="auto"/>
            <w:vAlign w:val="center"/>
          </w:tcPr>
          <w:p w14:paraId="26371F79" w14:textId="77777777" w:rsidR="00254639" w:rsidRPr="0087716F" w:rsidRDefault="00254639" w:rsidP="00E4711C">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2BBF21CD" w14:textId="77777777" w:rsidR="00254639" w:rsidRPr="0087716F" w:rsidRDefault="00254639" w:rsidP="00E4711C">
            <w:pPr>
              <w:pStyle w:val="TAH"/>
              <w:rPr>
                <w:rFonts w:cs="Arial"/>
              </w:rPr>
            </w:pPr>
            <w:r w:rsidRPr="0087716F">
              <w:rPr>
                <w:rFonts w:cs="Arial" w:hint="eastAsia"/>
                <w:lang w:eastAsia="zh-CN"/>
              </w:rPr>
              <w:t>5</w:t>
            </w:r>
            <w:r w:rsidRPr="0087716F">
              <w:rPr>
                <w:rFonts w:cs="Arial"/>
              </w:rPr>
              <w:t>0 MHz</w:t>
            </w:r>
          </w:p>
        </w:tc>
        <w:tc>
          <w:tcPr>
            <w:tcW w:w="0" w:type="auto"/>
            <w:vAlign w:val="center"/>
          </w:tcPr>
          <w:p w14:paraId="5E807BD4" w14:textId="77777777" w:rsidR="00254639" w:rsidRPr="0087716F" w:rsidRDefault="00254639" w:rsidP="00E4711C">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021B635D" w14:textId="77777777" w:rsidR="00254639" w:rsidRPr="0087716F" w:rsidRDefault="00254639" w:rsidP="00E4711C">
            <w:pPr>
              <w:pStyle w:val="TAH"/>
              <w:rPr>
                <w:rFonts w:cs="Arial"/>
              </w:rPr>
            </w:pPr>
            <w:r w:rsidRPr="0087716F">
              <w:rPr>
                <w:rFonts w:cs="Arial" w:hint="eastAsia"/>
                <w:lang w:eastAsia="zh-CN"/>
              </w:rPr>
              <w:t>8</w:t>
            </w:r>
            <w:r w:rsidRPr="0087716F">
              <w:rPr>
                <w:rFonts w:cs="Arial"/>
              </w:rPr>
              <w:t>0 MHz</w:t>
            </w:r>
          </w:p>
        </w:tc>
        <w:tc>
          <w:tcPr>
            <w:tcW w:w="0" w:type="auto"/>
            <w:vAlign w:val="center"/>
          </w:tcPr>
          <w:p w14:paraId="6FBF971C" w14:textId="77777777" w:rsidR="00254639" w:rsidRPr="0087716F" w:rsidRDefault="00254639" w:rsidP="00E4711C">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24151373" w14:textId="77777777" w:rsidR="00254639" w:rsidRPr="0087716F" w:rsidRDefault="00254639" w:rsidP="00E4711C">
            <w:pPr>
              <w:pStyle w:val="TAH"/>
              <w:rPr>
                <w:rFonts w:cs="Arial"/>
                <w:lang w:eastAsia="zh-CN"/>
              </w:rPr>
            </w:pPr>
            <w:r w:rsidRPr="0087716F">
              <w:rPr>
                <w:rFonts w:cs="Arial" w:hint="eastAsia"/>
                <w:lang w:eastAsia="zh-CN"/>
              </w:rPr>
              <w:t>10</w:t>
            </w:r>
            <w:r w:rsidRPr="0087716F">
              <w:rPr>
                <w:rFonts w:cs="Arial"/>
              </w:rPr>
              <w:t>0 MHz</w:t>
            </w:r>
          </w:p>
        </w:tc>
      </w:tr>
      <w:tr w:rsidR="00254639" w:rsidRPr="0087716F" w14:paraId="7C5B846D" w14:textId="77777777" w:rsidTr="00E4711C">
        <w:trPr>
          <w:trHeight w:val="272"/>
          <w:jc w:val="center"/>
        </w:trPr>
        <w:tc>
          <w:tcPr>
            <w:tcW w:w="880" w:type="pct"/>
            <w:vMerge w:val="restart"/>
            <w:vAlign w:val="center"/>
          </w:tcPr>
          <w:p w14:paraId="7798C68F" w14:textId="77777777" w:rsidR="00254639" w:rsidRPr="0087716F" w:rsidRDefault="00254639" w:rsidP="00E4711C">
            <w:pPr>
              <w:pStyle w:val="TAH"/>
              <w:rPr>
                <w:rFonts w:cs="Arial"/>
                <w:b w:val="0"/>
                <w:lang w:eastAsia="ko-KR"/>
              </w:rPr>
            </w:pPr>
            <w:r w:rsidRPr="0087716F">
              <w:rPr>
                <w:rFonts w:cs="Arial"/>
                <w:b w:val="0"/>
                <w:lang w:eastAsia="ko-KR"/>
              </w:rPr>
              <w:t>n</w:t>
            </w:r>
            <w:r>
              <w:rPr>
                <w:rFonts w:cs="Arial"/>
                <w:b w:val="0"/>
                <w:lang w:eastAsia="ko-KR"/>
              </w:rPr>
              <w:t>46</w:t>
            </w:r>
          </w:p>
        </w:tc>
        <w:tc>
          <w:tcPr>
            <w:tcW w:w="328" w:type="pct"/>
          </w:tcPr>
          <w:p w14:paraId="3B064539" w14:textId="77777777" w:rsidR="00254639" w:rsidRPr="0087716F" w:rsidRDefault="00254639" w:rsidP="00E4711C">
            <w:pPr>
              <w:pStyle w:val="TAH"/>
              <w:rPr>
                <w:rFonts w:cs="Arial"/>
                <w:lang w:eastAsia="ko-KR"/>
              </w:rPr>
            </w:pPr>
            <w:r w:rsidRPr="0087716F">
              <w:rPr>
                <w:rFonts w:cs="Arial" w:hint="eastAsia"/>
                <w:b w:val="0"/>
                <w:lang w:eastAsia="ko-KR"/>
              </w:rPr>
              <w:t>15</w:t>
            </w:r>
          </w:p>
        </w:tc>
        <w:tc>
          <w:tcPr>
            <w:tcW w:w="0" w:type="auto"/>
            <w:vAlign w:val="center"/>
          </w:tcPr>
          <w:p w14:paraId="7A9A7D7C" w14:textId="77777777" w:rsidR="00254639" w:rsidRPr="0087716F" w:rsidRDefault="00254639" w:rsidP="00E4711C">
            <w:pPr>
              <w:pStyle w:val="TAH"/>
              <w:rPr>
                <w:rFonts w:cs="Arial"/>
                <w:lang w:eastAsia="zh-CN"/>
              </w:rPr>
            </w:pPr>
          </w:p>
        </w:tc>
        <w:tc>
          <w:tcPr>
            <w:tcW w:w="0" w:type="auto"/>
            <w:vAlign w:val="center"/>
          </w:tcPr>
          <w:p w14:paraId="13CCFFD3" w14:textId="77777777" w:rsidR="00254639" w:rsidRPr="003908C4" w:rsidRDefault="00254639" w:rsidP="00E4711C">
            <w:pPr>
              <w:pStyle w:val="TAH"/>
              <w:rPr>
                <w:rFonts w:cs="Arial"/>
                <w:b w:val="0"/>
                <w:lang w:eastAsia="zh-CN"/>
              </w:rPr>
            </w:pPr>
            <w:r w:rsidRPr="003908C4">
              <w:rPr>
                <w:rFonts w:eastAsia="Yu Mincho"/>
                <w:b w:val="0"/>
              </w:rPr>
              <w:t>20</w:t>
            </w:r>
          </w:p>
        </w:tc>
        <w:tc>
          <w:tcPr>
            <w:tcW w:w="0" w:type="auto"/>
            <w:vAlign w:val="center"/>
          </w:tcPr>
          <w:p w14:paraId="3A7F0C35" w14:textId="77777777" w:rsidR="00254639" w:rsidRPr="00A72147" w:rsidRDefault="00254639" w:rsidP="00E4711C">
            <w:pPr>
              <w:pStyle w:val="TAH"/>
              <w:rPr>
                <w:rFonts w:eastAsia="Malgun Gothic" w:cs="Arial"/>
                <w:lang w:eastAsia="ko-KR"/>
              </w:rPr>
            </w:pPr>
          </w:p>
        </w:tc>
        <w:tc>
          <w:tcPr>
            <w:tcW w:w="0" w:type="auto"/>
          </w:tcPr>
          <w:p w14:paraId="37041CD4"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33D2C71C" w14:textId="77777777" w:rsidR="00254639" w:rsidRPr="0087716F" w:rsidRDefault="00254639" w:rsidP="00E4711C">
            <w:pPr>
              <w:pStyle w:val="TAH"/>
              <w:rPr>
                <w:rFonts w:cs="Arial"/>
                <w:lang w:eastAsia="zh-CN"/>
              </w:rPr>
            </w:pPr>
          </w:p>
        </w:tc>
        <w:tc>
          <w:tcPr>
            <w:tcW w:w="0" w:type="auto"/>
            <w:vAlign w:val="center"/>
          </w:tcPr>
          <w:p w14:paraId="382D4BB3" w14:textId="77777777" w:rsidR="00254639" w:rsidRPr="0087716F" w:rsidRDefault="00254639" w:rsidP="00E4711C">
            <w:pPr>
              <w:pStyle w:val="TAH"/>
              <w:rPr>
                <w:rFonts w:cs="Arial"/>
                <w:lang w:eastAsia="zh-CN"/>
              </w:rPr>
            </w:pPr>
          </w:p>
        </w:tc>
        <w:tc>
          <w:tcPr>
            <w:tcW w:w="0" w:type="auto"/>
            <w:vAlign w:val="center"/>
          </w:tcPr>
          <w:p w14:paraId="3CBDD34A" w14:textId="77777777" w:rsidR="00254639" w:rsidRPr="0087716F" w:rsidRDefault="00254639" w:rsidP="00E4711C">
            <w:pPr>
              <w:pStyle w:val="TAH"/>
              <w:rPr>
                <w:rFonts w:cs="Arial"/>
                <w:lang w:eastAsia="zh-CN"/>
              </w:rPr>
            </w:pPr>
          </w:p>
        </w:tc>
        <w:tc>
          <w:tcPr>
            <w:tcW w:w="0" w:type="auto"/>
            <w:vAlign w:val="center"/>
          </w:tcPr>
          <w:p w14:paraId="595F9FBD" w14:textId="77777777" w:rsidR="00254639" w:rsidRPr="0087716F" w:rsidRDefault="00254639" w:rsidP="00E4711C">
            <w:pPr>
              <w:pStyle w:val="TAH"/>
              <w:rPr>
                <w:rFonts w:cs="Arial"/>
                <w:lang w:eastAsia="zh-CN"/>
              </w:rPr>
            </w:pPr>
          </w:p>
        </w:tc>
        <w:tc>
          <w:tcPr>
            <w:tcW w:w="0" w:type="auto"/>
            <w:vAlign w:val="center"/>
          </w:tcPr>
          <w:p w14:paraId="447FF80B" w14:textId="77777777" w:rsidR="00254639" w:rsidRPr="0087716F" w:rsidRDefault="00254639" w:rsidP="00E4711C">
            <w:pPr>
              <w:pStyle w:val="TAH"/>
              <w:rPr>
                <w:rFonts w:cs="Arial"/>
                <w:lang w:eastAsia="zh-CN"/>
              </w:rPr>
            </w:pPr>
          </w:p>
        </w:tc>
      </w:tr>
      <w:tr w:rsidR="00254639" w:rsidRPr="0087716F" w14:paraId="6696E7EA" w14:textId="77777777" w:rsidTr="00E4711C">
        <w:trPr>
          <w:trHeight w:val="272"/>
          <w:jc w:val="center"/>
        </w:trPr>
        <w:tc>
          <w:tcPr>
            <w:tcW w:w="880" w:type="pct"/>
            <w:vMerge/>
            <w:vAlign w:val="center"/>
          </w:tcPr>
          <w:p w14:paraId="5DF43FE8" w14:textId="77777777" w:rsidR="00254639" w:rsidRPr="0087716F" w:rsidRDefault="00254639" w:rsidP="00E4711C">
            <w:pPr>
              <w:pStyle w:val="TAH"/>
              <w:rPr>
                <w:rFonts w:cs="Arial"/>
                <w:lang w:eastAsia="zh-CN"/>
              </w:rPr>
            </w:pPr>
          </w:p>
        </w:tc>
        <w:tc>
          <w:tcPr>
            <w:tcW w:w="328" w:type="pct"/>
          </w:tcPr>
          <w:p w14:paraId="7E44A049" w14:textId="77777777" w:rsidR="00254639" w:rsidRPr="0087716F" w:rsidRDefault="00254639" w:rsidP="00E4711C">
            <w:pPr>
              <w:pStyle w:val="TAH"/>
              <w:rPr>
                <w:rFonts w:cs="Arial"/>
                <w:lang w:eastAsia="ko-KR"/>
              </w:rPr>
            </w:pPr>
            <w:r w:rsidRPr="0087716F">
              <w:rPr>
                <w:rFonts w:cs="Arial" w:hint="eastAsia"/>
                <w:b w:val="0"/>
                <w:lang w:eastAsia="ko-KR"/>
              </w:rPr>
              <w:t>30</w:t>
            </w:r>
          </w:p>
        </w:tc>
        <w:tc>
          <w:tcPr>
            <w:tcW w:w="0" w:type="auto"/>
            <w:vAlign w:val="center"/>
          </w:tcPr>
          <w:p w14:paraId="29C61E23" w14:textId="77777777" w:rsidR="00254639" w:rsidRPr="0087716F" w:rsidRDefault="00254639" w:rsidP="00E4711C">
            <w:pPr>
              <w:pStyle w:val="TAH"/>
              <w:rPr>
                <w:rFonts w:cs="Arial"/>
                <w:lang w:eastAsia="zh-CN"/>
              </w:rPr>
            </w:pPr>
          </w:p>
        </w:tc>
        <w:tc>
          <w:tcPr>
            <w:tcW w:w="0" w:type="auto"/>
            <w:vAlign w:val="center"/>
          </w:tcPr>
          <w:p w14:paraId="307EE3E1" w14:textId="77777777" w:rsidR="00254639" w:rsidRPr="003908C4" w:rsidRDefault="00254639" w:rsidP="00E4711C">
            <w:pPr>
              <w:pStyle w:val="TAH"/>
              <w:rPr>
                <w:rFonts w:cs="Arial"/>
                <w:b w:val="0"/>
                <w:lang w:eastAsia="zh-CN"/>
              </w:rPr>
            </w:pPr>
            <w:r w:rsidRPr="003908C4">
              <w:rPr>
                <w:rFonts w:eastAsia="Yu Mincho"/>
                <w:b w:val="0"/>
              </w:rPr>
              <w:t>20</w:t>
            </w:r>
          </w:p>
        </w:tc>
        <w:tc>
          <w:tcPr>
            <w:tcW w:w="0" w:type="auto"/>
            <w:vAlign w:val="center"/>
          </w:tcPr>
          <w:p w14:paraId="0EF90D4D" w14:textId="77777777" w:rsidR="00254639" w:rsidRPr="0087716F" w:rsidRDefault="00254639" w:rsidP="00E4711C">
            <w:pPr>
              <w:pStyle w:val="TAH"/>
              <w:rPr>
                <w:rFonts w:cs="Arial"/>
                <w:lang w:eastAsia="zh-CN"/>
              </w:rPr>
            </w:pPr>
          </w:p>
        </w:tc>
        <w:tc>
          <w:tcPr>
            <w:tcW w:w="0" w:type="auto"/>
          </w:tcPr>
          <w:p w14:paraId="037FFF4B"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60719C30" w14:textId="77777777" w:rsidR="00254639" w:rsidRPr="0087716F" w:rsidRDefault="00254639" w:rsidP="00E4711C">
            <w:pPr>
              <w:pStyle w:val="TAH"/>
              <w:rPr>
                <w:rFonts w:cs="Arial"/>
                <w:lang w:eastAsia="zh-CN"/>
              </w:rPr>
            </w:pPr>
          </w:p>
        </w:tc>
        <w:tc>
          <w:tcPr>
            <w:tcW w:w="0" w:type="auto"/>
            <w:vAlign w:val="center"/>
          </w:tcPr>
          <w:p w14:paraId="0181C345" w14:textId="77777777" w:rsidR="00254639" w:rsidRPr="003908C4" w:rsidRDefault="00254639" w:rsidP="00E4711C">
            <w:pPr>
              <w:pStyle w:val="TAH"/>
              <w:rPr>
                <w:rFonts w:cs="Arial"/>
                <w:b w:val="0"/>
                <w:lang w:eastAsia="zh-CN"/>
              </w:rPr>
            </w:pPr>
            <w:r w:rsidRPr="003908C4">
              <w:rPr>
                <w:rFonts w:eastAsia="Yu Mincho"/>
                <w:b w:val="0"/>
              </w:rPr>
              <w:t>60</w:t>
            </w:r>
          </w:p>
        </w:tc>
        <w:tc>
          <w:tcPr>
            <w:tcW w:w="0" w:type="auto"/>
          </w:tcPr>
          <w:p w14:paraId="6A2CDBC5" w14:textId="77777777" w:rsidR="00254639" w:rsidRPr="003908C4" w:rsidRDefault="00254639" w:rsidP="00E4711C">
            <w:pPr>
              <w:pStyle w:val="TAH"/>
              <w:rPr>
                <w:rFonts w:cs="Arial"/>
                <w:b w:val="0"/>
                <w:lang w:eastAsia="zh-CN"/>
              </w:rPr>
            </w:pPr>
            <w:r w:rsidRPr="003908C4">
              <w:rPr>
                <w:b w:val="0"/>
              </w:rPr>
              <w:t>80</w:t>
            </w:r>
          </w:p>
        </w:tc>
        <w:tc>
          <w:tcPr>
            <w:tcW w:w="0" w:type="auto"/>
            <w:vAlign w:val="center"/>
          </w:tcPr>
          <w:p w14:paraId="55F80D20" w14:textId="77777777" w:rsidR="00254639" w:rsidRPr="0087716F" w:rsidRDefault="00254639" w:rsidP="00E4711C">
            <w:pPr>
              <w:pStyle w:val="TAH"/>
              <w:rPr>
                <w:rFonts w:cs="Arial"/>
                <w:lang w:eastAsia="zh-CN"/>
              </w:rPr>
            </w:pPr>
          </w:p>
        </w:tc>
        <w:tc>
          <w:tcPr>
            <w:tcW w:w="0" w:type="auto"/>
            <w:vAlign w:val="center"/>
          </w:tcPr>
          <w:p w14:paraId="281C73E5" w14:textId="77777777" w:rsidR="00254639" w:rsidRPr="003908C4" w:rsidRDefault="00254639" w:rsidP="00E4711C">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088979F1" w14:textId="77777777" w:rsidTr="00E4711C">
        <w:trPr>
          <w:trHeight w:val="272"/>
          <w:jc w:val="center"/>
        </w:trPr>
        <w:tc>
          <w:tcPr>
            <w:tcW w:w="880" w:type="pct"/>
            <w:vMerge/>
            <w:vAlign w:val="center"/>
          </w:tcPr>
          <w:p w14:paraId="464BE009" w14:textId="77777777" w:rsidR="00254639" w:rsidRPr="0087716F" w:rsidRDefault="00254639" w:rsidP="00E4711C">
            <w:pPr>
              <w:pStyle w:val="TAH"/>
              <w:rPr>
                <w:rFonts w:cs="Arial"/>
                <w:lang w:eastAsia="zh-CN"/>
              </w:rPr>
            </w:pPr>
          </w:p>
        </w:tc>
        <w:tc>
          <w:tcPr>
            <w:tcW w:w="328" w:type="pct"/>
          </w:tcPr>
          <w:p w14:paraId="67DEA5EA" w14:textId="77777777" w:rsidR="00254639" w:rsidRPr="0087716F" w:rsidRDefault="00254639" w:rsidP="00E4711C">
            <w:pPr>
              <w:pStyle w:val="TAH"/>
              <w:rPr>
                <w:rFonts w:cs="Arial"/>
                <w:lang w:eastAsia="ko-KR"/>
              </w:rPr>
            </w:pPr>
            <w:r w:rsidRPr="0087716F">
              <w:rPr>
                <w:rFonts w:cs="Arial" w:hint="eastAsia"/>
                <w:b w:val="0"/>
                <w:lang w:eastAsia="ko-KR"/>
              </w:rPr>
              <w:t>60</w:t>
            </w:r>
          </w:p>
        </w:tc>
        <w:tc>
          <w:tcPr>
            <w:tcW w:w="0" w:type="auto"/>
            <w:vAlign w:val="center"/>
          </w:tcPr>
          <w:p w14:paraId="638FEA62" w14:textId="77777777" w:rsidR="00254639" w:rsidRPr="0087716F" w:rsidRDefault="00254639" w:rsidP="00E4711C">
            <w:pPr>
              <w:pStyle w:val="TAH"/>
              <w:rPr>
                <w:rFonts w:cs="Arial"/>
                <w:lang w:eastAsia="zh-CN"/>
              </w:rPr>
            </w:pPr>
          </w:p>
        </w:tc>
        <w:tc>
          <w:tcPr>
            <w:tcW w:w="0" w:type="auto"/>
            <w:vAlign w:val="center"/>
          </w:tcPr>
          <w:p w14:paraId="231F8C6B" w14:textId="77777777" w:rsidR="00254639" w:rsidRPr="003908C4" w:rsidRDefault="00254639" w:rsidP="00E4711C">
            <w:pPr>
              <w:pStyle w:val="TAH"/>
              <w:rPr>
                <w:rFonts w:cs="Arial"/>
                <w:b w:val="0"/>
                <w:lang w:eastAsia="zh-CN"/>
              </w:rPr>
            </w:pPr>
            <w:r w:rsidRPr="003908C4">
              <w:rPr>
                <w:rFonts w:eastAsia="Yu Mincho" w:cs="Arial"/>
                <w:b w:val="0"/>
                <w:szCs w:val="18"/>
              </w:rPr>
              <w:t>20</w:t>
            </w:r>
          </w:p>
        </w:tc>
        <w:tc>
          <w:tcPr>
            <w:tcW w:w="0" w:type="auto"/>
            <w:vAlign w:val="center"/>
          </w:tcPr>
          <w:p w14:paraId="0C5A9E0B" w14:textId="77777777" w:rsidR="00254639" w:rsidRPr="0087716F" w:rsidRDefault="00254639" w:rsidP="00E4711C">
            <w:pPr>
              <w:pStyle w:val="TAH"/>
              <w:rPr>
                <w:rFonts w:cs="Arial"/>
                <w:lang w:eastAsia="zh-CN"/>
              </w:rPr>
            </w:pPr>
          </w:p>
        </w:tc>
        <w:tc>
          <w:tcPr>
            <w:tcW w:w="0" w:type="auto"/>
          </w:tcPr>
          <w:p w14:paraId="0B6DD62E"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0FBE4F72" w14:textId="77777777" w:rsidR="00254639" w:rsidRPr="0087716F" w:rsidRDefault="00254639" w:rsidP="00E4711C">
            <w:pPr>
              <w:pStyle w:val="TAH"/>
              <w:rPr>
                <w:rFonts w:cs="Arial"/>
                <w:lang w:eastAsia="zh-CN"/>
              </w:rPr>
            </w:pPr>
          </w:p>
        </w:tc>
        <w:tc>
          <w:tcPr>
            <w:tcW w:w="0" w:type="auto"/>
            <w:vAlign w:val="center"/>
          </w:tcPr>
          <w:p w14:paraId="12FA8CC0" w14:textId="77777777" w:rsidR="00254639" w:rsidRPr="003908C4" w:rsidRDefault="00254639" w:rsidP="00E4711C">
            <w:pPr>
              <w:pStyle w:val="TAH"/>
              <w:rPr>
                <w:rFonts w:cs="Arial"/>
                <w:b w:val="0"/>
                <w:lang w:eastAsia="zh-CN"/>
              </w:rPr>
            </w:pPr>
            <w:r w:rsidRPr="003908C4">
              <w:rPr>
                <w:rFonts w:eastAsia="Yu Mincho" w:cs="Arial"/>
                <w:b w:val="0"/>
                <w:szCs w:val="18"/>
              </w:rPr>
              <w:t>60</w:t>
            </w:r>
          </w:p>
        </w:tc>
        <w:tc>
          <w:tcPr>
            <w:tcW w:w="0" w:type="auto"/>
          </w:tcPr>
          <w:p w14:paraId="30F66E67" w14:textId="77777777" w:rsidR="00254639" w:rsidRPr="003908C4" w:rsidRDefault="00254639" w:rsidP="00E4711C">
            <w:pPr>
              <w:pStyle w:val="TAH"/>
              <w:rPr>
                <w:rFonts w:cs="Arial"/>
                <w:b w:val="0"/>
                <w:lang w:eastAsia="zh-CN"/>
              </w:rPr>
            </w:pPr>
            <w:r w:rsidRPr="003908C4">
              <w:rPr>
                <w:b w:val="0"/>
              </w:rPr>
              <w:t>80</w:t>
            </w:r>
          </w:p>
        </w:tc>
        <w:tc>
          <w:tcPr>
            <w:tcW w:w="0" w:type="auto"/>
            <w:vAlign w:val="center"/>
          </w:tcPr>
          <w:p w14:paraId="78F63849" w14:textId="77777777" w:rsidR="00254639" w:rsidRPr="0087716F" w:rsidRDefault="00254639" w:rsidP="00E4711C">
            <w:pPr>
              <w:pStyle w:val="TAH"/>
              <w:rPr>
                <w:rFonts w:cs="Arial"/>
                <w:lang w:eastAsia="zh-CN"/>
              </w:rPr>
            </w:pPr>
          </w:p>
        </w:tc>
        <w:tc>
          <w:tcPr>
            <w:tcW w:w="0" w:type="auto"/>
            <w:vAlign w:val="center"/>
          </w:tcPr>
          <w:p w14:paraId="18DA44AE" w14:textId="77777777" w:rsidR="00254639" w:rsidRPr="003908C4" w:rsidRDefault="00254639" w:rsidP="00E4711C">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4D854683" w14:textId="77777777" w:rsidTr="00E4711C">
        <w:trPr>
          <w:trHeight w:val="272"/>
          <w:jc w:val="center"/>
        </w:trPr>
        <w:tc>
          <w:tcPr>
            <w:tcW w:w="880" w:type="pct"/>
            <w:vMerge w:val="restart"/>
            <w:vAlign w:val="center"/>
          </w:tcPr>
          <w:p w14:paraId="1D17C4E8" w14:textId="77777777" w:rsidR="00254639" w:rsidRPr="0087716F" w:rsidRDefault="00254639" w:rsidP="00E4711C">
            <w:pPr>
              <w:pStyle w:val="TAC"/>
              <w:rPr>
                <w:rFonts w:cs="Arial"/>
              </w:rPr>
            </w:pPr>
            <w:r w:rsidRPr="0087716F">
              <w:rPr>
                <w:rFonts w:cs="Arial"/>
              </w:rPr>
              <w:t>n</w:t>
            </w:r>
            <w:r>
              <w:rPr>
                <w:rFonts w:cs="Arial"/>
              </w:rPr>
              <w:t>96</w:t>
            </w:r>
          </w:p>
        </w:tc>
        <w:tc>
          <w:tcPr>
            <w:tcW w:w="328" w:type="pct"/>
          </w:tcPr>
          <w:p w14:paraId="33E9AE28" w14:textId="77777777" w:rsidR="00254639" w:rsidRPr="0087716F" w:rsidRDefault="00254639" w:rsidP="00E4711C">
            <w:pPr>
              <w:pStyle w:val="TAC"/>
              <w:rPr>
                <w:rFonts w:cs="Arial"/>
                <w:lang w:eastAsia="ko-KR"/>
              </w:rPr>
            </w:pPr>
            <w:r w:rsidRPr="0087716F">
              <w:rPr>
                <w:rFonts w:cs="Arial" w:hint="eastAsia"/>
                <w:lang w:eastAsia="ko-KR"/>
              </w:rPr>
              <w:t>15</w:t>
            </w:r>
          </w:p>
        </w:tc>
        <w:tc>
          <w:tcPr>
            <w:tcW w:w="0" w:type="auto"/>
            <w:vAlign w:val="center"/>
          </w:tcPr>
          <w:p w14:paraId="26CAFF03" w14:textId="77777777" w:rsidR="00254639" w:rsidRPr="0087716F" w:rsidRDefault="00254639" w:rsidP="00E4711C">
            <w:pPr>
              <w:pStyle w:val="TAC"/>
              <w:rPr>
                <w:rFonts w:cs="Arial"/>
              </w:rPr>
            </w:pPr>
          </w:p>
        </w:tc>
        <w:tc>
          <w:tcPr>
            <w:tcW w:w="0" w:type="auto"/>
          </w:tcPr>
          <w:p w14:paraId="54A5DEB2" w14:textId="77777777" w:rsidR="00254639" w:rsidRPr="0087716F" w:rsidRDefault="00254639" w:rsidP="00E4711C">
            <w:pPr>
              <w:pStyle w:val="TAC"/>
              <w:rPr>
                <w:rFonts w:cs="Arial"/>
              </w:rPr>
            </w:pPr>
            <w:r w:rsidRPr="00AB56C6">
              <w:t>20</w:t>
            </w:r>
          </w:p>
        </w:tc>
        <w:tc>
          <w:tcPr>
            <w:tcW w:w="0" w:type="auto"/>
            <w:vAlign w:val="center"/>
          </w:tcPr>
          <w:p w14:paraId="7A5D2CE0" w14:textId="77777777" w:rsidR="00254639" w:rsidRPr="0087716F" w:rsidRDefault="00254639" w:rsidP="00E4711C">
            <w:pPr>
              <w:pStyle w:val="TAC"/>
              <w:rPr>
                <w:rFonts w:cs="Arial"/>
                <w:lang w:eastAsia="ko-KR"/>
              </w:rPr>
            </w:pPr>
          </w:p>
        </w:tc>
        <w:tc>
          <w:tcPr>
            <w:tcW w:w="0" w:type="auto"/>
          </w:tcPr>
          <w:p w14:paraId="638F81E3" w14:textId="77777777" w:rsidR="00254639" w:rsidRPr="0087716F" w:rsidRDefault="00254639" w:rsidP="00E4711C">
            <w:pPr>
              <w:pStyle w:val="TAC"/>
              <w:rPr>
                <w:rFonts w:cs="Arial"/>
              </w:rPr>
            </w:pPr>
            <w:r w:rsidRPr="000D39FA">
              <w:t>40</w:t>
            </w:r>
          </w:p>
        </w:tc>
        <w:tc>
          <w:tcPr>
            <w:tcW w:w="0" w:type="auto"/>
            <w:vAlign w:val="center"/>
          </w:tcPr>
          <w:p w14:paraId="1376CCB1" w14:textId="77777777" w:rsidR="00254639" w:rsidRPr="0087716F" w:rsidRDefault="00254639" w:rsidP="00E4711C">
            <w:pPr>
              <w:pStyle w:val="TAC"/>
              <w:rPr>
                <w:rFonts w:cs="Arial"/>
              </w:rPr>
            </w:pPr>
          </w:p>
        </w:tc>
        <w:tc>
          <w:tcPr>
            <w:tcW w:w="0" w:type="auto"/>
            <w:vAlign w:val="center"/>
          </w:tcPr>
          <w:p w14:paraId="4F975301" w14:textId="77777777" w:rsidR="00254639" w:rsidRPr="0087716F" w:rsidRDefault="00254639" w:rsidP="00E4711C">
            <w:pPr>
              <w:pStyle w:val="TAC"/>
              <w:rPr>
                <w:rFonts w:cs="Arial"/>
              </w:rPr>
            </w:pPr>
          </w:p>
        </w:tc>
        <w:tc>
          <w:tcPr>
            <w:tcW w:w="0" w:type="auto"/>
            <w:vAlign w:val="center"/>
          </w:tcPr>
          <w:p w14:paraId="7B5829BF" w14:textId="77777777" w:rsidR="00254639" w:rsidRPr="0087716F" w:rsidRDefault="00254639" w:rsidP="00E4711C">
            <w:pPr>
              <w:pStyle w:val="TAC"/>
              <w:rPr>
                <w:rFonts w:cs="Arial"/>
              </w:rPr>
            </w:pPr>
          </w:p>
        </w:tc>
        <w:tc>
          <w:tcPr>
            <w:tcW w:w="0" w:type="auto"/>
            <w:vAlign w:val="center"/>
          </w:tcPr>
          <w:p w14:paraId="0046832B" w14:textId="77777777" w:rsidR="00254639" w:rsidRPr="0087716F" w:rsidRDefault="00254639" w:rsidP="00E4711C">
            <w:pPr>
              <w:pStyle w:val="TAC"/>
              <w:rPr>
                <w:rFonts w:cs="Arial"/>
              </w:rPr>
            </w:pPr>
          </w:p>
        </w:tc>
        <w:tc>
          <w:tcPr>
            <w:tcW w:w="0" w:type="auto"/>
            <w:vAlign w:val="center"/>
          </w:tcPr>
          <w:p w14:paraId="2C22C8FC" w14:textId="77777777" w:rsidR="00254639" w:rsidRPr="0087716F" w:rsidRDefault="00254639" w:rsidP="00E4711C">
            <w:pPr>
              <w:pStyle w:val="TAC"/>
              <w:rPr>
                <w:rFonts w:cs="Arial"/>
              </w:rPr>
            </w:pPr>
          </w:p>
        </w:tc>
      </w:tr>
      <w:tr w:rsidR="00254639" w:rsidRPr="0087716F" w14:paraId="26359900" w14:textId="77777777" w:rsidTr="00E4711C">
        <w:trPr>
          <w:trHeight w:val="272"/>
          <w:jc w:val="center"/>
        </w:trPr>
        <w:tc>
          <w:tcPr>
            <w:tcW w:w="880" w:type="pct"/>
            <w:vMerge/>
            <w:vAlign w:val="center"/>
          </w:tcPr>
          <w:p w14:paraId="0CEEE516" w14:textId="77777777" w:rsidR="00254639" w:rsidRPr="0087716F" w:rsidRDefault="00254639" w:rsidP="00E4711C">
            <w:pPr>
              <w:pStyle w:val="TAC"/>
              <w:rPr>
                <w:rFonts w:cs="Arial"/>
              </w:rPr>
            </w:pPr>
          </w:p>
        </w:tc>
        <w:tc>
          <w:tcPr>
            <w:tcW w:w="328" w:type="pct"/>
          </w:tcPr>
          <w:p w14:paraId="43D73A22" w14:textId="77777777" w:rsidR="00254639" w:rsidRPr="0087716F" w:rsidRDefault="00254639" w:rsidP="00E4711C">
            <w:pPr>
              <w:pStyle w:val="TAC"/>
              <w:rPr>
                <w:rFonts w:cs="Arial"/>
                <w:lang w:eastAsia="ko-KR"/>
              </w:rPr>
            </w:pPr>
            <w:r w:rsidRPr="0087716F">
              <w:rPr>
                <w:rFonts w:cs="Arial" w:hint="eastAsia"/>
                <w:lang w:eastAsia="ko-KR"/>
              </w:rPr>
              <w:t>30</w:t>
            </w:r>
          </w:p>
        </w:tc>
        <w:tc>
          <w:tcPr>
            <w:tcW w:w="0" w:type="auto"/>
            <w:vAlign w:val="center"/>
          </w:tcPr>
          <w:p w14:paraId="32DE0C95" w14:textId="77777777" w:rsidR="00254639" w:rsidRPr="0087716F" w:rsidRDefault="00254639" w:rsidP="00E4711C">
            <w:pPr>
              <w:pStyle w:val="TAC"/>
              <w:rPr>
                <w:rFonts w:cs="Arial"/>
              </w:rPr>
            </w:pPr>
          </w:p>
        </w:tc>
        <w:tc>
          <w:tcPr>
            <w:tcW w:w="0" w:type="auto"/>
          </w:tcPr>
          <w:p w14:paraId="0B958EFE" w14:textId="77777777" w:rsidR="00254639" w:rsidRPr="0087716F" w:rsidRDefault="00254639" w:rsidP="00E4711C">
            <w:pPr>
              <w:pStyle w:val="TAC"/>
              <w:rPr>
                <w:rFonts w:cs="Arial"/>
              </w:rPr>
            </w:pPr>
            <w:r w:rsidRPr="00AB56C6">
              <w:t>20</w:t>
            </w:r>
          </w:p>
        </w:tc>
        <w:tc>
          <w:tcPr>
            <w:tcW w:w="0" w:type="auto"/>
            <w:vAlign w:val="center"/>
          </w:tcPr>
          <w:p w14:paraId="039B581B" w14:textId="77777777" w:rsidR="00254639" w:rsidRPr="0087716F" w:rsidRDefault="00254639" w:rsidP="00E4711C">
            <w:pPr>
              <w:pStyle w:val="TAC"/>
              <w:rPr>
                <w:rFonts w:cs="Arial"/>
              </w:rPr>
            </w:pPr>
          </w:p>
        </w:tc>
        <w:tc>
          <w:tcPr>
            <w:tcW w:w="0" w:type="auto"/>
          </w:tcPr>
          <w:p w14:paraId="798FAF44" w14:textId="77777777" w:rsidR="00254639" w:rsidRPr="0087716F" w:rsidRDefault="00254639" w:rsidP="00E4711C">
            <w:pPr>
              <w:pStyle w:val="TAC"/>
              <w:rPr>
                <w:rFonts w:cs="Arial"/>
              </w:rPr>
            </w:pPr>
            <w:r w:rsidRPr="000D39FA">
              <w:t>40</w:t>
            </w:r>
          </w:p>
        </w:tc>
        <w:tc>
          <w:tcPr>
            <w:tcW w:w="0" w:type="auto"/>
            <w:vAlign w:val="center"/>
          </w:tcPr>
          <w:p w14:paraId="1843AB08" w14:textId="77777777" w:rsidR="00254639" w:rsidRPr="0087716F" w:rsidRDefault="00254639" w:rsidP="00E4711C">
            <w:pPr>
              <w:pStyle w:val="TAC"/>
              <w:rPr>
                <w:rFonts w:cs="Arial"/>
              </w:rPr>
            </w:pPr>
          </w:p>
        </w:tc>
        <w:tc>
          <w:tcPr>
            <w:tcW w:w="0" w:type="auto"/>
          </w:tcPr>
          <w:p w14:paraId="770517F6" w14:textId="77777777" w:rsidR="00254639" w:rsidRPr="0087716F" w:rsidRDefault="00254639" w:rsidP="00E4711C">
            <w:pPr>
              <w:pStyle w:val="TAC"/>
              <w:rPr>
                <w:rFonts w:cs="Arial"/>
              </w:rPr>
            </w:pPr>
            <w:r w:rsidRPr="002F6EA5">
              <w:t>60</w:t>
            </w:r>
          </w:p>
        </w:tc>
        <w:tc>
          <w:tcPr>
            <w:tcW w:w="0" w:type="auto"/>
          </w:tcPr>
          <w:p w14:paraId="19753234" w14:textId="77777777" w:rsidR="00254639" w:rsidRPr="0087716F" w:rsidRDefault="00254639" w:rsidP="00E4711C">
            <w:pPr>
              <w:pStyle w:val="TAC"/>
              <w:rPr>
                <w:rFonts w:cs="Arial"/>
              </w:rPr>
            </w:pPr>
            <w:r w:rsidRPr="002F6EA5">
              <w:t>80</w:t>
            </w:r>
          </w:p>
        </w:tc>
        <w:tc>
          <w:tcPr>
            <w:tcW w:w="0" w:type="auto"/>
            <w:vAlign w:val="center"/>
          </w:tcPr>
          <w:p w14:paraId="4013B5DB" w14:textId="77777777" w:rsidR="00254639" w:rsidRPr="0087716F" w:rsidRDefault="00254639" w:rsidP="00E4711C">
            <w:pPr>
              <w:pStyle w:val="TAC"/>
              <w:rPr>
                <w:rFonts w:cs="Arial"/>
              </w:rPr>
            </w:pPr>
          </w:p>
        </w:tc>
        <w:tc>
          <w:tcPr>
            <w:tcW w:w="0" w:type="auto"/>
            <w:vAlign w:val="center"/>
          </w:tcPr>
          <w:p w14:paraId="4F34588B"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393ECA62" w14:textId="77777777" w:rsidTr="00E4711C">
        <w:trPr>
          <w:trHeight w:val="272"/>
          <w:jc w:val="center"/>
        </w:trPr>
        <w:tc>
          <w:tcPr>
            <w:tcW w:w="880" w:type="pct"/>
            <w:vMerge/>
            <w:vAlign w:val="center"/>
          </w:tcPr>
          <w:p w14:paraId="713B59EE" w14:textId="77777777" w:rsidR="00254639" w:rsidRPr="0087716F" w:rsidRDefault="00254639" w:rsidP="00E4711C">
            <w:pPr>
              <w:pStyle w:val="TAC"/>
              <w:rPr>
                <w:rFonts w:cs="Arial"/>
              </w:rPr>
            </w:pPr>
          </w:p>
        </w:tc>
        <w:tc>
          <w:tcPr>
            <w:tcW w:w="328" w:type="pct"/>
          </w:tcPr>
          <w:p w14:paraId="0CF603DD" w14:textId="77777777" w:rsidR="00254639" w:rsidRPr="0087716F" w:rsidRDefault="00254639" w:rsidP="00E4711C">
            <w:pPr>
              <w:pStyle w:val="TAC"/>
              <w:rPr>
                <w:rFonts w:cs="Arial"/>
                <w:lang w:eastAsia="ko-KR"/>
              </w:rPr>
            </w:pPr>
            <w:r w:rsidRPr="0087716F">
              <w:rPr>
                <w:rFonts w:cs="Arial" w:hint="eastAsia"/>
                <w:lang w:eastAsia="ko-KR"/>
              </w:rPr>
              <w:t>60</w:t>
            </w:r>
          </w:p>
        </w:tc>
        <w:tc>
          <w:tcPr>
            <w:tcW w:w="0" w:type="auto"/>
            <w:vAlign w:val="center"/>
          </w:tcPr>
          <w:p w14:paraId="54FEE743" w14:textId="77777777" w:rsidR="00254639" w:rsidRPr="0087716F" w:rsidRDefault="00254639" w:rsidP="00E4711C">
            <w:pPr>
              <w:pStyle w:val="TAC"/>
              <w:rPr>
                <w:rFonts w:cs="Arial"/>
              </w:rPr>
            </w:pPr>
          </w:p>
        </w:tc>
        <w:tc>
          <w:tcPr>
            <w:tcW w:w="0" w:type="auto"/>
          </w:tcPr>
          <w:p w14:paraId="51FAD519" w14:textId="77777777" w:rsidR="00254639" w:rsidRPr="0087716F" w:rsidRDefault="00254639" w:rsidP="00E4711C">
            <w:pPr>
              <w:pStyle w:val="TAC"/>
              <w:rPr>
                <w:rFonts w:cs="Arial"/>
              </w:rPr>
            </w:pPr>
            <w:r w:rsidRPr="00AB56C6">
              <w:t>20</w:t>
            </w:r>
          </w:p>
        </w:tc>
        <w:tc>
          <w:tcPr>
            <w:tcW w:w="0" w:type="auto"/>
            <w:vAlign w:val="center"/>
          </w:tcPr>
          <w:p w14:paraId="1ECDFF2B" w14:textId="77777777" w:rsidR="00254639" w:rsidRPr="0087716F" w:rsidRDefault="00254639" w:rsidP="00E4711C">
            <w:pPr>
              <w:pStyle w:val="TAC"/>
              <w:rPr>
                <w:rFonts w:cs="Arial"/>
              </w:rPr>
            </w:pPr>
          </w:p>
        </w:tc>
        <w:tc>
          <w:tcPr>
            <w:tcW w:w="0" w:type="auto"/>
          </w:tcPr>
          <w:p w14:paraId="5FC2DB5A" w14:textId="77777777" w:rsidR="00254639" w:rsidRPr="0087716F" w:rsidRDefault="00254639" w:rsidP="00E4711C">
            <w:pPr>
              <w:pStyle w:val="TAC"/>
              <w:rPr>
                <w:rFonts w:cs="Arial"/>
              </w:rPr>
            </w:pPr>
            <w:r w:rsidRPr="000D39FA">
              <w:t>40</w:t>
            </w:r>
          </w:p>
        </w:tc>
        <w:tc>
          <w:tcPr>
            <w:tcW w:w="0" w:type="auto"/>
            <w:vAlign w:val="center"/>
          </w:tcPr>
          <w:p w14:paraId="5165F784" w14:textId="77777777" w:rsidR="00254639" w:rsidRPr="0087716F" w:rsidRDefault="00254639" w:rsidP="00E4711C">
            <w:pPr>
              <w:pStyle w:val="TAC"/>
              <w:rPr>
                <w:rFonts w:cs="Arial"/>
              </w:rPr>
            </w:pPr>
          </w:p>
        </w:tc>
        <w:tc>
          <w:tcPr>
            <w:tcW w:w="0" w:type="auto"/>
          </w:tcPr>
          <w:p w14:paraId="4FD56B67" w14:textId="77777777" w:rsidR="00254639" w:rsidRPr="0087716F" w:rsidRDefault="00254639" w:rsidP="00E4711C">
            <w:pPr>
              <w:pStyle w:val="TAC"/>
              <w:rPr>
                <w:rFonts w:cs="Arial"/>
              </w:rPr>
            </w:pPr>
            <w:r w:rsidRPr="002F6EA5">
              <w:t>60</w:t>
            </w:r>
          </w:p>
        </w:tc>
        <w:tc>
          <w:tcPr>
            <w:tcW w:w="0" w:type="auto"/>
          </w:tcPr>
          <w:p w14:paraId="49863033" w14:textId="77777777" w:rsidR="00254639" w:rsidRPr="0087716F" w:rsidRDefault="00254639" w:rsidP="00E4711C">
            <w:pPr>
              <w:pStyle w:val="TAC"/>
              <w:rPr>
                <w:rFonts w:cs="Arial"/>
              </w:rPr>
            </w:pPr>
            <w:r w:rsidRPr="002F6EA5">
              <w:t>80</w:t>
            </w:r>
          </w:p>
        </w:tc>
        <w:tc>
          <w:tcPr>
            <w:tcW w:w="0" w:type="auto"/>
            <w:vAlign w:val="center"/>
          </w:tcPr>
          <w:p w14:paraId="3BF3EFF1" w14:textId="77777777" w:rsidR="00254639" w:rsidRPr="0087716F" w:rsidRDefault="00254639" w:rsidP="00E4711C">
            <w:pPr>
              <w:pStyle w:val="TAC"/>
              <w:rPr>
                <w:rFonts w:cs="Arial"/>
              </w:rPr>
            </w:pPr>
          </w:p>
        </w:tc>
        <w:tc>
          <w:tcPr>
            <w:tcW w:w="0" w:type="auto"/>
            <w:vAlign w:val="center"/>
          </w:tcPr>
          <w:p w14:paraId="1848BB1B"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732F35B5" w14:textId="77777777" w:rsidTr="00E4711C">
        <w:trPr>
          <w:trHeight w:val="272"/>
          <w:jc w:val="center"/>
        </w:trPr>
        <w:tc>
          <w:tcPr>
            <w:tcW w:w="880" w:type="pct"/>
            <w:vMerge w:val="restart"/>
            <w:vAlign w:val="center"/>
          </w:tcPr>
          <w:p w14:paraId="38E6E7B2" w14:textId="77777777" w:rsidR="00254639" w:rsidRPr="003908C4" w:rsidRDefault="00254639" w:rsidP="00E4711C">
            <w:pPr>
              <w:pStyle w:val="TAC"/>
              <w:rPr>
                <w:rFonts w:cs="Arial"/>
                <w:lang w:eastAsia="zh-CN"/>
              </w:rPr>
            </w:pPr>
            <w:r>
              <w:rPr>
                <w:rFonts w:cs="Arial" w:hint="eastAsia"/>
                <w:lang w:eastAsia="zh-CN"/>
              </w:rPr>
              <w:t>n</w:t>
            </w:r>
            <w:r>
              <w:rPr>
                <w:rFonts w:cs="Arial"/>
                <w:lang w:eastAsia="zh-CN"/>
              </w:rPr>
              <w:t>102</w:t>
            </w:r>
          </w:p>
        </w:tc>
        <w:tc>
          <w:tcPr>
            <w:tcW w:w="328" w:type="pct"/>
          </w:tcPr>
          <w:p w14:paraId="0D536631" w14:textId="77777777" w:rsidR="00254639" w:rsidRPr="0087716F" w:rsidRDefault="00254639" w:rsidP="00E4711C">
            <w:pPr>
              <w:pStyle w:val="TAC"/>
              <w:rPr>
                <w:rFonts w:cs="Arial"/>
                <w:lang w:eastAsia="ko-KR"/>
              </w:rPr>
            </w:pPr>
            <w:r w:rsidRPr="0087716F">
              <w:rPr>
                <w:rFonts w:cs="Arial" w:hint="eastAsia"/>
                <w:lang w:eastAsia="ko-KR"/>
              </w:rPr>
              <w:t>15</w:t>
            </w:r>
          </w:p>
        </w:tc>
        <w:tc>
          <w:tcPr>
            <w:tcW w:w="0" w:type="auto"/>
            <w:vAlign w:val="center"/>
          </w:tcPr>
          <w:p w14:paraId="53842710" w14:textId="77777777" w:rsidR="00254639" w:rsidRPr="0087716F" w:rsidRDefault="00254639" w:rsidP="00E4711C">
            <w:pPr>
              <w:pStyle w:val="TAC"/>
              <w:rPr>
                <w:rFonts w:cs="Arial"/>
              </w:rPr>
            </w:pPr>
          </w:p>
        </w:tc>
        <w:tc>
          <w:tcPr>
            <w:tcW w:w="0" w:type="auto"/>
          </w:tcPr>
          <w:p w14:paraId="0FDB72AC" w14:textId="77777777" w:rsidR="00254639" w:rsidRPr="0087716F" w:rsidRDefault="00254639" w:rsidP="00E4711C">
            <w:pPr>
              <w:pStyle w:val="TAC"/>
              <w:rPr>
                <w:rFonts w:cs="Arial"/>
              </w:rPr>
            </w:pPr>
            <w:r w:rsidRPr="00AB56C6">
              <w:t>20</w:t>
            </w:r>
          </w:p>
        </w:tc>
        <w:tc>
          <w:tcPr>
            <w:tcW w:w="0" w:type="auto"/>
            <w:vAlign w:val="center"/>
          </w:tcPr>
          <w:p w14:paraId="70CAEC80" w14:textId="77777777" w:rsidR="00254639" w:rsidRPr="0087716F" w:rsidRDefault="00254639" w:rsidP="00E4711C">
            <w:pPr>
              <w:pStyle w:val="TAC"/>
              <w:rPr>
                <w:rFonts w:cs="Arial"/>
                <w:lang w:eastAsia="ko-KR"/>
              </w:rPr>
            </w:pPr>
          </w:p>
        </w:tc>
        <w:tc>
          <w:tcPr>
            <w:tcW w:w="0" w:type="auto"/>
          </w:tcPr>
          <w:p w14:paraId="33DFD74C" w14:textId="77777777" w:rsidR="00254639" w:rsidRPr="0087716F" w:rsidRDefault="00254639" w:rsidP="00E4711C">
            <w:pPr>
              <w:pStyle w:val="TAC"/>
              <w:rPr>
                <w:rFonts w:cs="Arial"/>
              </w:rPr>
            </w:pPr>
            <w:r w:rsidRPr="000D39FA">
              <w:t>40</w:t>
            </w:r>
          </w:p>
        </w:tc>
        <w:tc>
          <w:tcPr>
            <w:tcW w:w="0" w:type="auto"/>
            <w:vAlign w:val="center"/>
          </w:tcPr>
          <w:p w14:paraId="2D534E8F" w14:textId="77777777" w:rsidR="00254639" w:rsidRPr="0087716F" w:rsidRDefault="00254639" w:rsidP="00E4711C">
            <w:pPr>
              <w:pStyle w:val="TAC"/>
              <w:rPr>
                <w:rFonts w:cs="Arial"/>
              </w:rPr>
            </w:pPr>
          </w:p>
        </w:tc>
        <w:tc>
          <w:tcPr>
            <w:tcW w:w="0" w:type="auto"/>
            <w:vAlign w:val="center"/>
          </w:tcPr>
          <w:p w14:paraId="6FF99685" w14:textId="77777777" w:rsidR="00254639" w:rsidRPr="0087716F" w:rsidRDefault="00254639" w:rsidP="00E4711C">
            <w:pPr>
              <w:pStyle w:val="TAC"/>
              <w:rPr>
                <w:rFonts w:cs="Arial"/>
              </w:rPr>
            </w:pPr>
          </w:p>
        </w:tc>
        <w:tc>
          <w:tcPr>
            <w:tcW w:w="0" w:type="auto"/>
            <w:vAlign w:val="center"/>
          </w:tcPr>
          <w:p w14:paraId="55104C99" w14:textId="77777777" w:rsidR="00254639" w:rsidRPr="0087716F" w:rsidRDefault="00254639" w:rsidP="00E4711C">
            <w:pPr>
              <w:pStyle w:val="TAC"/>
              <w:rPr>
                <w:rFonts w:cs="Arial"/>
              </w:rPr>
            </w:pPr>
          </w:p>
        </w:tc>
        <w:tc>
          <w:tcPr>
            <w:tcW w:w="0" w:type="auto"/>
            <w:vAlign w:val="center"/>
          </w:tcPr>
          <w:p w14:paraId="6D577327" w14:textId="77777777" w:rsidR="00254639" w:rsidRPr="0087716F" w:rsidRDefault="00254639" w:rsidP="00E4711C">
            <w:pPr>
              <w:pStyle w:val="TAC"/>
              <w:rPr>
                <w:rFonts w:cs="Arial"/>
              </w:rPr>
            </w:pPr>
          </w:p>
        </w:tc>
        <w:tc>
          <w:tcPr>
            <w:tcW w:w="0" w:type="auto"/>
            <w:vAlign w:val="center"/>
          </w:tcPr>
          <w:p w14:paraId="4EE99CBF" w14:textId="77777777" w:rsidR="00254639" w:rsidRPr="0087716F" w:rsidRDefault="00254639" w:rsidP="00E4711C">
            <w:pPr>
              <w:pStyle w:val="TAC"/>
              <w:rPr>
                <w:rFonts w:cs="Arial"/>
              </w:rPr>
            </w:pPr>
          </w:p>
        </w:tc>
      </w:tr>
      <w:tr w:rsidR="00254639" w:rsidRPr="0087716F" w14:paraId="22FDFA53" w14:textId="77777777" w:rsidTr="00E4711C">
        <w:trPr>
          <w:trHeight w:val="272"/>
          <w:jc w:val="center"/>
        </w:trPr>
        <w:tc>
          <w:tcPr>
            <w:tcW w:w="880" w:type="pct"/>
            <w:vMerge/>
            <w:vAlign w:val="center"/>
          </w:tcPr>
          <w:p w14:paraId="752C574A" w14:textId="77777777" w:rsidR="00254639" w:rsidRPr="0087716F" w:rsidRDefault="00254639" w:rsidP="00E4711C">
            <w:pPr>
              <w:pStyle w:val="TAC"/>
              <w:rPr>
                <w:rFonts w:cs="Arial"/>
              </w:rPr>
            </w:pPr>
          </w:p>
        </w:tc>
        <w:tc>
          <w:tcPr>
            <w:tcW w:w="328" w:type="pct"/>
          </w:tcPr>
          <w:p w14:paraId="411D9982" w14:textId="77777777" w:rsidR="00254639" w:rsidRPr="0087716F" w:rsidRDefault="00254639" w:rsidP="00E4711C">
            <w:pPr>
              <w:pStyle w:val="TAC"/>
              <w:rPr>
                <w:rFonts w:cs="Arial"/>
                <w:lang w:eastAsia="ko-KR"/>
              </w:rPr>
            </w:pPr>
            <w:r w:rsidRPr="0087716F">
              <w:rPr>
                <w:rFonts w:cs="Arial" w:hint="eastAsia"/>
                <w:lang w:eastAsia="ko-KR"/>
              </w:rPr>
              <w:t>30</w:t>
            </w:r>
          </w:p>
        </w:tc>
        <w:tc>
          <w:tcPr>
            <w:tcW w:w="0" w:type="auto"/>
            <w:vAlign w:val="center"/>
          </w:tcPr>
          <w:p w14:paraId="2796F229" w14:textId="77777777" w:rsidR="00254639" w:rsidRPr="0087716F" w:rsidRDefault="00254639" w:rsidP="00E4711C">
            <w:pPr>
              <w:pStyle w:val="TAC"/>
              <w:rPr>
                <w:rFonts w:cs="Arial"/>
              </w:rPr>
            </w:pPr>
          </w:p>
        </w:tc>
        <w:tc>
          <w:tcPr>
            <w:tcW w:w="0" w:type="auto"/>
          </w:tcPr>
          <w:p w14:paraId="64D4D1E1" w14:textId="77777777" w:rsidR="00254639" w:rsidRPr="0087716F" w:rsidRDefault="00254639" w:rsidP="00E4711C">
            <w:pPr>
              <w:pStyle w:val="TAC"/>
              <w:rPr>
                <w:rFonts w:cs="Arial"/>
              </w:rPr>
            </w:pPr>
            <w:r w:rsidRPr="00AB56C6">
              <w:t>20</w:t>
            </w:r>
          </w:p>
        </w:tc>
        <w:tc>
          <w:tcPr>
            <w:tcW w:w="0" w:type="auto"/>
            <w:vAlign w:val="center"/>
          </w:tcPr>
          <w:p w14:paraId="53848D6A" w14:textId="77777777" w:rsidR="00254639" w:rsidRPr="0087716F" w:rsidRDefault="00254639" w:rsidP="00E4711C">
            <w:pPr>
              <w:pStyle w:val="TAC"/>
              <w:rPr>
                <w:rFonts w:cs="Arial"/>
                <w:lang w:eastAsia="ko-KR"/>
              </w:rPr>
            </w:pPr>
          </w:p>
        </w:tc>
        <w:tc>
          <w:tcPr>
            <w:tcW w:w="0" w:type="auto"/>
          </w:tcPr>
          <w:p w14:paraId="1F31EBD5" w14:textId="77777777" w:rsidR="00254639" w:rsidRPr="0087716F" w:rsidRDefault="00254639" w:rsidP="00E4711C">
            <w:pPr>
              <w:pStyle w:val="TAC"/>
              <w:rPr>
                <w:rFonts w:cs="Arial"/>
              </w:rPr>
            </w:pPr>
            <w:r w:rsidRPr="000D39FA">
              <w:t>40</w:t>
            </w:r>
          </w:p>
        </w:tc>
        <w:tc>
          <w:tcPr>
            <w:tcW w:w="0" w:type="auto"/>
            <w:vAlign w:val="center"/>
          </w:tcPr>
          <w:p w14:paraId="5931196D" w14:textId="77777777" w:rsidR="00254639" w:rsidRPr="0087716F" w:rsidRDefault="00254639" w:rsidP="00E4711C">
            <w:pPr>
              <w:pStyle w:val="TAC"/>
              <w:rPr>
                <w:rFonts w:cs="Arial"/>
              </w:rPr>
            </w:pPr>
          </w:p>
        </w:tc>
        <w:tc>
          <w:tcPr>
            <w:tcW w:w="0" w:type="auto"/>
          </w:tcPr>
          <w:p w14:paraId="4BA95CA3" w14:textId="77777777" w:rsidR="00254639" w:rsidRPr="0087716F" w:rsidRDefault="00254639" w:rsidP="00E4711C">
            <w:pPr>
              <w:pStyle w:val="TAC"/>
              <w:rPr>
                <w:rFonts w:cs="Arial"/>
              </w:rPr>
            </w:pPr>
            <w:r w:rsidRPr="00FE4AC6">
              <w:t>60</w:t>
            </w:r>
          </w:p>
        </w:tc>
        <w:tc>
          <w:tcPr>
            <w:tcW w:w="0" w:type="auto"/>
          </w:tcPr>
          <w:p w14:paraId="3B53C496" w14:textId="77777777" w:rsidR="00254639" w:rsidRPr="0087716F" w:rsidRDefault="00254639" w:rsidP="00E4711C">
            <w:pPr>
              <w:pStyle w:val="TAC"/>
              <w:rPr>
                <w:rFonts w:cs="Arial"/>
              </w:rPr>
            </w:pPr>
            <w:r w:rsidRPr="00FE4AC6">
              <w:t>80</w:t>
            </w:r>
          </w:p>
        </w:tc>
        <w:tc>
          <w:tcPr>
            <w:tcW w:w="0" w:type="auto"/>
            <w:vAlign w:val="center"/>
          </w:tcPr>
          <w:p w14:paraId="17A99380" w14:textId="77777777" w:rsidR="00254639" w:rsidRPr="0087716F" w:rsidRDefault="00254639" w:rsidP="00E4711C">
            <w:pPr>
              <w:pStyle w:val="TAC"/>
              <w:rPr>
                <w:rFonts w:cs="Arial"/>
              </w:rPr>
            </w:pPr>
          </w:p>
        </w:tc>
        <w:tc>
          <w:tcPr>
            <w:tcW w:w="0" w:type="auto"/>
            <w:vAlign w:val="center"/>
          </w:tcPr>
          <w:p w14:paraId="5F8C4348"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22ED114E" w14:textId="77777777" w:rsidTr="00E4711C">
        <w:trPr>
          <w:trHeight w:val="272"/>
          <w:jc w:val="center"/>
        </w:trPr>
        <w:tc>
          <w:tcPr>
            <w:tcW w:w="880" w:type="pct"/>
            <w:vMerge/>
            <w:vAlign w:val="center"/>
          </w:tcPr>
          <w:p w14:paraId="0478FB7A" w14:textId="77777777" w:rsidR="00254639" w:rsidRPr="0087716F" w:rsidRDefault="00254639" w:rsidP="00E4711C">
            <w:pPr>
              <w:pStyle w:val="TAC"/>
              <w:rPr>
                <w:rFonts w:cs="Arial"/>
              </w:rPr>
            </w:pPr>
          </w:p>
        </w:tc>
        <w:tc>
          <w:tcPr>
            <w:tcW w:w="328" w:type="pct"/>
          </w:tcPr>
          <w:p w14:paraId="30542913" w14:textId="77777777" w:rsidR="00254639" w:rsidRPr="0087716F" w:rsidRDefault="00254639" w:rsidP="00E4711C">
            <w:pPr>
              <w:pStyle w:val="TAC"/>
              <w:rPr>
                <w:rFonts w:cs="Arial"/>
                <w:lang w:eastAsia="ko-KR"/>
              </w:rPr>
            </w:pPr>
            <w:r w:rsidRPr="0087716F">
              <w:rPr>
                <w:rFonts w:cs="Arial" w:hint="eastAsia"/>
                <w:lang w:eastAsia="ko-KR"/>
              </w:rPr>
              <w:t>60</w:t>
            </w:r>
          </w:p>
        </w:tc>
        <w:tc>
          <w:tcPr>
            <w:tcW w:w="0" w:type="auto"/>
            <w:vAlign w:val="center"/>
          </w:tcPr>
          <w:p w14:paraId="27B888C2" w14:textId="77777777" w:rsidR="00254639" w:rsidRPr="0087716F" w:rsidRDefault="00254639" w:rsidP="00E4711C">
            <w:pPr>
              <w:pStyle w:val="TAC"/>
              <w:rPr>
                <w:rFonts w:cs="Arial"/>
              </w:rPr>
            </w:pPr>
          </w:p>
        </w:tc>
        <w:tc>
          <w:tcPr>
            <w:tcW w:w="0" w:type="auto"/>
          </w:tcPr>
          <w:p w14:paraId="6D633F8F" w14:textId="77777777" w:rsidR="00254639" w:rsidRPr="0087716F" w:rsidRDefault="00254639" w:rsidP="00E4711C">
            <w:pPr>
              <w:pStyle w:val="TAC"/>
              <w:rPr>
                <w:rFonts w:cs="Arial"/>
              </w:rPr>
            </w:pPr>
            <w:r w:rsidRPr="00AB56C6">
              <w:t>20</w:t>
            </w:r>
          </w:p>
        </w:tc>
        <w:tc>
          <w:tcPr>
            <w:tcW w:w="0" w:type="auto"/>
            <w:vAlign w:val="center"/>
          </w:tcPr>
          <w:p w14:paraId="138A3CED" w14:textId="77777777" w:rsidR="00254639" w:rsidRPr="0087716F" w:rsidRDefault="00254639" w:rsidP="00E4711C">
            <w:pPr>
              <w:pStyle w:val="TAC"/>
              <w:rPr>
                <w:rFonts w:cs="Arial"/>
                <w:lang w:eastAsia="ko-KR"/>
              </w:rPr>
            </w:pPr>
          </w:p>
        </w:tc>
        <w:tc>
          <w:tcPr>
            <w:tcW w:w="0" w:type="auto"/>
          </w:tcPr>
          <w:p w14:paraId="394FF9D5" w14:textId="77777777" w:rsidR="00254639" w:rsidRPr="0087716F" w:rsidRDefault="00254639" w:rsidP="00E4711C">
            <w:pPr>
              <w:pStyle w:val="TAC"/>
              <w:rPr>
                <w:rFonts w:cs="Arial"/>
              </w:rPr>
            </w:pPr>
            <w:r w:rsidRPr="000D39FA">
              <w:t>40</w:t>
            </w:r>
          </w:p>
        </w:tc>
        <w:tc>
          <w:tcPr>
            <w:tcW w:w="0" w:type="auto"/>
            <w:vAlign w:val="center"/>
          </w:tcPr>
          <w:p w14:paraId="4C3040E3" w14:textId="77777777" w:rsidR="00254639" w:rsidRPr="0087716F" w:rsidRDefault="00254639" w:rsidP="00E4711C">
            <w:pPr>
              <w:pStyle w:val="TAC"/>
              <w:rPr>
                <w:rFonts w:cs="Arial"/>
              </w:rPr>
            </w:pPr>
          </w:p>
        </w:tc>
        <w:tc>
          <w:tcPr>
            <w:tcW w:w="0" w:type="auto"/>
          </w:tcPr>
          <w:p w14:paraId="72361C81" w14:textId="77777777" w:rsidR="00254639" w:rsidRPr="0087716F" w:rsidRDefault="00254639" w:rsidP="00E4711C">
            <w:pPr>
              <w:pStyle w:val="TAC"/>
              <w:rPr>
                <w:rFonts w:cs="Arial"/>
              </w:rPr>
            </w:pPr>
            <w:r w:rsidRPr="00FE4AC6">
              <w:t>60</w:t>
            </w:r>
          </w:p>
        </w:tc>
        <w:tc>
          <w:tcPr>
            <w:tcW w:w="0" w:type="auto"/>
          </w:tcPr>
          <w:p w14:paraId="20F06B1D" w14:textId="77777777" w:rsidR="00254639" w:rsidRPr="0087716F" w:rsidRDefault="00254639" w:rsidP="00E4711C">
            <w:pPr>
              <w:pStyle w:val="TAC"/>
              <w:rPr>
                <w:rFonts w:cs="Arial"/>
              </w:rPr>
            </w:pPr>
            <w:r w:rsidRPr="00FE4AC6">
              <w:t>80</w:t>
            </w:r>
          </w:p>
        </w:tc>
        <w:tc>
          <w:tcPr>
            <w:tcW w:w="0" w:type="auto"/>
            <w:vAlign w:val="center"/>
          </w:tcPr>
          <w:p w14:paraId="424A00E4" w14:textId="77777777" w:rsidR="00254639" w:rsidRPr="0087716F" w:rsidRDefault="00254639" w:rsidP="00E4711C">
            <w:pPr>
              <w:pStyle w:val="TAC"/>
              <w:rPr>
                <w:rFonts w:cs="Arial"/>
              </w:rPr>
            </w:pPr>
          </w:p>
        </w:tc>
        <w:tc>
          <w:tcPr>
            <w:tcW w:w="0" w:type="auto"/>
            <w:vAlign w:val="center"/>
          </w:tcPr>
          <w:p w14:paraId="2C10FE00"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359108E5" w14:textId="77777777" w:rsidTr="00E4711C">
        <w:trPr>
          <w:trHeight w:val="272"/>
          <w:jc w:val="center"/>
        </w:trPr>
        <w:tc>
          <w:tcPr>
            <w:tcW w:w="5000" w:type="pct"/>
            <w:gridSpan w:val="11"/>
            <w:vAlign w:val="center"/>
          </w:tcPr>
          <w:p w14:paraId="7BBDA5DD" w14:textId="77777777" w:rsidR="00254639" w:rsidRPr="003908C4" w:rsidRDefault="00254639" w:rsidP="00E4711C">
            <w:pPr>
              <w:pStyle w:val="TAN"/>
              <w:rPr>
                <w:kern w:val="2"/>
                <w:szCs w:val="22"/>
                <w:lang w:eastAsia="ko-KR"/>
              </w:rPr>
            </w:pPr>
            <w:r>
              <w:rPr>
                <w:kern w:val="2"/>
                <w:szCs w:val="22"/>
                <w:lang w:eastAsia="ko-KR"/>
              </w:rPr>
              <w:t xml:space="preserve">NOTE 1: </w:t>
            </w:r>
            <w:r w:rsidRPr="00F5235D">
              <w:rPr>
                <w:kern w:val="2"/>
                <w:szCs w:val="22"/>
                <w:lang w:eastAsia="ko-KR"/>
              </w:rPr>
              <w:t>This UE channel bandwidth is optional in this release of the specification.</w:t>
            </w:r>
          </w:p>
        </w:tc>
      </w:tr>
    </w:tbl>
    <w:p w14:paraId="180F0B8A" w14:textId="77777777" w:rsidR="00254639" w:rsidRDefault="00254639" w:rsidP="00254639">
      <w:pPr>
        <w:rPr>
          <w:rFonts w:eastAsia="等线"/>
        </w:rPr>
      </w:pPr>
    </w:p>
    <w:p w14:paraId="7AADEF45" w14:textId="2437BD27" w:rsidR="00254639" w:rsidRPr="00254639" w:rsidRDefault="00254639" w:rsidP="00254639">
      <w:pPr>
        <w:rPr>
          <w:rFonts w:eastAsia="等线"/>
        </w:rPr>
      </w:pPr>
      <w:r>
        <w:rPr>
          <w:rFonts w:eastAsia="等线"/>
        </w:rPr>
        <w:t>Support for 10MHz channel bandwidth is not defined for NR SL-U single carrier operation in bands n46, n96 and n102.</w:t>
      </w:r>
    </w:p>
    <w:p w14:paraId="5104B301" w14:textId="7973FFC1" w:rsidR="00AD52C9" w:rsidRDefault="00AD52C9" w:rsidP="00AD52C9">
      <w:pPr>
        <w:pStyle w:val="3"/>
        <w:ind w:left="1134" w:hanging="1134"/>
      </w:pPr>
      <w:bookmarkStart w:id="113" w:name="_Toc133515229"/>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113"/>
    </w:p>
    <w:p w14:paraId="15EE6E8E" w14:textId="77777777" w:rsidR="008563DF" w:rsidRDefault="008563DF" w:rsidP="008563DF">
      <w:pPr>
        <w:overflowPunct w:val="0"/>
        <w:autoSpaceDE w:val="0"/>
        <w:autoSpaceDN w:val="0"/>
        <w:adjustRightInd w:val="0"/>
        <w:textAlignment w:val="baseline"/>
        <w:rPr>
          <w:szCs w:val="24"/>
        </w:rPr>
      </w:pPr>
      <w:r>
        <w:rPr>
          <w:rFonts w:eastAsia="Times New Roman"/>
          <w:lang w:val="x-none"/>
        </w:rPr>
        <w:t xml:space="preserve">It has been agreed to apply </w:t>
      </w:r>
      <w:r w:rsidRPr="00827A16">
        <w:rPr>
          <w:szCs w:val="24"/>
        </w:rPr>
        <w:t xml:space="preserve">each channel bandwidth that is supported in a band for </w:t>
      </w:r>
      <w:proofErr w:type="spellStart"/>
      <w:r w:rsidRPr="00827A16">
        <w:rPr>
          <w:szCs w:val="24"/>
        </w:rPr>
        <w:t>Uu</w:t>
      </w:r>
      <w:proofErr w:type="spellEnd"/>
      <w:r w:rsidRPr="00827A16">
        <w:rPr>
          <w:szCs w:val="24"/>
        </w:rPr>
        <w:t xml:space="preserve"> and a band for SL-U</w:t>
      </w:r>
      <w:r>
        <w:rPr>
          <w:szCs w:val="24"/>
        </w:rPr>
        <w:t>.</w:t>
      </w:r>
    </w:p>
    <w:p w14:paraId="7713E7EB" w14:textId="77777777" w:rsidR="008563DF" w:rsidRDefault="008563DF" w:rsidP="008563DF">
      <w:pPr>
        <w:overflowPunct w:val="0"/>
        <w:autoSpaceDE w:val="0"/>
        <w:autoSpaceDN w:val="0"/>
        <w:adjustRightInd w:val="0"/>
        <w:textAlignment w:val="baseline"/>
        <w:rPr>
          <w:rFonts w:eastAsia="Times New Roman"/>
          <w:lang w:val="x-none"/>
        </w:rPr>
      </w:pPr>
      <w:r w:rsidRPr="00A1115A">
        <w:t xml:space="preserve">For NR </w:t>
      </w:r>
      <w:r>
        <w:t>SL</w:t>
      </w:r>
      <w:r w:rsidRPr="00A1115A">
        <w:t xml:space="preserve"> inter-band con-current operation in FR1, the NR</w:t>
      </w:r>
      <w:r>
        <w:t xml:space="preserve"> channel bandwidths and</w:t>
      </w:r>
      <w:r w:rsidRPr="00A1115A">
        <w:t xml:space="preserve"> </w:t>
      </w:r>
      <w:r>
        <w:t>SL</w:t>
      </w:r>
      <w:r w:rsidRPr="00A1115A">
        <w:t xml:space="preserve"> channel bandwidths for each operating band </w:t>
      </w:r>
      <w:r>
        <w:t>are</w:t>
      </w:r>
      <w:r w:rsidRPr="00A1115A">
        <w:t xml:space="preserve"> specified in Table </w:t>
      </w:r>
      <w:r w:rsidRPr="00A1115A">
        <w:rPr>
          <w:lang w:eastAsia="zh-CN"/>
        </w:rPr>
        <w:t>5.</w:t>
      </w:r>
      <w:r>
        <w:rPr>
          <w:lang w:eastAsia="zh-CN"/>
        </w:rPr>
        <w:t>2</w:t>
      </w:r>
      <w:r w:rsidRPr="00A1115A">
        <w:rPr>
          <w:lang w:eastAsia="zh-CN"/>
        </w:rPr>
        <w:t>.2-1</w:t>
      </w:r>
      <w:r w:rsidRPr="00A1115A">
        <w:t>.</w:t>
      </w:r>
    </w:p>
    <w:p w14:paraId="51B51443" w14:textId="77777777" w:rsidR="008563DF" w:rsidRDefault="008563DF" w:rsidP="008563DF">
      <w:pPr>
        <w:pStyle w:val="TH"/>
      </w:pPr>
      <w:bookmarkStart w:id="114" w:name="OLE_LINK12"/>
      <w:r>
        <w:t xml:space="preserve">Table </w:t>
      </w:r>
      <w:r>
        <w:rPr>
          <w:lang w:eastAsia="zh-CN"/>
        </w:rPr>
        <w:t>5.2.2-1</w:t>
      </w:r>
      <w:bookmarkEnd w:id="114"/>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70"/>
        <w:gridCol w:w="1312"/>
      </w:tblGrid>
      <w:tr w:rsidR="008563DF" w14:paraId="187E7B1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2AD72BC7" w14:textId="77777777" w:rsidR="008563DF" w:rsidRDefault="008563DF" w:rsidP="00E4711C">
            <w:pPr>
              <w:pStyle w:val="TAH"/>
              <w:rPr>
                <w:szCs w:val="18"/>
                <w:lang w:eastAsia="zh-CN"/>
              </w:rPr>
            </w:pPr>
            <w:r w:rsidRPr="00790D1D">
              <w:t xml:space="preserve">NR </w:t>
            </w:r>
            <w:r>
              <w:t>SL</w:t>
            </w:r>
            <w:r w:rsidRPr="00790D1D">
              <w:t xml:space="preserve"> inter-band con-current operating configuration</w:t>
            </w:r>
          </w:p>
        </w:tc>
        <w:tc>
          <w:tcPr>
            <w:tcW w:w="346" w:type="pct"/>
            <w:tcBorders>
              <w:left w:val="single" w:sz="4" w:space="0" w:color="auto"/>
              <w:right w:val="single" w:sz="4" w:space="0" w:color="auto"/>
            </w:tcBorders>
            <w:vAlign w:val="center"/>
          </w:tcPr>
          <w:p w14:paraId="1BB7382D" w14:textId="77777777" w:rsidR="008563DF" w:rsidRDefault="008563DF" w:rsidP="00E4711C">
            <w:pPr>
              <w:pStyle w:val="TAH"/>
              <w:rPr>
                <w:szCs w:val="18"/>
                <w:lang w:val="en-US" w:eastAsia="zh-CN"/>
              </w:rPr>
            </w:pPr>
            <w:r>
              <w:t>NR Band</w:t>
            </w:r>
          </w:p>
        </w:tc>
        <w:tc>
          <w:tcPr>
            <w:tcW w:w="719" w:type="pct"/>
            <w:tcBorders>
              <w:left w:val="single" w:sz="4" w:space="0" w:color="auto"/>
              <w:right w:val="single" w:sz="4" w:space="0" w:color="auto"/>
            </w:tcBorders>
            <w:vAlign w:val="center"/>
          </w:tcPr>
          <w:p w14:paraId="5EF2E9BE" w14:textId="77777777" w:rsidR="008563DF" w:rsidRDefault="008563DF" w:rsidP="00E4711C">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7FDFE3C" w14:textId="77777777" w:rsidR="008563DF" w:rsidRDefault="008563DF" w:rsidP="00E4711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560EFFF7" w14:textId="77777777" w:rsidR="008563DF" w:rsidRDefault="008563DF" w:rsidP="00E4711C">
            <w:pPr>
              <w:pStyle w:val="TAH"/>
              <w:rPr>
                <w:szCs w:val="18"/>
                <w:lang w:val="en-US" w:eastAsia="zh-CN"/>
              </w:rPr>
            </w:pPr>
            <w:r>
              <w:t>Bandwidth combination set</w:t>
            </w:r>
          </w:p>
        </w:tc>
      </w:tr>
      <w:tr w:rsidR="008563DF" w:rsidRPr="00790D1D" w14:paraId="63936B3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47455C27" w14:textId="77777777" w:rsidR="008563DF" w:rsidRDefault="008563DF" w:rsidP="00E4711C">
            <w:pPr>
              <w:pStyle w:val="TAC"/>
              <w:rPr>
                <w:szCs w:val="18"/>
                <w:lang w:val="en-US" w:eastAsia="zh-CN"/>
              </w:rPr>
            </w:pPr>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p>
        </w:tc>
        <w:tc>
          <w:tcPr>
            <w:tcW w:w="346" w:type="pct"/>
            <w:tcBorders>
              <w:left w:val="single" w:sz="4" w:space="0" w:color="auto"/>
              <w:right w:val="single" w:sz="4" w:space="0" w:color="auto"/>
            </w:tcBorders>
            <w:vAlign w:val="center"/>
          </w:tcPr>
          <w:p w14:paraId="4AED177D" w14:textId="77777777" w:rsidR="008563DF" w:rsidRDefault="008563DF" w:rsidP="00E4711C">
            <w:pPr>
              <w:pStyle w:val="TAC"/>
              <w:rPr>
                <w:szCs w:val="18"/>
                <w:lang w:val="en-US" w:eastAsia="zh-CN"/>
              </w:rPr>
            </w:pPr>
            <w:r>
              <w:rPr>
                <w:szCs w:val="18"/>
                <w:lang w:val="en-US" w:eastAsia="zh-CN"/>
              </w:rPr>
              <w:t>n78</w:t>
            </w:r>
          </w:p>
        </w:tc>
        <w:tc>
          <w:tcPr>
            <w:tcW w:w="719" w:type="pct"/>
            <w:tcBorders>
              <w:left w:val="single" w:sz="4" w:space="0" w:color="auto"/>
              <w:right w:val="single" w:sz="4" w:space="0" w:color="auto"/>
            </w:tcBorders>
          </w:tcPr>
          <w:p w14:paraId="04AAEFA7" w14:textId="77777777" w:rsidR="008563DF" w:rsidRPr="00790D1D" w:rsidRDefault="008563DF" w:rsidP="00E4711C">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2CB899F5" w14:textId="77777777" w:rsidR="008563DF" w:rsidRPr="00790D1D" w:rsidRDefault="008563DF" w:rsidP="00E4711C">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40F72000" w14:textId="77777777" w:rsidR="008563DF" w:rsidRPr="00790D1D" w:rsidRDefault="008563DF" w:rsidP="00E4711C">
            <w:pPr>
              <w:pStyle w:val="TAC"/>
              <w:rPr>
                <w:szCs w:val="18"/>
                <w:lang w:eastAsia="zh-CN"/>
              </w:rPr>
            </w:pPr>
            <w:r w:rsidRPr="00790D1D">
              <w:rPr>
                <w:rFonts w:hint="eastAsia"/>
                <w:szCs w:val="18"/>
                <w:lang w:eastAsia="zh-CN"/>
              </w:rPr>
              <w:t>0</w:t>
            </w:r>
          </w:p>
        </w:tc>
      </w:tr>
      <w:tr w:rsidR="008563DF" w:rsidRPr="00790D1D" w14:paraId="1A45274B" w14:textId="77777777" w:rsidTr="00E4711C">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98577FF" w14:textId="77777777" w:rsidR="008563DF" w:rsidRDefault="008563DF" w:rsidP="00E4711C">
            <w:pPr>
              <w:pStyle w:val="TAC"/>
              <w:rPr>
                <w:szCs w:val="18"/>
                <w:lang w:val="en-US" w:eastAsia="zh-CN"/>
              </w:rPr>
            </w:pPr>
          </w:p>
        </w:tc>
        <w:tc>
          <w:tcPr>
            <w:tcW w:w="346" w:type="pct"/>
            <w:tcBorders>
              <w:left w:val="single" w:sz="4" w:space="0" w:color="auto"/>
              <w:bottom w:val="single" w:sz="4" w:space="0" w:color="auto"/>
              <w:right w:val="single" w:sz="4" w:space="0" w:color="auto"/>
            </w:tcBorders>
            <w:vAlign w:val="center"/>
          </w:tcPr>
          <w:p w14:paraId="00594902" w14:textId="77777777" w:rsidR="008563DF" w:rsidRDefault="008563DF" w:rsidP="00E4711C">
            <w:pPr>
              <w:pStyle w:val="TAC"/>
              <w:rPr>
                <w:szCs w:val="18"/>
                <w:lang w:val="en-US" w:eastAsia="zh-CN"/>
              </w:rPr>
            </w:pPr>
            <w:r>
              <w:rPr>
                <w:rFonts w:hint="eastAsia"/>
                <w:szCs w:val="18"/>
                <w:lang w:val="en-US" w:eastAsia="zh-CN"/>
              </w:rPr>
              <w:t>n</w:t>
            </w:r>
            <w:r>
              <w:rPr>
                <w:szCs w:val="18"/>
                <w:lang w:val="en-US" w:eastAsia="zh-CN"/>
              </w:rPr>
              <w:t>46</w:t>
            </w:r>
          </w:p>
        </w:tc>
        <w:tc>
          <w:tcPr>
            <w:tcW w:w="719" w:type="pct"/>
            <w:tcBorders>
              <w:left w:val="single" w:sz="4" w:space="0" w:color="auto"/>
              <w:bottom w:val="single" w:sz="4" w:space="0" w:color="auto"/>
              <w:right w:val="single" w:sz="4" w:space="0" w:color="auto"/>
            </w:tcBorders>
          </w:tcPr>
          <w:p w14:paraId="7C527D42" w14:textId="77777777" w:rsidR="008563DF" w:rsidRPr="00790D1D" w:rsidRDefault="008563DF" w:rsidP="00E4711C">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39C3B47" w14:textId="77777777" w:rsidR="008563DF" w:rsidRPr="00790D1D" w:rsidRDefault="008563DF" w:rsidP="00E4711C">
            <w:pPr>
              <w:pStyle w:val="TAC"/>
              <w:rPr>
                <w:szCs w:val="18"/>
                <w:lang w:eastAsia="zh-CN"/>
              </w:rPr>
            </w:pPr>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9ABCAE" w14:textId="77777777" w:rsidR="008563DF" w:rsidRPr="00790D1D" w:rsidRDefault="008563DF" w:rsidP="00E4711C">
            <w:pPr>
              <w:pStyle w:val="TAC"/>
              <w:rPr>
                <w:szCs w:val="18"/>
                <w:lang w:eastAsia="zh-CN"/>
              </w:rPr>
            </w:pPr>
          </w:p>
        </w:tc>
      </w:tr>
      <w:tr w:rsidR="008563DF" w:rsidRPr="00790D1D" w14:paraId="4BCFE8FE" w14:textId="77777777" w:rsidTr="00E4711C">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01380B" w14:textId="77777777" w:rsidR="008563DF" w:rsidRPr="00790D1D" w:rsidRDefault="008563DF" w:rsidP="00E4711C">
            <w:pPr>
              <w:pStyle w:val="TAC"/>
              <w:jc w:val="left"/>
              <w:rPr>
                <w:szCs w:val="18"/>
                <w:lang w:eastAsia="zh-CN"/>
              </w:rPr>
            </w:pPr>
            <w:r w:rsidRPr="00A1115A">
              <w:t xml:space="preserve">NOTE </w:t>
            </w:r>
            <w:r>
              <w:t>1</w:t>
            </w:r>
            <w:r w:rsidRPr="00A1115A">
              <w:t xml:space="preserve">: </w:t>
            </w:r>
            <w:r w:rsidRPr="00A1115A">
              <w:tab/>
              <w:t>The SCS of each channel bandwidth for NR band refers to Table 5.3.5-1</w:t>
            </w:r>
            <w:r>
              <w:t xml:space="preserve"> in TS38.101-1.</w:t>
            </w:r>
          </w:p>
        </w:tc>
      </w:tr>
    </w:tbl>
    <w:p w14:paraId="5E375C73" w14:textId="77777777" w:rsidR="00073D69" w:rsidRPr="00C77D86" w:rsidRDefault="00073D69" w:rsidP="00073D69">
      <w:pPr>
        <w:pStyle w:val="3"/>
      </w:pPr>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p>
    <w:p w14:paraId="0CE29C12" w14:textId="77777777" w:rsidR="00073D69" w:rsidRDefault="00073D69" w:rsidP="00073D69">
      <w:r>
        <w:t>For NR SL CA operation, the SL CA channel bandwidths for each operating band is specified in Table 5.2.3-1.</w:t>
      </w:r>
    </w:p>
    <w:p w14:paraId="6C8A0E6A" w14:textId="77777777" w:rsidR="00073D69" w:rsidRPr="00A1115A" w:rsidRDefault="00073D69" w:rsidP="00073D69">
      <w:pPr>
        <w:pStyle w:val="TH"/>
      </w:pPr>
      <w:r w:rsidRPr="00A1115A">
        <w:t>Table 5.</w:t>
      </w:r>
      <w:r>
        <w:t>2.3</w:t>
      </w:r>
      <w:r w:rsidRPr="00A1115A">
        <w:t>-1: Intra-band contiguous CA operating bands</w:t>
      </w:r>
      <w:r>
        <w:t xml:space="preserve"> for SL CA</w:t>
      </w:r>
      <w:r w:rsidRPr="00A1115A">
        <w:t xml:space="preserve"> in FR1</w:t>
      </w:r>
    </w:p>
    <w:p w14:paraId="0757FB56" w14:textId="77777777" w:rsidR="00073D69" w:rsidRDefault="00073D69" w:rsidP="00073D69"/>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073D69" w:rsidRPr="0058222C" w14:paraId="3DF56BB0" w14:textId="77777777" w:rsidTr="00E4711C">
        <w:trPr>
          <w:trHeight w:val="20"/>
          <w:jc w:val="center"/>
        </w:trPr>
        <w:tc>
          <w:tcPr>
            <w:tcW w:w="5000" w:type="pct"/>
            <w:gridSpan w:val="8"/>
          </w:tcPr>
          <w:p w14:paraId="5551CB69" w14:textId="77777777" w:rsidR="00073D69" w:rsidRPr="0058222C" w:rsidRDefault="00073D69" w:rsidP="00E4711C">
            <w:pPr>
              <w:pStyle w:val="TAH"/>
              <w:tabs>
                <w:tab w:val="left" w:pos="1300"/>
                <w:tab w:val="center" w:pos="4707"/>
              </w:tabs>
              <w:jc w:val="left"/>
              <w:rPr>
                <w:rFonts w:cs="Arial"/>
                <w:sz w:val="16"/>
                <w:lang w:val="en-US" w:eastAsia="ko-KR"/>
              </w:rPr>
            </w:pPr>
            <w:r>
              <w:rPr>
                <w:rFonts w:cs="Arial"/>
                <w:sz w:val="16"/>
              </w:rPr>
              <w:lastRenderedPageBreak/>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073D69" w:rsidRPr="0058222C" w14:paraId="2099CD6C" w14:textId="77777777" w:rsidTr="00E4711C">
        <w:trPr>
          <w:trHeight w:val="20"/>
          <w:jc w:val="center"/>
        </w:trPr>
        <w:tc>
          <w:tcPr>
            <w:tcW w:w="669" w:type="pct"/>
            <w:vMerge w:val="restart"/>
            <w:vAlign w:val="center"/>
          </w:tcPr>
          <w:p w14:paraId="0B311209" w14:textId="77777777" w:rsidR="00073D69" w:rsidRPr="0058222C" w:rsidRDefault="00073D69" w:rsidP="00E4711C">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6" w:type="pct"/>
            <w:vMerge w:val="restart"/>
            <w:vAlign w:val="center"/>
          </w:tcPr>
          <w:p w14:paraId="748DA79A" w14:textId="77777777" w:rsidR="00073D69" w:rsidRPr="0058222C" w:rsidRDefault="00073D69" w:rsidP="00E4711C">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7963B1F5"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00AEFD51"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bandwidth [MHz]</w:t>
            </w:r>
          </w:p>
        </w:tc>
        <w:tc>
          <w:tcPr>
            <w:tcW w:w="650" w:type="pct"/>
            <w:vMerge w:val="restart"/>
            <w:vAlign w:val="center"/>
          </w:tcPr>
          <w:p w14:paraId="5438C2E6"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Bandwidth combination set</w:t>
            </w:r>
          </w:p>
        </w:tc>
      </w:tr>
      <w:tr w:rsidR="00073D69" w:rsidRPr="0058222C" w14:paraId="760BEEC9" w14:textId="77777777" w:rsidTr="00E4711C">
        <w:trPr>
          <w:trHeight w:val="1011"/>
          <w:jc w:val="center"/>
        </w:trPr>
        <w:tc>
          <w:tcPr>
            <w:tcW w:w="669" w:type="pct"/>
            <w:vMerge/>
            <w:vAlign w:val="center"/>
          </w:tcPr>
          <w:p w14:paraId="476A5B56" w14:textId="77777777" w:rsidR="00073D69" w:rsidRPr="0058222C" w:rsidRDefault="00073D69" w:rsidP="00E4711C">
            <w:pPr>
              <w:pStyle w:val="TAH"/>
              <w:snapToGrid w:val="0"/>
              <w:rPr>
                <w:rFonts w:cs="Arial"/>
                <w:sz w:val="16"/>
                <w:lang w:val="en-US" w:eastAsia="ko-KR"/>
              </w:rPr>
            </w:pPr>
          </w:p>
        </w:tc>
        <w:tc>
          <w:tcPr>
            <w:tcW w:w="636" w:type="pct"/>
            <w:vMerge/>
            <w:vAlign w:val="center"/>
          </w:tcPr>
          <w:p w14:paraId="563EC76F" w14:textId="77777777" w:rsidR="00073D69" w:rsidRPr="0058222C" w:rsidRDefault="00073D69" w:rsidP="00E4711C">
            <w:pPr>
              <w:pStyle w:val="TAH"/>
              <w:snapToGrid w:val="0"/>
              <w:rPr>
                <w:rFonts w:cs="Arial"/>
                <w:sz w:val="16"/>
                <w:lang w:val="en-US" w:eastAsia="ko-KR"/>
              </w:rPr>
            </w:pPr>
          </w:p>
        </w:tc>
        <w:tc>
          <w:tcPr>
            <w:tcW w:w="580" w:type="pct"/>
            <w:shd w:val="clear" w:color="auto" w:fill="auto"/>
            <w:vAlign w:val="center"/>
          </w:tcPr>
          <w:p w14:paraId="4175DB52"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shd w:val="clear" w:color="auto" w:fill="auto"/>
            <w:vAlign w:val="center"/>
          </w:tcPr>
          <w:p w14:paraId="616BA524"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79AB3370"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37E135F7" w14:textId="77777777" w:rsidR="00073D69" w:rsidRPr="0058222C" w:rsidRDefault="00073D69" w:rsidP="00E4711C">
            <w:pPr>
              <w:snapToGrid w:val="0"/>
              <w:spacing w:after="0"/>
              <w:jc w:val="center"/>
              <w:rPr>
                <w:rFonts w:ascii="Arial" w:hAnsi="Arial" w:cs="Arial"/>
                <w:b/>
                <w:bCs/>
                <w:sz w:val="16"/>
                <w:szCs w:val="18"/>
                <w:lang w:val="en-US"/>
              </w:rPr>
            </w:pPr>
            <w:r w:rsidRPr="0058222C">
              <w:rPr>
                <w:rFonts w:ascii="Arial" w:hAnsi="Arial" w:cs="Arial"/>
                <w:b/>
                <w:bCs/>
                <w:sz w:val="16"/>
                <w:szCs w:val="18"/>
                <w:lang w:val="en-US"/>
              </w:rPr>
              <w:t>Channel bandwidths for carrier [MHz]</w:t>
            </w:r>
          </w:p>
        </w:tc>
        <w:tc>
          <w:tcPr>
            <w:tcW w:w="725" w:type="pct"/>
            <w:vMerge/>
            <w:vAlign w:val="center"/>
          </w:tcPr>
          <w:p w14:paraId="55E01C52" w14:textId="77777777" w:rsidR="00073D69" w:rsidRPr="0058222C" w:rsidRDefault="00073D69" w:rsidP="00E4711C">
            <w:pPr>
              <w:snapToGrid w:val="0"/>
              <w:spacing w:after="0"/>
              <w:rPr>
                <w:rFonts w:ascii="Arial" w:hAnsi="Arial" w:cs="Arial"/>
                <w:b/>
                <w:bCs/>
                <w:sz w:val="16"/>
                <w:szCs w:val="18"/>
                <w:lang w:val="en-US"/>
              </w:rPr>
            </w:pPr>
          </w:p>
        </w:tc>
        <w:tc>
          <w:tcPr>
            <w:tcW w:w="650" w:type="pct"/>
            <w:vMerge/>
            <w:vAlign w:val="center"/>
          </w:tcPr>
          <w:p w14:paraId="11AB5C98" w14:textId="77777777" w:rsidR="00073D69" w:rsidRPr="0058222C" w:rsidRDefault="00073D69" w:rsidP="00E4711C">
            <w:pPr>
              <w:snapToGrid w:val="0"/>
              <w:spacing w:after="0"/>
              <w:rPr>
                <w:rFonts w:ascii="Arial" w:hAnsi="Arial" w:cs="Arial"/>
                <w:b/>
                <w:bCs/>
                <w:sz w:val="16"/>
                <w:szCs w:val="18"/>
                <w:lang w:val="en-US"/>
              </w:rPr>
            </w:pPr>
          </w:p>
        </w:tc>
      </w:tr>
      <w:tr w:rsidR="00073D69" w:rsidRPr="0058222C" w14:paraId="29FA367C" w14:textId="77777777" w:rsidTr="00E4711C">
        <w:trPr>
          <w:trHeight w:val="290"/>
          <w:jc w:val="center"/>
        </w:trPr>
        <w:tc>
          <w:tcPr>
            <w:tcW w:w="669" w:type="pct"/>
            <w:vMerge w:val="restart"/>
            <w:vAlign w:val="center"/>
          </w:tcPr>
          <w:p w14:paraId="42D47E5E" w14:textId="77777777" w:rsidR="00073D69" w:rsidRPr="0058222C" w:rsidRDefault="00073D69" w:rsidP="00E4711C">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6" w:type="pct"/>
            <w:vMerge w:val="restart"/>
            <w:shd w:val="clear" w:color="auto" w:fill="auto"/>
            <w:vAlign w:val="center"/>
          </w:tcPr>
          <w:p w14:paraId="6D00C4F8" w14:textId="77777777" w:rsidR="00073D69" w:rsidRPr="0058222C" w:rsidRDefault="00073D69" w:rsidP="00E4711C">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519162B7" w14:textId="128F4ABA" w:rsidR="00073D69" w:rsidRPr="0058222C" w:rsidRDefault="00073D69" w:rsidP="00E4711C">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5184F3CD" w14:textId="4B29CA52" w:rsidR="00073D69" w:rsidRPr="0058222C" w:rsidRDefault="00387A67" w:rsidP="00E4711C">
            <w:pPr>
              <w:pStyle w:val="TAC"/>
              <w:snapToGrid w:val="0"/>
              <w:rPr>
                <w:rFonts w:cs="Arial"/>
                <w:sz w:val="16"/>
              </w:rPr>
            </w:pPr>
            <w:r>
              <w:rPr>
                <w:rFonts w:cs="Arial"/>
                <w:sz w:val="16"/>
              </w:rPr>
              <w:t xml:space="preserve">10, </w:t>
            </w:r>
            <w:r w:rsidR="00073D69" w:rsidRPr="0058222C">
              <w:rPr>
                <w:rFonts w:cs="Arial"/>
                <w:sz w:val="16"/>
              </w:rPr>
              <w:t>[20,30]</w:t>
            </w:r>
          </w:p>
        </w:tc>
        <w:tc>
          <w:tcPr>
            <w:tcW w:w="580" w:type="pct"/>
          </w:tcPr>
          <w:p w14:paraId="7489D9D5" w14:textId="77777777" w:rsidR="00073D69" w:rsidRPr="0058222C" w:rsidRDefault="00073D69" w:rsidP="00E4711C">
            <w:pPr>
              <w:pStyle w:val="TAC"/>
              <w:snapToGrid w:val="0"/>
              <w:rPr>
                <w:rFonts w:cs="Arial"/>
                <w:sz w:val="16"/>
                <w:lang w:eastAsia="ko-KR"/>
              </w:rPr>
            </w:pPr>
          </w:p>
        </w:tc>
        <w:tc>
          <w:tcPr>
            <w:tcW w:w="580" w:type="pct"/>
          </w:tcPr>
          <w:p w14:paraId="6776C2D4" w14:textId="77777777" w:rsidR="00073D69" w:rsidRPr="0058222C" w:rsidRDefault="00073D69" w:rsidP="00E4711C">
            <w:pPr>
              <w:pStyle w:val="TAC"/>
              <w:snapToGrid w:val="0"/>
              <w:rPr>
                <w:rFonts w:cs="Arial"/>
                <w:sz w:val="16"/>
              </w:rPr>
            </w:pPr>
          </w:p>
        </w:tc>
        <w:tc>
          <w:tcPr>
            <w:tcW w:w="725" w:type="pct"/>
            <w:vMerge w:val="restart"/>
            <w:shd w:val="clear" w:color="auto" w:fill="auto"/>
            <w:vAlign w:val="center"/>
          </w:tcPr>
          <w:p w14:paraId="521D21FF" w14:textId="77777777" w:rsidR="00073D69" w:rsidRPr="0058222C" w:rsidRDefault="00073D69" w:rsidP="00E4711C">
            <w:pPr>
              <w:pStyle w:val="TAC"/>
              <w:snapToGrid w:val="0"/>
              <w:rPr>
                <w:rFonts w:cs="Arial"/>
                <w:sz w:val="16"/>
              </w:rPr>
            </w:pPr>
            <w:r w:rsidRPr="0058222C">
              <w:rPr>
                <w:rFonts w:cs="Arial"/>
                <w:sz w:val="16"/>
              </w:rPr>
              <w:t>70</w:t>
            </w:r>
          </w:p>
        </w:tc>
        <w:tc>
          <w:tcPr>
            <w:tcW w:w="650" w:type="pct"/>
            <w:vMerge w:val="restart"/>
            <w:shd w:val="clear" w:color="auto" w:fill="auto"/>
            <w:vAlign w:val="center"/>
          </w:tcPr>
          <w:p w14:paraId="42AE0B74" w14:textId="77777777" w:rsidR="00073D69" w:rsidRPr="0058222C" w:rsidRDefault="00073D69" w:rsidP="00E4711C">
            <w:pPr>
              <w:pStyle w:val="TAC"/>
              <w:snapToGrid w:val="0"/>
              <w:rPr>
                <w:rFonts w:cs="Arial"/>
                <w:sz w:val="16"/>
              </w:rPr>
            </w:pPr>
            <w:r w:rsidRPr="0058222C">
              <w:rPr>
                <w:rFonts w:cs="Arial"/>
                <w:sz w:val="16"/>
                <w:lang w:eastAsia="ko-KR"/>
              </w:rPr>
              <w:t>0</w:t>
            </w:r>
          </w:p>
        </w:tc>
      </w:tr>
      <w:tr w:rsidR="00073D69" w:rsidRPr="0058222C" w14:paraId="7BEBFCDC" w14:textId="77777777" w:rsidTr="00E4711C">
        <w:trPr>
          <w:trHeight w:val="290"/>
          <w:jc w:val="center"/>
        </w:trPr>
        <w:tc>
          <w:tcPr>
            <w:tcW w:w="669" w:type="pct"/>
            <w:vMerge/>
            <w:vAlign w:val="center"/>
          </w:tcPr>
          <w:p w14:paraId="7F09089D" w14:textId="77777777" w:rsidR="00073D69" w:rsidRPr="0058222C" w:rsidRDefault="00073D69" w:rsidP="00E4711C">
            <w:pPr>
              <w:pStyle w:val="TAC"/>
              <w:snapToGrid w:val="0"/>
              <w:rPr>
                <w:rFonts w:cs="Arial"/>
                <w:sz w:val="16"/>
              </w:rPr>
            </w:pPr>
          </w:p>
        </w:tc>
        <w:tc>
          <w:tcPr>
            <w:tcW w:w="636" w:type="pct"/>
            <w:vMerge/>
            <w:shd w:val="clear" w:color="auto" w:fill="auto"/>
            <w:vAlign w:val="center"/>
          </w:tcPr>
          <w:p w14:paraId="189C5983" w14:textId="77777777" w:rsidR="00073D69" w:rsidRPr="0058222C" w:rsidRDefault="00073D69" w:rsidP="00E4711C">
            <w:pPr>
              <w:pStyle w:val="TAC"/>
              <w:snapToGrid w:val="0"/>
              <w:rPr>
                <w:rFonts w:cs="Arial"/>
                <w:sz w:val="16"/>
              </w:rPr>
            </w:pPr>
          </w:p>
        </w:tc>
        <w:tc>
          <w:tcPr>
            <w:tcW w:w="580" w:type="pct"/>
            <w:shd w:val="clear" w:color="auto" w:fill="auto"/>
            <w:vAlign w:val="center"/>
          </w:tcPr>
          <w:p w14:paraId="4122AE69" w14:textId="77777777" w:rsidR="00073D69" w:rsidRPr="0058222C" w:rsidRDefault="00073D69" w:rsidP="00E4711C">
            <w:pPr>
              <w:pStyle w:val="TAC"/>
              <w:snapToGrid w:val="0"/>
              <w:rPr>
                <w:rFonts w:cs="Arial"/>
                <w:sz w:val="16"/>
              </w:rPr>
            </w:pPr>
            <w:r w:rsidRPr="0058222C">
              <w:rPr>
                <w:rFonts w:cs="Arial"/>
                <w:sz w:val="16"/>
              </w:rPr>
              <w:t>[20]</w:t>
            </w:r>
          </w:p>
        </w:tc>
        <w:tc>
          <w:tcPr>
            <w:tcW w:w="580" w:type="pct"/>
            <w:shd w:val="clear" w:color="auto" w:fill="auto"/>
            <w:vAlign w:val="center"/>
          </w:tcPr>
          <w:p w14:paraId="6A89D858" w14:textId="77777777" w:rsidR="00073D69" w:rsidRPr="0058222C" w:rsidRDefault="00073D69" w:rsidP="00E4711C">
            <w:pPr>
              <w:pStyle w:val="TAC"/>
              <w:snapToGrid w:val="0"/>
              <w:rPr>
                <w:rFonts w:cs="Arial"/>
                <w:sz w:val="16"/>
              </w:rPr>
            </w:pPr>
            <w:r w:rsidRPr="0058222C">
              <w:rPr>
                <w:rFonts w:cs="Arial"/>
                <w:sz w:val="16"/>
              </w:rPr>
              <w:t>[20,30]</w:t>
            </w:r>
          </w:p>
        </w:tc>
        <w:tc>
          <w:tcPr>
            <w:tcW w:w="580" w:type="pct"/>
          </w:tcPr>
          <w:p w14:paraId="453D9EE1" w14:textId="77777777" w:rsidR="00073D69" w:rsidRPr="0058222C" w:rsidRDefault="00073D69" w:rsidP="00E4711C">
            <w:pPr>
              <w:pStyle w:val="TAC"/>
              <w:snapToGrid w:val="0"/>
              <w:rPr>
                <w:rFonts w:cs="Arial"/>
                <w:sz w:val="16"/>
                <w:lang w:eastAsia="ko-KR"/>
              </w:rPr>
            </w:pPr>
          </w:p>
        </w:tc>
        <w:tc>
          <w:tcPr>
            <w:tcW w:w="580" w:type="pct"/>
          </w:tcPr>
          <w:p w14:paraId="680501B1" w14:textId="77777777" w:rsidR="00073D69" w:rsidRPr="0058222C" w:rsidRDefault="00073D69" w:rsidP="00E4711C">
            <w:pPr>
              <w:pStyle w:val="TAC"/>
              <w:snapToGrid w:val="0"/>
              <w:rPr>
                <w:rFonts w:cs="Arial"/>
                <w:sz w:val="16"/>
                <w:lang w:eastAsia="ko-KR"/>
              </w:rPr>
            </w:pPr>
          </w:p>
        </w:tc>
        <w:tc>
          <w:tcPr>
            <w:tcW w:w="725" w:type="pct"/>
            <w:vMerge/>
            <w:shd w:val="clear" w:color="auto" w:fill="auto"/>
            <w:vAlign w:val="center"/>
          </w:tcPr>
          <w:p w14:paraId="231EC8FB" w14:textId="77777777" w:rsidR="00073D69" w:rsidRPr="0058222C" w:rsidRDefault="00073D69" w:rsidP="00E4711C">
            <w:pPr>
              <w:pStyle w:val="TAC"/>
              <w:snapToGrid w:val="0"/>
              <w:rPr>
                <w:rFonts w:cs="Arial"/>
                <w:sz w:val="16"/>
                <w:lang w:eastAsia="ko-KR"/>
              </w:rPr>
            </w:pPr>
          </w:p>
        </w:tc>
        <w:tc>
          <w:tcPr>
            <w:tcW w:w="650" w:type="pct"/>
            <w:vMerge/>
            <w:shd w:val="clear" w:color="auto" w:fill="auto"/>
            <w:vAlign w:val="center"/>
          </w:tcPr>
          <w:p w14:paraId="6F110B50" w14:textId="77777777" w:rsidR="00073D69" w:rsidRPr="0058222C" w:rsidRDefault="00073D69" w:rsidP="00E4711C">
            <w:pPr>
              <w:pStyle w:val="TAC"/>
              <w:snapToGrid w:val="0"/>
              <w:rPr>
                <w:rFonts w:cs="Arial"/>
                <w:sz w:val="16"/>
                <w:lang w:eastAsia="ko-KR"/>
              </w:rPr>
            </w:pPr>
          </w:p>
        </w:tc>
      </w:tr>
      <w:tr w:rsidR="00073D69" w:rsidRPr="0058222C" w14:paraId="6C9E4271" w14:textId="77777777" w:rsidTr="00E4711C">
        <w:trPr>
          <w:trHeight w:val="290"/>
          <w:jc w:val="center"/>
        </w:trPr>
        <w:tc>
          <w:tcPr>
            <w:tcW w:w="669" w:type="pct"/>
            <w:vMerge/>
            <w:vAlign w:val="center"/>
          </w:tcPr>
          <w:p w14:paraId="27508D6B" w14:textId="77777777" w:rsidR="00073D69" w:rsidRPr="0058222C" w:rsidRDefault="00073D69" w:rsidP="00E4711C">
            <w:pPr>
              <w:pStyle w:val="TAC"/>
              <w:snapToGrid w:val="0"/>
              <w:rPr>
                <w:rFonts w:cs="Arial"/>
                <w:sz w:val="16"/>
              </w:rPr>
            </w:pPr>
          </w:p>
        </w:tc>
        <w:tc>
          <w:tcPr>
            <w:tcW w:w="636" w:type="pct"/>
            <w:vMerge/>
            <w:shd w:val="clear" w:color="auto" w:fill="auto"/>
            <w:vAlign w:val="center"/>
          </w:tcPr>
          <w:p w14:paraId="584E0156" w14:textId="77777777" w:rsidR="00073D69" w:rsidRPr="0058222C" w:rsidRDefault="00073D69" w:rsidP="00E4711C">
            <w:pPr>
              <w:pStyle w:val="TAC"/>
              <w:snapToGrid w:val="0"/>
              <w:rPr>
                <w:rFonts w:cs="Arial"/>
                <w:sz w:val="16"/>
                <w:lang w:eastAsia="ko-KR"/>
              </w:rPr>
            </w:pPr>
          </w:p>
        </w:tc>
        <w:tc>
          <w:tcPr>
            <w:tcW w:w="580" w:type="pct"/>
            <w:shd w:val="clear" w:color="auto" w:fill="auto"/>
            <w:vAlign w:val="center"/>
          </w:tcPr>
          <w:p w14:paraId="43961450" w14:textId="77777777" w:rsidR="00073D69" w:rsidRPr="0058222C" w:rsidRDefault="00073D69" w:rsidP="00E4711C">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6F961342" w14:textId="77777777" w:rsidR="00073D69" w:rsidRPr="0058222C" w:rsidRDefault="00073D69" w:rsidP="00E4711C">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6B6DAEC7" w14:textId="77777777" w:rsidR="00073D69" w:rsidRPr="0058222C" w:rsidRDefault="00073D69" w:rsidP="00E4711C">
            <w:pPr>
              <w:pStyle w:val="TAC"/>
              <w:snapToGrid w:val="0"/>
              <w:rPr>
                <w:rFonts w:cs="Arial"/>
                <w:sz w:val="16"/>
                <w:highlight w:val="yellow"/>
              </w:rPr>
            </w:pPr>
          </w:p>
        </w:tc>
        <w:tc>
          <w:tcPr>
            <w:tcW w:w="580" w:type="pct"/>
          </w:tcPr>
          <w:p w14:paraId="69D70665" w14:textId="77777777" w:rsidR="00073D69" w:rsidRPr="0058222C" w:rsidRDefault="00073D69" w:rsidP="00E4711C">
            <w:pPr>
              <w:pStyle w:val="TAC"/>
              <w:snapToGrid w:val="0"/>
              <w:rPr>
                <w:rFonts w:cs="Arial"/>
                <w:sz w:val="16"/>
              </w:rPr>
            </w:pPr>
          </w:p>
        </w:tc>
        <w:tc>
          <w:tcPr>
            <w:tcW w:w="725" w:type="pct"/>
            <w:vMerge/>
            <w:shd w:val="clear" w:color="auto" w:fill="auto"/>
            <w:vAlign w:val="center"/>
          </w:tcPr>
          <w:p w14:paraId="791D4580" w14:textId="77777777" w:rsidR="00073D69" w:rsidRPr="0058222C" w:rsidRDefault="00073D69" w:rsidP="00E4711C">
            <w:pPr>
              <w:pStyle w:val="TAC"/>
              <w:snapToGrid w:val="0"/>
              <w:rPr>
                <w:rFonts w:cs="Arial"/>
                <w:sz w:val="16"/>
              </w:rPr>
            </w:pPr>
          </w:p>
        </w:tc>
        <w:tc>
          <w:tcPr>
            <w:tcW w:w="650" w:type="pct"/>
            <w:vMerge/>
            <w:shd w:val="clear" w:color="auto" w:fill="auto"/>
            <w:vAlign w:val="center"/>
          </w:tcPr>
          <w:p w14:paraId="73004685" w14:textId="77777777" w:rsidR="00073D69" w:rsidRPr="0058222C" w:rsidRDefault="00073D69" w:rsidP="00E4711C">
            <w:pPr>
              <w:pStyle w:val="TAC"/>
              <w:snapToGrid w:val="0"/>
              <w:rPr>
                <w:rFonts w:cs="Arial"/>
                <w:sz w:val="16"/>
                <w:lang w:eastAsia="ko-KR"/>
              </w:rPr>
            </w:pPr>
          </w:p>
        </w:tc>
      </w:tr>
    </w:tbl>
    <w:p w14:paraId="72277B88" w14:textId="77777777" w:rsidR="008563DF" w:rsidRPr="008563DF" w:rsidRDefault="008563DF" w:rsidP="008563DF"/>
    <w:p w14:paraId="3C5418A9" w14:textId="77777777" w:rsidR="00225354" w:rsidRDefault="00424487" w:rsidP="00424487">
      <w:pPr>
        <w:pStyle w:val="2"/>
        <w:ind w:left="1134" w:hanging="1134"/>
      </w:pPr>
      <w:bookmarkStart w:id="115" w:name="_Toc133515230"/>
      <w:r>
        <w:t>5</w:t>
      </w:r>
      <w:r w:rsidRPr="00424487">
        <w:t>.3</w:t>
      </w:r>
      <w:r w:rsidRPr="00424487">
        <w:tab/>
        <w:t>Channel arrangement</w:t>
      </w:r>
      <w:bookmarkEnd w:id="115"/>
    </w:p>
    <w:p w14:paraId="7EDE95E3" w14:textId="77777777" w:rsidR="00254639" w:rsidRPr="003908C4" w:rsidRDefault="00254639" w:rsidP="00254639">
      <w:pPr>
        <w:keepNext/>
        <w:keepLines/>
        <w:spacing w:before="120"/>
        <w:outlineLvl w:val="2"/>
        <w:rPr>
          <w:rFonts w:ascii="Arial" w:eastAsia="等线" w:hAnsi="Arial"/>
          <w:sz w:val="28"/>
        </w:rPr>
      </w:pPr>
      <w:bookmarkStart w:id="116" w:name="_Toc13119462"/>
      <w:bookmarkStart w:id="117" w:name="_Toc36034789"/>
      <w:bookmarkStart w:id="118" w:name="_Toc42537386"/>
      <w:bookmarkStart w:id="119" w:name="_Toc46356451"/>
      <w:bookmarkStart w:id="120" w:name="_Toc52566365"/>
      <w:bookmarkStart w:id="121" w:name="_Toc61187273"/>
      <w:bookmarkStart w:id="122" w:name="_Toc66398685"/>
      <w:bookmarkStart w:id="123" w:name="_Toc66398902"/>
      <w:bookmarkStart w:id="124" w:name="_Toc66432619"/>
      <w:bookmarkStart w:id="125" w:name="_Toc66433398"/>
      <w:bookmarkStart w:id="126" w:name="_Toc66436173"/>
      <w:bookmarkStart w:id="127" w:name="_Toc133515231"/>
      <w:r w:rsidRPr="003908C4">
        <w:rPr>
          <w:rFonts w:ascii="Arial" w:eastAsia="等线" w:hAnsi="Arial"/>
          <w:sz w:val="28"/>
        </w:rPr>
        <w:t>5.3.1 Channel spacing</w:t>
      </w:r>
    </w:p>
    <w:p w14:paraId="3C2933AE" w14:textId="77777777" w:rsidR="00254639" w:rsidRDefault="00254639" w:rsidP="00254639">
      <w:pPr>
        <w:rPr>
          <w:rFonts w:eastAsia="等线"/>
        </w:rPr>
      </w:pPr>
      <w:r w:rsidRPr="00874647">
        <w:rPr>
          <w:rFonts w:eastAsia="等线"/>
        </w:rPr>
        <w:t xml:space="preserve">The general requirements in clause 5.4.1 of TS 38.101 are applied for </w:t>
      </w:r>
      <w:r>
        <w:rPr>
          <w:rFonts w:eastAsia="等线"/>
        </w:rPr>
        <w:t xml:space="preserve">NR </w:t>
      </w:r>
      <w:r w:rsidRPr="00874647">
        <w:rPr>
          <w:rFonts w:eastAsia="等线"/>
        </w:rPr>
        <w:t>SL-U.</w:t>
      </w:r>
      <w:bookmarkStart w:id="128" w:name="_Hlk135900530"/>
    </w:p>
    <w:bookmarkEnd w:id="128"/>
    <w:p w14:paraId="13B06AC3" w14:textId="77777777" w:rsidR="00254639" w:rsidRDefault="00254639" w:rsidP="00254639">
      <w:pPr>
        <w:keepNext/>
        <w:keepLines/>
        <w:spacing w:before="120"/>
        <w:outlineLvl w:val="2"/>
        <w:rPr>
          <w:rFonts w:ascii="Arial" w:eastAsia="等线" w:hAnsi="Arial"/>
          <w:sz w:val="28"/>
        </w:rPr>
      </w:pPr>
      <w:r w:rsidRPr="0020441D">
        <w:rPr>
          <w:rFonts w:ascii="Arial" w:eastAsia="等线" w:hAnsi="Arial"/>
          <w:sz w:val="28"/>
        </w:rPr>
        <w:t>5.3.</w:t>
      </w:r>
      <w:r>
        <w:rPr>
          <w:rFonts w:ascii="Arial" w:eastAsia="等线" w:hAnsi="Arial"/>
          <w:sz w:val="28"/>
        </w:rPr>
        <w:t>2</w:t>
      </w:r>
      <w:r w:rsidRPr="0020441D">
        <w:rPr>
          <w:rFonts w:ascii="Arial" w:eastAsia="等线" w:hAnsi="Arial"/>
          <w:sz w:val="28"/>
        </w:rPr>
        <w:tab/>
        <w:t>Channel raster</w:t>
      </w:r>
    </w:p>
    <w:p w14:paraId="71FC786E" w14:textId="77777777" w:rsidR="00254639" w:rsidRDefault="00254639" w:rsidP="00254639">
      <w:pPr>
        <w:rPr>
          <w:rFonts w:eastAsia="等线"/>
        </w:rPr>
      </w:pPr>
      <w:bookmarkStart w:id="129" w:name="_Hlk134796494"/>
      <w:r>
        <w:rPr>
          <w:rFonts w:eastAsia="等线"/>
        </w:rPr>
        <w:t>The general requirements in clause 5.4.2 of TS 38.101 are applied for SL-U.</w:t>
      </w:r>
    </w:p>
    <w:p w14:paraId="7DA4F9A3" w14:textId="77777777" w:rsidR="00254639" w:rsidRPr="00132065" w:rsidRDefault="00254639" w:rsidP="00254639">
      <w:pPr>
        <w:rPr>
          <w:rFonts w:eastAsia="Yu Mincho"/>
        </w:rPr>
      </w:pPr>
      <w:r w:rsidRPr="00EC44AA">
        <w:rPr>
          <w:rFonts w:eastAsia="等线"/>
        </w:rPr>
        <w:t>NR-ARFCN and channel raster</w:t>
      </w:r>
      <w:r>
        <w:rPr>
          <w:rFonts w:eastAsia="等线"/>
        </w:rPr>
        <w:t xml:space="preserve"> requirements in </w:t>
      </w:r>
      <w:r w:rsidRPr="00EC44AA">
        <w:rPr>
          <w:rFonts w:eastAsia="等线"/>
        </w:rPr>
        <w:t>5.4.2.1</w:t>
      </w:r>
      <w:r>
        <w:rPr>
          <w:rFonts w:eastAsia="等线"/>
        </w:rPr>
        <w:t xml:space="preserve"> </w:t>
      </w:r>
      <w:r>
        <w:rPr>
          <w:rFonts w:eastAsia="Yu Mincho"/>
        </w:rPr>
        <w:t>of TS 38.101 are applied for NR SL-U with following exception:</w:t>
      </w:r>
    </w:p>
    <w:p w14:paraId="3D09CEC9" w14:textId="77777777" w:rsidR="00254639" w:rsidRPr="00357D79" w:rsidRDefault="00254639" w:rsidP="00254639">
      <w:pPr>
        <w:pStyle w:val="af1"/>
        <w:numPr>
          <w:ilvl w:val="0"/>
          <w:numId w:val="16"/>
        </w:numPr>
        <w:overflowPunct w:val="0"/>
        <w:autoSpaceDE w:val="0"/>
        <w:autoSpaceDN w:val="0"/>
        <w:adjustRightInd w:val="0"/>
        <w:spacing w:after="180"/>
        <w:contextualSpacing/>
        <w:textAlignment w:val="baseline"/>
        <w:rPr>
          <w:rFonts w:eastAsia="Yu Mincho"/>
        </w:rPr>
      </w:pPr>
      <w:r w:rsidRPr="00EC44AA">
        <w:rPr>
          <w:rFonts w:eastAsia="等线"/>
        </w:rPr>
        <w:t>7.5kHz frequency raster shift, which can be used in NR V2X in band n47 is not defined for NR SL-U operation in bands n46, n96, n102.</w:t>
      </w:r>
    </w:p>
    <w:p w14:paraId="3C4ED680" w14:textId="77777777" w:rsidR="00254639" w:rsidRPr="00EC67D1" w:rsidRDefault="00254639" w:rsidP="00254639">
      <w:pPr>
        <w:pStyle w:val="af1"/>
        <w:numPr>
          <w:ilvl w:val="0"/>
          <w:numId w:val="16"/>
        </w:numPr>
        <w:overflowPunct w:val="0"/>
        <w:autoSpaceDE w:val="0"/>
        <w:autoSpaceDN w:val="0"/>
        <w:adjustRightInd w:val="0"/>
        <w:spacing w:after="180"/>
        <w:contextualSpacing/>
        <w:textAlignment w:val="baseline"/>
        <w:rPr>
          <w:rFonts w:eastAsia="等线"/>
        </w:rPr>
      </w:pPr>
      <w:bookmarkStart w:id="130" w:name="_Toc21344212"/>
      <w:bookmarkStart w:id="131" w:name="_Toc29801696"/>
      <w:bookmarkStart w:id="132" w:name="_Toc29802120"/>
      <w:bookmarkStart w:id="133" w:name="_Toc29802745"/>
      <w:bookmarkStart w:id="134" w:name="_Toc36107487"/>
      <w:bookmarkStart w:id="135" w:name="_Toc37251246"/>
      <w:bookmarkStart w:id="136" w:name="_Toc45888035"/>
      <w:bookmarkStart w:id="137" w:name="_Toc45888634"/>
      <w:bookmarkStart w:id="138" w:name="_Toc61367274"/>
      <w:bookmarkStart w:id="139" w:name="_Toc61372657"/>
      <w:bookmarkStart w:id="140" w:name="_Toc68230597"/>
      <w:bookmarkStart w:id="141" w:name="_Toc69084010"/>
      <w:bookmarkStart w:id="142" w:name="_Toc75467017"/>
      <w:bookmarkStart w:id="143" w:name="_Toc76509039"/>
      <w:bookmarkStart w:id="144" w:name="_Toc76718029"/>
      <w:bookmarkStart w:id="145" w:name="_Toc83580339"/>
      <w:bookmarkStart w:id="146" w:name="_Toc84404848"/>
      <w:bookmarkStart w:id="147" w:name="_Toc84413457"/>
      <w:r w:rsidRPr="00A1115A">
        <w:t xml:space="preserve">Channel raster entries for each operating band </w:t>
      </w:r>
      <w:r>
        <w:t xml:space="preserve">requirements in clause </w:t>
      </w:r>
      <w:r w:rsidRPr="00A1115A">
        <w:t>5.4.2.3</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t xml:space="preserve"> </w:t>
      </w:r>
      <w:r>
        <w:rPr>
          <w:rFonts w:eastAsia="Yu Mincho"/>
        </w:rPr>
        <w:t xml:space="preserve">of TS 38.101 are applied for NR SL-U with following exception: </w:t>
      </w:r>
      <w:bookmarkEnd w:id="129"/>
      <w:r w:rsidRPr="005D3896">
        <w:rPr>
          <w:rFonts w:eastAsia="等线"/>
        </w:rPr>
        <w:t xml:space="preserve">Channel raster points for 10MHz CBW in band n46 as defined in </w:t>
      </w:r>
      <w:r w:rsidRPr="00A1115A">
        <w:t>Table 5.4.2.3-2</w:t>
      </w:r>
      <w:r w:rsidRPr="005D3896">
        <w:rPr>
          <w:rFonts w:eastAsia="等线"/>
        </w:rPr>
        <w:t xml:space="preserve"> are not applicable for NR </w:t>
      </w:r>
      <w:r w:rsidRPr="00EC67D1">
        <w:rPr>
          <w:rFonts w:eastAsia="等线"/>
        </w:rPr>
        <w:t>SL-U.</w:t>
      </w:r>
    </w:p>
    <w:p w14:paraId="3787D267" w14:textId="77777777" w:rsidR="00254639" w:rsidRPr="00A1115A" w:rsidRDefault="00254639" w:rsidP="00254639">
      <w:pPr>
        <w:rPr>
          <w:rFonts w:eastAsia="Yu Mincho"/>
        </w:rPr>
      </w:pPr>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r>
        <w:rPr>
          <w:rFonts w:eastAsia="Yu Mincho"/>
        </w:rPr>
        <w:t>Tx</w:t>
      </w:r>
      <w:r w:rsidRPr="00A1115A">
        <w:rPr>
          <w:rFonts w:eastAsia="Yu Mincho"/>
        </w:rPr>
        <w:t xml:space="preserve"> and </w:t>
      </w:r>
      <w:r>
        <w:rPr>
          <w:rFonts w:eastAsia="Yu Mincho"/>
        </w:rPr>
        <w:t>Rx for SL</w:t>
      </w:r>
      <w:r w:rsidRPr="00A1115A">
        <w:rPr>
          <w:rFonts w:eastAsia="Yu Mincho"/>
        </w:rPr>
        <w:t>. The mapping must apply to at least one numerology supported by the UE.</w:t>
      </w:r>
    </w:p>
    <w:p w14:paraId="709F9474" w14:textId="77777777" w:rsidR="00254639" w:rsidRPr="00A1115A" w:rsidRDefault="00254639" w:rsidP="00254639">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54639" w:rsidRPr="00A1115A" w14:paraId="46B55F44" w14:textId="77777777" w:rsidTr="00BE4C09">
        <w:trPr>
          <w:jc w:val="center"/>
        </w:trPr>
        <w:tc>
          <w:tcPr>
            <w:tcW w:w="3758" w:type="dxa"/>
          </w:tcPr>
          <w:p w14:paraId="350F1A95" w14:textId="77777777" w:rsidR="00254639" w:rsidRPr="00A1115A" w:rsidRDefault="00254639" w:rsidP="00E4711C">
            <w:pPr>
              <w:pStyle w:val="TAH"/>
            </w:pPr>
            <w:r w:rsidRPr="00A1115A">
              <w:br w:type="page"/>
            </w:r>
          </w:p>
        </w:tc>
        <w:tc>
          <w:tcPr>
            <w:tcW w:w="2406" w:type="dxa"/>
            <w:vAlign w:val="center"/>
          </w:tcPr>
          <w:p w14:paraId="1F7B8419" w14:textId="77777777" w:rsidR="00254639" w:rsidRPr="00A1115A" w:rsidRDefault="00254639" w:rsidP="00E4711C">
            <w:pPr>
              <w:pStyle w:val="TAH"/>
              <w:rPr>
                <w:vertAlign w:val="superscript"/>
              </w:rPr>
            </w:pPr>
            <w:r w:rsidRPr="00A1115A">
              <w:t>N</w:t>
            </w:r>
            <w:r w:rsidRPr="00A1115A">
              <w:rPr>
                <w:vertAlign w:val="subscript"/>
              </w:rPr>
              <w:t>RB</w:t>
            </w:r>
            <w:r w:rsidRPr="00A1115A">
              <w:t>mod2 = 0</w:t>
            </w:r>
          </w:p>
        </w:tc>
        <w:tc>
          <w:tcPr>
            <w:tcW w:w="2406" w:type="dxa"/>
          </w:tcPr>
          <w:p w14:paraId="60876EE0" w14:textId="77777777" w:rsidR="00254639" w:rsidRPr="00A1115A" w:rsidRDefault="00254639" w:rsidP="00E4711C">
            <w:pPr>
              <w:pStyle w:val="TAH"/>
            </w:pPr>
            <w:r w:rsidRPr="00A1115A">
              <w:t xml:space="preserve"> N</w:t>
            </w:r>
            <w:r w:rsidRPr="00A1115A">
              <w:rPr>
                <w:vertAlign w:val="subscript"/>
              </w:rPr>
              <w:t>RB</w:t>
            </w:r>
            <w:r w:rsidRPr="00A1115A">
              <w:t>mod2 = 1</w:t>
            </w:r>
          </w:p>
        </w:tc>
      </w:tr>
      <w:tr w:rsidR="00254639" w:rsidRPr="00A1115A" w14:paraId="128FEE02" w14:textId="77777777" w:rsidTr="00BE4C09">
        <w:trPr>
          <w:jc w:val="center"/>
        </w:trPr>
        <w:tc>
          <w:tcPr>
            <w:tcW w:w="3758" w:type="dxa"/>
            <w:vAlign w:val="center"/>
          </w:tcPr>
          <w:p w14:paraId="37149004" w14:textId="77777777" w:rsidR="00254639" w:rsidRPr="00A1115A" w:rsidRDefault="00254639" w:rsidP="00E4711C">
            <w:pPr>
              <w:pStyle w:val="TAC"/>
            </w:pPr>
            <w:r w:rsidRPr="00A1115A">
              <w:t xml:space="preserve">Resource element index </w:t>
            </w:r>
            <w:r w:rsidRPr="00A1115A">
              <w:rPr>
                <w:position w:val="-6"/>
              </w:rPr>
              <w:object w:dxaOrig="180" w:dyaOrig="260" w14:anchorId="6B475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6.15pt" o:ole="">
                  <v:imagedata r:id="rId11" o:title=""/>
                </v:shape>
                <o:OLEObject Type="Embed" ProgID="Equation.3" ShapeID="_x0000_i1025" DrawAspect="Content" ObjectID="_1754901461" r:id="rId12"/>
              </w:object>
            </w:r>
          </w:p>
        </w:tc>
        <w:tc>
          <w:tcPr>
            <w:tcW w:w="2406" w:type="dxa"/>
            <w:vAlign w:val="center"/>
          </w:tcPr>
          <w:p w14:paraId="2AE5BAE7" w14:textId="77777777" w:rsidR="00254639" w:rsidRPr="00A1115A" w:rsidRDefault="00254639" w:rsidP="00E4711C">
            <w:pPr>
              <w:pStyle w:val="TAC"/>
              <w:rPr>
                <w:rFonts w:cs="v5.0.0"/>
              </w:rPr>
            </w:pPr>
            <w:r w:rsidRPr="00A1115A">
              <w:rPr>
                <w:rFonts w:cs="v5.0.0" w:hint="eastAsia"/>
              </w:rPr>
              <w:t>0</w:t>
            </w:r>
          </w:p>
        </w:tc>
        <w:tc>
          <w:tcPr>
            <w:tcW w:w="2406" w:type="dxa"/>
            <w:vAlign w:val="center"/>
          </w:tcPr>
          <w:p w14:paraId="4A3FF467" w14:textId="77777777" w:rsidR="00254639" w:rsidRPr="00A1115A" w:rsidRDefault="00254639" w:rsidP="00E4711C">
            <w:pPr>
              <w:pStyle w:val="TAC"/>
              <w:rPr>
                <w:rFonts w:cs="v5.0.0"/>
              </w:rPr>
            </w:pPr>
            <w:r w:rsidRPr="00A1115A">
              <w:rPr>
                <w:rFonts w:cs="v5.0.0" w:hint="eastAsia"/>
              </w:rPr>
              <w:t>6</w:t>
            </w:r>
          </w:p>
        </w:tc>
      </w:tr>
      <w:tr w:rsidR="00254639" w:rsidRPr="00A1115A" w14:paraId="6BD2F945" w14:textId="77777777" w:rsidTr="00BE4C09">
        <w:trPr>
          <w:jc w:val="center"/>
        </w:trPr>
        <w:tc>
          <w:tcPr>
            <w:tcW w:w="3758" w:type="dxa"/>
            <w:vAlign w:val="center"/>
          </w:tcPr>
          <w:p w14:paraId="36AA8D5B" w14:textId="77777777" w:rsidR="00254639" w:rsidRPr="00A1115A" w:rsidRDefault="00254639" w:rsidP="00E4711C">
            <w:pPr>
              <w:pStyle w:val="TAC"/>
              <w:rPr>
                <w:rFonts w:cs="v5.0.0"/>
              </w:rPr>
            </w:pPr>
            <w:r w:rsidRPr="00A1115A">
              <w:t xml:space="preserve">Physical resource block number </w:t>
            </w:r>
            <w:r w:rsidRPr="00A1115A">
              <w:rPr>
                <w:position w:val="-10"/>
              </w:rPr>
              <w:object w:dxaOrig="440" w:dyaOrig="300" w14:anchorId="2AFB05FA">
                <v:shape id="_x0000_i1026" type="#_x0000_t75" style="width:21.3pt;height:16.15pt" o:ole="">
                  <v:imagedata r:id="rId13" o:title=""/>
                </v:shape>
                <o:OLEObject Type="Embed" ProgID="Equation.3" ShapeID="_x0000_i1026" DrawAspect="Content" ObjectID="_1754901462" r:id="rId14"/>
              </w:object>
            </w:r>
          </w:p>
        </w:tc>
        <w:tc>
          <w:tcPr>
            <w:tcW w:w="2406" w:type="dxa"/>
            <w:vAlign w:val="center"/>
          </w:tcPr>
          <w:p w14:paraId="47FDB29A" w14:textId="77777777" w:rsidR="00254639" w:rsidRPr="00A1115A" w:rsidRDefault="00254639" w:rsidP="00E4711C">
            <w:pPr>
              <w:pStyle w:val="TAC"/>
              <w:rPr>
                <w:rFonts w:cs="v5.0.0"/>
              </w:rPr>
            </w:pPr>
            <w:r w:rsidRPr="00A1115A">
              <w:rPr>
                <w:position w:val="-32"/>
              </w:rPr>
              <w:object w:dxaOrig="1400" w:dyaOrig="760" w14:anchorId="7B210CFA">
                <v:shape id="_x0000_i1027" type="#_x0000_t75" style="width:1in;height:35.7pt" o:ole="">
                  <v:imagedata r:id="rId15" o:title=""/>
                </v:shape>
                <o:OLEObject Type="Embed" ProgID="Equation.3" ShapeID="_x0000_i1027" DrawAspect="Content" ObjectID="_1754901463" r:id="rId16"/>
              </w:object>
            </w:r>
          </w:p>
        </w:tc>
        <w:tc>
          <w:tcPr>
            <w:tcW w:w="2406" w:type="dxa"/>
            <w:vAlign w:val="center"/>
          </w:tcPr>
          <w:p w14:paraId="6AB98FEA" w14:textId="77777777" w:rsidR="00254639" w:rsidRPr="00A1115A" w:rsidRDefault="00254639" w:rsidP="00E4711C">
            <w:pPr>
              <w:pStyle w:val="TAC"/>
              <w:rPr>
                <w:rFonts w:cs="v5.0.0"/>
              </w:rPr>
            </w:pPr>
            <w:r w:rsidRPr="00A1115A">
              <w:rPr>
                <w:position w:val="-32"/>
              </w:rPr>
              <w:object w:dxaOrig="1400" w:dyaOrig="760" w14:anchorId="3DFBC5C3">
                <v:shape id="_x0000_i1028" type="#_x0000_t75" style="width:1in;height:35.7pt" o:ole="">
                  <v:imagedata r:id="rId17" o:title=""/>
                </v:shape>
                <o:OLEObject Type="Embed" ProgID="Equation.3" ShapeID="_x0000_i1028" DrawAspect="Content" ObjectID="_1754901464" r:id="rId18"/>
              </w:object>
            </w:r>
          </w:p>
        </w:tc>
      </w:tr>
    </w:tbl>
    <w:p w14:paraId="17B1B02C" w14:textId="77777777" w:rsidR="00254639" w:rsidRPr="0020441D" w:rsidRDefault="00254639" w:rsidP="00254639">
      <w:pPr>
        <w:keepNext/>
        <w:keepLines/>
        <w:spacing w:before="120"/>
        <w:outlineLvl w:val="2"/>
        <w:rPr>
          <w:rFonts w:ascii="Arial" w:eastAsia="等线" w:hAnsi="Arial"/>
          <w:sz w:val="28"/>
        </w:rPr>
      </w:pPr>
      <w:r w:rsidRPr="0020441D">
        <w:rPr>
          <w:rFonts w:ascii="Arial" w:eastAsia="等线" w:hAnsi="Arial"/>
          <w:sz w:val="28"/>
        </w:rPr>
        <w:t>5.3.</w:t>
      </w:r>
      <w:r>
        <w:rPr>
          <w:rFonts w:ascii="Arial" w:eastAsia="等线" w:hAnsi="Arial"/>
          <w:sz w:val="28"/>
        </w:rPr>
        <w:t>3</w:t>
      </w:r>
      <w:r w:rsidRPr="0020441D">
        <w:rPr>
          <w:rFonts w:ascii="Arial" w:eastAsia="等线" w:hAnsi="Arial"/>
          <w:sz w:val="28"/>
        </w:rPr>
        <w:tab/>
        <w:t>Synchronization raster</w:t>
      </w:r>
    </w:p>
    <w:bookmarkEnd w:id="116"/>
    <w:bookmarkEnd w:id="117"/>
    <w:bookmarkEnd w:id="118"/>
    <w:bookmarkEnd w:id="119"/>
    <w:bookmarkEnd w:id="120"/>
    <w:bookmarkEnd w:id="121"/>
    <w:bookmarkEnd w:id="122"/>
    <w:bookmarkEnd w:id="123"/>
    <w:bookmarkEnd w:id="124"/>
    <w:bookmarkEnd w:id="125"/>
    <w:bookmarkEnd w:id="126"/>
    <w:bookmarkEnd w:id="127"/>
    <w:p w14:paraId="70720E84" w14:textId="77777777" w:rsidR="00D74CB7" w:rsidRDefault="00D74CB7" w:rsidP="00D74CB7">
      <w:pPr>
        <w:rPr>
          <w:rFonts w:eastAsia="Arial"/>
          <w:lang w:eastAsia="zh-CN"/>
        </w:rPr>
      </w:pPr>
      <w:r w:rsidRPr="00963CAC">
        <w:rPr>
          <w:rFonts w:eastAsia="Arial"/>
          <w:lang w:eastAsia="zh-CN"/>
        </w:rPr>
        <w:t xml:space="preserve">There is no synchronization raster definition for NR </w:t>
      </w:r>
      <w:r>
        <w:rPr>
          <w:rFonts w:eastAsia="Arial"/>
          <w:lang w:eastAsia="zh-CN"/>
        </w:rPr>
        <w:t>sidelink</w:t>
      </w:r>
      <w:r w:rsidRPr="00963CAC">
        <w:rPr>
          <w:rFonts w:eastAsia="Arial"/>
          <w:lang w:eastAsia="zh-CN"/>
        </w:rPr>
        <w:t xml:space="preserve"> unlicensed bands</w:t>
      </w:r>
      <w:r>
        <w:rPr>
          <w:rFonts w:eastAsia="Arial"/>
          <w:lang w:eastAsia="zh-CN"/>
        </w:rPr>
        <w:t xml:space="preserve"> n46, n96, n102</w:t>
      </w:r>
      <w:r w:rsidRPr="00963CAC">
        <w:rPr>
          <w:rFonts w:eastAsia="Arial"/>
          <w:lang w:eastAsia="zh-CN"/>
        </w:rPr>
        <w:t>.</w:t>
      </w:r>
    </w:p>
    <w:p w14:paraId="09C2FEDD" w14:textId="77777777" w:rsidR="00725949" w:rsidRPr="00D74CB7" w:rsidRDefault="00725949" w:rsidP="00424487"/>
    <w:p w14:paraId="18B82CBE" w14:textId="77777777" w:rsidR="005904B9" w:rsidRPr="004D36BF" w:rsidRDefault="005904B9" w:rsidP="0005345C">
      <w:pPr>
        <w:pStyle w:val="1"/>
        <w:ind w:left="1134" w:hanging="1134"/>
      </w:pPr>
      <w:bookmarkStart w:id="148" w:name="_Toc133515233"/>
      <w:r w:rsidRPr="0005345C">
        <w:lastRenderedPageBreak/>
        <w:t>6</w:t>
      </w:r>
      <w:r w:rsidRPr="004D36BF">
        <w:tab/>
      </w:r>
      <w:r w:rsidRPr="0005345C">
        <w:t xml:space="preserve">Transmitter characteristics for </w:t>
      </w:r>
      <w:r w:rsidR="004131FC">
        <w:t xml:space="preserve">NR </w:t>
      </w:r>
      <w:r w:rsidRPr="0005345C">
        <w:t xml:space="preserve">SL </w:t>
      </w:r>
      <w:r w:rsidR="00AA359A" w:rsidRPr="0005345C">
        <w:t>evolution</w:t>
      </w:r>
      <w:bookmarkEnd w:id="148"/>
    </w:p>
    <w:p w14:paraId="6C99414C" w14:textId="674A12F7" w:rsidR="00B20F6B" w:rsidRDefault="00B20F6B" w:rsidP="00B20F6B">
      <w:pPr>
        <w:pStyle w:val="2"/>
        <w:ind w:left="1134" w:hanging="1134"/>
      </w:pPr>
      <w:bookmarkStart w:id="149" w:name="_Toc133515234"/>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149"/>
    </w:p>
    <w:p w14:paraId="4E6AFD5D" w14:textId="279B0153" w:rsidR="003C18B3" w:rsidRDefault="00984FC3" w:rsidP="003C18B3">
      <w:pPr>
        <w:pStyle w:val="3"/>
        <w:ind w:left="1134" w:hanging="1134"/>
      </w:pPr>
      <w:bookmarkStart w:id="150" w:name="_Toc463997753"/>
      <w:bookmarkStart w:id="151" w:name="_Toc36034797"/>
      <w:bookmarkStart w:id="152" w:name="_Toc42537394"/>
      <w:bookmarkStart w:id="153" w:name="_Toc46356459"/>
      <w:bookmarkStart w:id="154" w:name="_Toc52566373"/>
      <w:bookmarkStart w:id="155" w:name="_Toc61187281"/>
      <w:bookmarkStart w:id="156" w:name="_Toc66398693"/>
      <w:bookmarkStart w:id="157" w:name="_Toc66398910"/>
      <w:bookmarkStart w:id="158" w:name="_Toc66432627"/>
      <w:bookmarkStart w:id="159" w:name="_Toc66433406"/>
      <w:bookmarkStart w:id="160" w:name="_Toc66436181"/>
      <w:bookmarkStart w:id="161" w:name="_Toc133515235"/>
      <w:r>
        <w:t>6</w:t>
      </w:r>
      <w:r w:rsidR="003C18B3" w:rsidRPr="003C18B3">
        <w:t>.1.1</w:t>
      </w:r>
      <w:r w:rsidR="003C18B3" w:rsidRPr="003C18B3">
        <w:tab/>
        <w:t xml:space="preserve">Maximum output power for NR </w:t>
      </w:r>
      <w:bookmarkEnd w:id="150"/>
      <w:bookmarkEnd w:id="151"/>
      <w:bookmarkEnd w:id="152"/>
      <w:bookmarkEnd w:id="153"/>
      <w:bookmarkEnd w:id="154"/>
      <w:bookmarkEnd w:id="155"/>
      <w:bookmarkEnd w:id="156"/>
      <w:bookmarkEnd w:id="157"/>
      <w:bookmarkEnd w:id="158"/>
      <w:bookmarkEnd w:id="159"/>
      <w:bookmarkEnd w:id="160"/>
      <w:r w:rsidR="003417F8">
        <w:t>SL</w:t>
      </w:r>
      <w:r w:rsidR="00D07068">
        <w:t>-U</w:t>
      </w:r>
      <w:bookmarkEnd w:id="161"/>
    </w:p>
    <w:p w14:paraId="4E36EC18" w14:textId="77777777" w:rsidR="00DB0082" w:rsidRPr="00A1115A" w:rsidRDefault="00DB0082" w:rsidP="00DB0082">
      <w:r w:rsidRPr="00A1115A">
        <w:rPr>
          <w:rFonts w:cs="v5.0.0"/>
        </w:rPr>
        <w:t xml:space="preserve">The </w:t>
      </w:r>
      <w:r>
        <w:rPr>
          <w:rFonts w:cs="v5.0.0"/>
        </w:rPr>
        <w:t xml:space="preserve">SL-U </w:t>
      </w:r>
      <w:r w:rsidRPr="00A1115A">
        <w:rPr>
          <w:rFonts w:cs="v5.0.0"/>
        </w:rPr>
        <w:t>UE Power Classes</w:t>
      </w:r>
      <w:r>
        <w:rPr>
          <w:rFonts w:cs="v5.0.0"/>
        </w:rPr>
        <w:t xml:space="preserve"> </w:t>
      </w:r>
      <w:r w:rsidRPr="00A1115A">
        <w:rPr>
          <w:rFonts w:cs="v5.0.0"/>
        </w:rPr>
        <w:t xml:space="preserve">define the maximum output power for </w:t>
      </w:r>
      <w:r w:rsidRPr="00A1115A">
        <w:t xml:space="preserve">any transmission bandwidth within the channel bandwidth </w:t>
      </w:r>
      <w:r>
        <w:t>in unlicensed bands</w:t>
      </w:r>
      <w:r w:rsidRPr="00A1115A">
        <w:rPr>
          <w:rFonts w:cs="v5.0.0"/>
        </w:rPr>
        <w:t xml:space="preserve">. </w:t>
      </w:r>
      <w:r w:rsidRPr="00A1115A">
        <w:t>The period of measurement shall be at least one sub frame (1ms).</w:t>
      </w:r>
    </w:p>
    <w:p w14:paraId="2C0C366D" w14:textId="77777777" w:rsidR="00DB0082" w:rsidRPr="00A1115A" w:rsidRDefault="00DB0082" w:rsidP="00DB0082">
      <w:pPr>
        <w:pStyle w:val="TH"/>
      </w:pPr>
      <w:r w:rsidRPr="00A1115A">
        <w:t>Table 6.</w:t>
      </w:r>
      <w:r>
        <w:t>1</w:t>
      </w:r>
      <w:r w:rsidRPr="00A1115A">
        <w:t xml:space="preserve">.1-1: </w:t>
      </w:r>
      <w:r>
        <w:t xml:space="preserve">SL-U </w:t>
      </w:r>
      <w:r w:rsidRPr="00A1115A">
        <w:t>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DB0082" w:rsidRPr="00A1115A" w14:paraId="22D480CD" w14:textId="77777777" w:rsidTr="007336B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B90C80A" w14:textId="77777777" w:rsidR="00DB0082" w:rsidRPr="00A1115A" w:rsidRDefault="00DB0082" w:rsidP="007336B4">
            <w:pPr>
              <w:pStyle w:val="TAH"/>
            </w:pPr>
            <w:r w:rsidRPr="00A1115A">
              <w:t>NR</w:t>
            </w:r>
          </w:p>
          <w:p w14:paraId="2C571CAC" w14:textId="77777777" w:rsidR="00DB0082" w:rsidRPr="00A1115A" w:rsidRDefault="00DB0082" w:rsidP="007336B4">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4F3C1D6" w14:textId="77777777" w:rsidR="00DB0082" w:rsidRPr="00A1115A" w:rsidRDefault="00DB0082" w:rsidP="007336B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65FEFEE" w14:textId="77777777" w:rsidR="00DB0082" w:rsidRPr="00A1115A" w:rsidRDefault="00DB0082" w:rsidP="007336B4">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1984585A" w14:textId="77777777" w:rsidR="00DB0082" w:rsidRPr="00A1115A" w:rsidRDefault="00DB0082" w:rsidP="007336B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53E34D6" w14:textId="77777777" w:rsidR="00DB0082" w:rsidRPr="00A1115A" w:rsidRDefault="00DB0082" w:rsidP="007336B4">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E7DBBCD" w14:textId="77777777" w:rsidR="00DB0082" w:rsidRPr="00A1115A" w:rsidRDefault="00DB0082" w:rsidP="007336B4">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789A7AF1" w14:textId="77777777" w:rsidR="00DB0082" w:rsidRPr="00A1115A" w:rsidRDefault="00DB0082" w:rsidP="007336B4">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596B56BA" w14:textId="77777777" w:rsidR="00DB0082" w:rsidRPr="00A1115A" w:rsidRDefault="00DB0082" w:rsidP="007336B4">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05EAFC0F" w14:textId="77777777" w:rsidR="00DB0082" w:rsidRPr="00A1115A" w:rsidRDefault="00DB0082" w:rsidP="007336B4">
            <w:pPr>
              <w:pStyle w:val="TAH"/>
            </w:pPr>
            <w:r w:rsidRPr="00A1115A">
              <w:t>Tolerance (dB)</w:t>
            </w:r>
          </w:p>
        </w:tc>
      </w:tr>
      <w:tr w:rsidR="00DB0082" w:rsidRPr="00A1115A" w14:paraId="76020232" w14:textId="77777777" w:rsidTr="007336B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D5DF889" w14:textId="77777777" w:rsidR="00DB0082" w:rsidRPr="00A1115A" w:rsidRDefault="00DB0082" w:rsidP="007336B4">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9148539"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1347B34D" w14:textId="77777777" w:rsidR="00DB0082" w:rsidRPr="00A1115A" w:rsidRDefault="00DB0082" w:rsidP="007336B4">
            <w:pPr>
              <w:pStyle w:val="TAC"/>
            </w:pPr>
          </w:p>
        </w:tc>
        <w:tc>
          <w:tcPr>
            <w:tcW w:w="997" w:type="dxa"/>
            <w:tcBorders>
              <w:top w:val="single" w:sz="4" w:space="0" w:color="auto"/>
              <w:left w:val="single" w:sz="4" w:space="0" w:color="auto"/>
              <w:bottom w:val="single" w:sz="4" w:space="0" w:color="auto"/>
              <w:right w:val="single" w:sz="4" w:space="0" w:color="auto"/>
            </w:tcBorders>
          </w:tcPr>
          <w:p w14:paraId="40B65169"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2D5E0B14" w14:textId="77777777" w:rsidR="00DB0082" w:rsidRPr="00A1115A" w:rsidRDefault="00DB0082" w:rsidP="007336B4">
            <w:pPr>
              <w:pStyle w:val="TAC"/>
            </w:pPr>
          </w:p>
        </w:tc>
        <w:tc>
          <w:tcPr>
            <w:tcW w:w="911" w:type="dxa"/>
            <w:tcBorders>
              <w:top w:val="single" w:sz="4" w:space="0" w:color="auto"/>
              <w:left w:val="single" w:sz="4" w:space="0" w:color="auto"/>
              <w:bottom w:val="single" w:sz="4" w:space="0" w:color="auto"/>
              <w:right w:val="single" w:sz="4" w:space="0" w:color="auto"/>
            </w:tcBorders>
          </w:tcPr>
          <w:p w14:paraId="0BDBC141" w14:textId="77777777" w:rsidR="00DB0082" w:rsidRPr="00A1115A" w:rsidRDefault="00DB0082" w:rsidP="007336B4">
            <w:pPr>
              <w:pStyle w:val="TAC"/>
            </w:pPr>
          </w:p>
        </w:tc>
        <w:tc>
          <w:tcPr>
            <w:tcW w:w="1249" w:type="dxa"/>
            <w:tcBorders>
              <w:top w:val="single" w:sz="4" w:space="0" w:color="auto"/>
              <w:left w:val="single" w:sz="4" w:space="0" w:color="auto"/>
              <w:bottom w:val="single" w:sz="4" w:space="0" w:color="auto"/>
              <w:right w:val="single" w:sz="4" w:space="0" w:color="auto"/>
            </w:tcBorders>
          </w:tcPr>
          <w:p w14:paraId="08919CEE" w14:textId="77777777" w:rsidR="00DB0082" w:rsidRPr="00A1115A" w:rsidRDefault="00DB0082" w:rsidP="007336B4">
            <w:pPr>
              <w:pStyle w:val="TAC"/>
            </w:pPr>
          </w:p>
        </w:tc>
        <w:tc>
          <w:tcPr>
            <w:tcW w:w="1215" w:type="dxa"/>
            <w:tcBorders>
              <w:top w:val="single" w:sz="4" w:space="0" w:color="auto"/>
              <w:left w:val="single" w:sz="4" w:space="0" w:color="auto"/>
              <w:bottom w:val="single" w:sz="4" w:space="0" w:color="auto"/>
              <w:right w:val="single" w:sz="4" w:space="0" w:color="auto"/>
            </w:tcBorders>
          </w:tcPr>
          <w:p w14:paraId="553E006B" w14:textId="77777777" w:rsidR="00DB0082" w:rsidRPr="00A1115A" w:rsidRDefault="00DB0082" w:rsidP="007336B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6A2FE49" w14:textId="77777777" w:rsidR="00DB0082" w:rsidRPr="00A1115A" w:rsidRDefault="00DB0082" w:rsidP="007336B4">
            <w:pPr>
              <w:pStyle w:val="TAC"/>
            </w:pPr>
            <w:r w:rsidRPr="00A1115A">
              <w:rPr>
                <w:rFonts w:cs="Arial"/>
                <w:szCs w:val="18"/>
                <w:lang w:eastAsia="ja-JP"/>
              </w:rPr>
              <w:t>+2/-3</w:t>
            </w:r>
          </w:p>
        </w:tc>
      </w:tr>
      <w:tr w:rsidR="00DB0082" w:rsidRPr="00A1115A" w14:paraId="5B1A6414" w14:textId="77777777" w:rsidTr="007336B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61B2389" w14:textId="77777777" w:rsidR="00DB0082" w:rsidRPr="00A1115A" w:rsidRDefault="00DB0082" w:rsidP="007336B4">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A2F23DA"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1D7F16F3" w14:textId="77777777" w:rsidR="00DB0082" w:rsidRPr="00A1115A" w:rsidRDefault="00DB0082" w:rsidP="007336B4">
            <w:pPr>
              <w:pStyle w:val="TAC"/>
            </w:pPr>
          </w:p>
        </w:tc>
        <w:tc>
          <w:tcPr>
            <w:tcW w:w="997" w:type="dxa"/>
            <w:tcBorders>
              <w:top w:val="single" w:sz="4" w:space="0" w:color="auto"/>
              <w:left w:val="single" w:sz="4" w:space="0" w:color="auto"/>
              <w:bottom w:val="single" w:sz="4" w:space="0" w:color="auto"/>
              <w:right w:val="single" w:sz="4" w:space="0" w:color="auto"/>
            </w:tcBorders>
          </w:tcPr>
          <w:p w14:paraId="2FA016F6"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2B9D9510" w14:textId="77777777" w:rsidR="00DB0082" w:rsidRPr="00A1115A" w:rsidRDefault="00DB0082" w:rsidP="007336B4">
            <w:pPr>
              <w:pStyle w:val="TAC"/>
            </w:pPr>
          </w:p>
        </w:tc>
        <w:tc>
          <w:tcPr>
            <w:tcW w:w="911" w:type="dxa"/>
            <w:tcBorders>
              <w:top w:val="single" w:sz="4" w:space="0" w:color="auto"/>
              <w:left w:val="single" w:sz="4" w:space="0" w:color="auto"/>
              <w:bottom w:val="single" w:sz="4" w:space="0" w:color="auto"/>
              <w:right w:val="single" w:sz="4" w:space="0" w:color="auto"/>
            </w:tcBorders>
          </w:tcPr>
          <w:p w14:paraId="576C5B68" w14:textId="77777777" w:rsidR="00DB0082" w:rsidRPr="00A1115A" w:rsidRDefault="00DB0082" w:rsidP="007336B4">
            <w:pPr>
              <w:pStyle w:val="TAC"/>
            </w:pPr>
          </w:p>
        </w:tc>
        <w:tc>
          <w:tcPr>
            <w:tcW w:w="1249" w:type="dxa"/>
            <w:tcBorders>
              <w:top w:val="single" w:sz="4" w:space="0" w:color="auto"/>
              <w:left w:val="single" w:sz="4" w:space="0" w:color="auto"/>
              <w:bottom w:val="single" w:sz="4" w:space="0" w:color="auto"/>
              <w:right w:val="single" w:sz="4" w:space="0" w:color="auto"/>
            </w:tcBorders>
          </w:tcPr>
          <w:p w14:paraId="72FB8164" w14:textId="77777777" w:rsidR="00DB0082" w:rsidRPr="00A1115A" w:rsidRDefault="00DB0082" w:rsidP="007336B4">
            <w:pPr>
              <w:pStyle w:val="TAC"/>
            </w:pPr>
          </w:p>
        </w:tc>
        <w:tc>
          <w:tcPr>
            <w:tcW w:w="1215" w:type="dxa"/>
            <w:tcBorders>
              <w:top w:val="single" w:sz="4" w:space="0" w:color="auto"/>
              <w:left w:val="single" w:sz="4" w:space="0" w:color="auto"/>
              <w:bottom w:val="single" w:sz="4" w:space="0" w:color="auto"/>
              <w:right w:val="single" w:sz="4" w:space="0" w:color="auto"/>
            </w:tcBorders>
          </w:tcPr>
          <w:p w14:paraId="359FC6A6" w14:textId="77777777" w:rsidR="00DB0082" w:rsidRPr="00A1115A" w:rsidRDefault="00DB0082" w:rsidP="007336B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D94A8BE" w14:textId="77777777" w:rsidR="00DB0082" w:rsidRPr="00A1115A" w:rsidRDefault="00DB0082" w:rsidP="007336B4">
            <w:pPr>
              <w:pStyle w:val="TAC"/>
              <w:rPr>
                <w:rFonts w:cs="Arial"/>
                <w:szCs w:val="18"/>
                <w:lang w:eastAsia="ja-JP"/>
              </w:rPr>
            </w:pPr>
            <w:r w:rsidRPr="00A1115A">
              <w:rPr>
                <w:rFonts w:cs="Arial"/>
                <w:szCs w:val="18"/>
                <w:lang w:eastAsia="ja-JP"/>
              </w:rPr>
              <w:t>+2/-3</w:t>
            </w:r>
          </w:p>
        </w:tc>
      </w:tr>
      <w:tr w:rsidR="00DB0082" w:rsidRPr="00A1115A" w14:paraId="70DC8420" w14:textId="77777777" w:rsidTr="007336B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E7E320D" w14:textId="77777777" w:rsidR="00DB0082" w:rsidRPr="00A1115A" w:rsidRDefault="00DB0082" w:rsidP="007336B4">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6A52EDF1"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0A7F32DC" w14:textId="77777777" w:rsidR="00DB0082" w:rsidRPr="00A1115A" w:rsidRDefault="00DB0082" w:rsidP="007336B4">
            <w:pPr>
              <w:pStyle w:val="TAC"/>
            </w:pPr>
          </w:p>
        </w:tc>
        <w:tc>
          <w:tcPr>
            <w:tcW w:w="997" w:type="dxa"/>
            <w:tcBorders>
              <w:top w:val="single" w:sz="4" w:space="0" w:color="auto"/>
              <w:left w:val="single" w:sz="4" w:space="0" w:color="auto"/>
              <w:bottom w:val="single" w:sz="4" w:space="0" w:color="auto"/>
              <w:right w:val="single" w:sz="4" w:space="0" w:color="auto"/>
            </w:tcBorders>
          </w:tcPr>
          <w:p w14:paraId="4CCEE282"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37D48518" w14:textId="77777777" w:rsidR="00DB0082" w:rsidRPr="00A1115A" w:rsidRDefault="00DB0082" w:rsidP="007336B4">
            <w:pPr>
              <w:pStyle w:val="TAC"/>
            </w:pPr>
          </w:p>
        </w:tc>
        <w:tc>
          <w:tcPr>
            <w:tcW w:w="911" w:type="dxa"/>
            <w:tcBorders>
              <w:top w:val="single" w:sz="4" w:space="0" w:color="auto"/>
              <w:left w:val="single" w:sz="4" w:space="0" w:color="auto"/>
              <w:bottom w:val="single" w:sz="4" w:space="0" w:color="auto"/>
              <w:right w:val="single" w:sz="4" w:space="0" w:color="auto"/>
            </w:tcBorders>
          </w:tcPr>
          <w:p w14:paraId="6F02CAD3" w14:textId="77777777" w:rsidR="00DB0082" w:rsidRPr="00A1115A" w:rsidRDefault="00DB0082" w:rsidP="007336B4">
            <w:pPr>
              <w:pStyle w:val="TAC"/>
            </w:pPr>
          </w:p>
        </w:tc>
        <w:tc>
          <w:tcPr>
            <w:tcW w:w="1249" w:type="dxa"/>
            <w:tcBorders>
              <w:top w:val="single" w:sz="4" w:space="0" w:color="auto"/>
              <w:left w:val="single" w:sz="4" w:space="0" w:color="auto"/>
              <w:bottom w:val="single" w:sz="4" w:space="0" w:color="auto"/>
              <w:right w:val="single" w:sz="4" w:space="0" w:color="auto"/>
            </w:tcBorders>
          </w:tcPr>
          <w:p w14:paraId="592BEA13" w14:textId="77777777" w:rsidR="00DB0082" w:rsidRPr="00A1115A" w:rsidRDefault="00DB0082" w:rsidP="007336B4">
            <w:pPr>
              <w:pStyle w:val="TAC"/>
            </w:pPr>
          </w:p>
        </w:tc>
        <w:tc>
          <w:tcPr>
            <w:tcW w:w="1215" w:type="dxa"/>
            <w:tcBorders>
              <w:top w:val="single" w:sz="4" w:space="0" w:color="auto"/>
              <w:left w:val="single" w:sz="4" w:space="0" w:color="auto"/>
              <w:bottom w:val="single" w:sz="4" w:space="0" w:color="auto"/>
              <w:right w:val="single" w:sz="4" w:space="0" w:color="auto"/>
            </w:tcBorders>
          </w:tcPr>
          <w:p w14:paraId="04BFCAA0" w14:textId="77777777" w:rsidR="00DB0082" w:rsidRPr="00A1115A" w:rsidRDefault="00DB0082" w:rsidP="007336B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CCD08EF" w14:textId="77777777" w:rsidR="00DB0082" w:rsidRPr="00A1115A" w:rsidRDefault="00DB0082" w:rsidP="007336B4">
            <w:pPr>
              <w:pStyle w:val="TAC"/>
              <w:rPr>
                <w:rFonts w:cs="Arial"/>
                <w:szCs w:val="18"/>
                <w:lang w:eastAsia="ja-JP"/>
              </w:rPr>
            </w:pPr>
            <w:r w:rsidRPr="00A1115A">
              <w:rPr>
                <w:rFonts w:cs="Arial"/>
                <w:szCs w:val="18"/>
                <w:lang w:eastAsia="ja-JP"/>
              </w:rPr>
              <w:t>+2/-3</w:t>
            </w:r>
          </w:p>
        </w:tc>
      </w:tr>
      <w:tr w:rsidR="00DB0082" w:rsidRPr="00A1115A" w14:paraId="375A2196" w14:textId="77777777" w:rsidTr="007336B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6C5AE85" w14:textId="77777777" w:rsidR="00DB0082" w:rsidRPr="00A1115A" w:rsidRDefault="00DB0082" w:rsidP="007336B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8C4F78F" w14:textId="77777777" w:rsidR="00DB0082" w:rsidRPr="00A1115A" w:rsidRDefault="00DB0082" w:rsidP="007336B4">
            <w:pPr>
              <w:pStyle w:val="TAN"/>
            </w:pPr>
            <w:r w:rsidRPr="00A1115A">
              <w:t>NOTE 2:</w:t>
            </w:r>
            <w:r w:rsidRPr="00A1115A">
              <w:tab/>
              <w:t>Power</w:t>
            </w:r>
            <w:r w:rsidRPr="00A1115A">
              <w:rPr>
                <w:vertAlign w:val="subscript"/>
              </w:rPr>
              <w:t xml:space="preserve"> </w:t>
            </w:r>
            <w:r w:rsidRPr="00A1115A">
              <w:t xml:space="preserve">class 5 is </w:t>
            </w:r>
            <w:r>
              <w:t xml:space="preserve">the </w:t>
            </w:r>
            <w:r w:rsidRPr="00A1115A">
              <w:t>default power class unless otherwise stated.</w:t>
            </w:r>
          </w:p>
        </w:tc>
      </w:tr>
    </w:tbl>
    <w:p w14:paraId="17C73C0E" w14:textId="77777777" w:rsidR="00DB0082" w:rsidRPr="00A1115A" w:rsidRDefault="00DB0082" w:rsidP="00DB0082"/>
    <w:p w14:paraId="5157A047" w14:textId="77777777" w:rsidR="00DB0082" w:rsidRPr="00A1115A" w:rsidRDefault="00DB0082" w:rsidP="00DB0082">
      <w:r w:rsidRPr="00A1115A">
        <w:t xml:space="preserve">The </w:t>
      </w:r>
      <w:r>
        <w:t xml:space="preserve">SL-U </w:t>
      </w:r>
      <w:r w:rsidRPr="00A1115A">
        <w:t>UE operating shall meet the following additional requirements for maximum mean transmission power density specified in Table 6.2F.1-2</w:t>
      </w:r>
      <w:r>
        <w:t xml:space="preserve"> in TS38.101-1</w:t>
      </w:r>
      <w:r w:rsidRPr="00A1115A">
        <w:t xml:space="preserve"> when NS is signa</w:t>
      </w:r>
      <w:r>
        <w:t>l</w:t>
      </w:r>
      <w:r w:rsidRPr="00A1115A">
        <w:t>led and when transmission overlaps with any portion of the specified frequency range.  In case transmission overlaps multiple frequency ranges, the lowest power density requirement applies.</w:t>
      </w:r>
    </w:p>
    <w:p w14:paraId="4FB43774" w14:textId="77777777" w:rsidR="001D19A6" w:rsidRPr="00A1115A" w:rsidRDefault="001D19A6" w:rsidP="001D19A6">
      <w:pPr>
        <w:pStyle w:val="TH"/>
      </w:pPr>
      <w:r w:rsidRPr="00A1115A">
        <w:t>Table 6.</w:t>
      </w:r>
      <w:r>
        <w:t>1</w:t>
      </w:r>
      <w:r w:rsidRPr="00A1115A">
        <w:t>.1-2: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D19A6" w:rsidRPr="00A1115A" w14:paraId="1BD2493F" w14:textId="77777777" w:rsidTr="007336B4">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FC03FE5" w14:textId="77777777" w:rsidR="001D19A6" w:rsidRPr="00A1115A" w:rsidRDefault="001D19A6" w:rsidP="007336B4">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D601D78" w14:textId="77777777" w:rsidR="001D19A6" w:rsidRPr="00A1115A" w:rsidRDefault="001D19A6" w:rsidP="007336B4">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0B573FF1" w14:textId="77777777" w:rsidR="001D19A6" w:rsidRPr="00A1115A" w:rsidRDefault="001D19A6" w:rsidP="007336B4">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2D3CAEA2" w14:textId="77777777" w:rsidR="001D19A6" w:rsidRPr="00A1115A" w:rsidRDefault="001D19A6" w:rsidP="007336B4">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0C044B88" w14:textId="77777777" w:rsidR="001D19A6" w:rsidRPr="00A1115A" w:rsidRDefault="001D19A6" w:rsidP="007336B4">
            <w:pPr>
              <w:pStyle w:val="TAH"/>
            </w:pPr>
            <w:r w:rsidRPr="00A1115A">
              <w:t>Maximum mean power density (dBm/MHz)</w:t>
            </w:r>
          </w:p>
        </w:tc>
      </w:tr>
      <w:tr w:rsidR="001D19A6" w:rsidRPr="00A1115A" w14:paraId="31B89396"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6D50A923" w14:textId="77777777" w:rsidR="001D19A6" w:rsidRPr="00BE466D" w:rsidRDefault="001D19A6" w:rsidP="007336B4">
            <w:pPr>
              <w:pStyle w:val="TAC"/>
              <w:rPr>
                <w:lang w:val="fi-FI"/>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A7586D8" w14:textId="77777777" w:rsidR="001D19A6" w:rsidRPr="00A1115A" w:rsidRDefault="001D19A6" w:rsidP="007336B4">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19C2F24D" w14:textId="77777777" w:rsidR="001D19A6" w:rsidRPr="00A1115A" w:rsidRDefault="001D19A6" w:rsidP="007336B4">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66D621AD" w14:textId="77777777" w:rsidR="001D19A6" w:rsidRPr="00A1115A" w:rsidRDefault="001D19A6" w:rsidP="007336B4">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FD6E268" w14:textId="77777777" w:rsidR="001D19A6" w:rsidRPr="00A1115A" w:rsidRDefault="001D19A6" w:rsidP="007336B4">
            <w:pPr>
              <w:pStyle w:val="TAC"/>
              <w:rPr>
                <w:rFonts w:cs="Arial"/>
              </w:rPr>
            </w:pPr>
            <w:r w:rsidRPr="00A1115A">
              <w:t>10</w:t>
            </w:r>
          </w:p>
        </w:tc>
      </w:tr>
      <w:tr w:rsidR="001D19A6" w:rsidRPr="00A1115A" w14:paraId="1C0C7D51"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1102B93D"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3089012C"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12FECEAD"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44B8695" w14:textId="77777777" w:rsidR="001D19A6" w:rsidRPr="00A1115A" w:rsidRDefault="001D19A6" w:rsidP="007336B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076E3C2" w14:textId="77777777" w:rsidR="001D19A6" w:rsidRPr="00A1115A" w:rsidRDefault="001D19A6" w:rsidP="007336B4">
            <w:pPr>
              <w:pStyle w:val="TAC"/>
            </w:pPr>
          </w:p>
        </w:tc>
      </w:tr>
      <w:tr w:rsidR="001D19A6" w:rsidRPr="00A1115A" w14:paraId="04BC8692"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26305F60"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28C79C46"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0CC2FE54"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FA38846" w14:textId="77777777" w:rsidR="001D19A6" w:rsidRPr="00A1115A" w:rsidRDefault="001D19A6" w:rsidP="007336B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2FAFC244" w14:textId="77777777" w:rsidR="001D19A6" w:rsidRPr="00A1115A" w:rsidRDefault="001D19A6" w:rsidP="007336B4">
            <w:pPr>
              <w:pStyle w:val="TAC"/>
            </w:pPr>
          </w:p>
        </w:tc>
      </w:tr>
      <w:tr w:rsidR="001D19A6" w:rsidRPr="00A1115A" w14:paraId="579A97E1"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4F8336AD"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77D5680E"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5105DFCA"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9672837" w14:textId="77777777" w:rsidR="001D19A6" w:rsidRPr="00A1115A" w:rsidRDefault="001D19A6" w:rsidP="007336B4">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57EAC09" w14:textId="77777777" w:rsidR="001D19A6" w:rsidRPr="00A1115A" w:rsidRDefault="001D19A6" w:rsidP="007336B4">
            <w:pPr>
              <w:pStyle w:val="TAC"/>
            </w:pPr>
          </w:p>
        </w:tc>
      </w:tr>
      <w:tr w:rsidR="001D19A6" w:rsidRPr="00A1115A" w14:paraId="032D0609"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60C17EEF"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7A2F7BC0" w14:textId="77777777" w:rsidR="001D19A6" w:rsidRPr="00A1115A" w:rsidRDefault="001D19A6" w:rsidP="007336B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AB684B"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CCBC51" w14:textId="77777777" w:rsidR="001D19A6" w:rsidRPr="00A1115A" w:rsidRDefault="001D19A6" w:rsidP="007336B4">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05615CAD" w14:textId="77777777" w:rsidR="001D19A6" w:rsidRPr="00A1115A" w:rsidRDefault="001D19A6" w:rsidP="007336B4">
            <w:pPr>
              <w:pStyle w:val="TAC"/>
            </w:pPr>
            <w:r w:rsidRPr="00A1115A">
              <w:t>4</w:t>
            </w:r>
          </w:p>
        </w:tc>
      </w:tr>
      <w:tr w:rsidR="001D19A6" w:rsidRPr="00A1115A" w14:paraId="3210CDA1"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714D28AF"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381EC23B" w14:textId="77777777" w:rsidR="001D19A6" w:rsidRPr="00A1115A" w:rsidRDefault="001D19A6" w:rsidP="007336B4">
            <w:pPr>
              <w:pStyle w:val="TAC"/>
            </w:pPr>
          </w:p>
        </w:tc>
        <w:tc>
          <w:tcPr>
            <w:tcW w:w="1895" w:type="dxa"/>
            <w:tcBorders>
              <w:left w:val="single" w:sz="4" w:space="0" w:color="auto"/>
              <w:bottom w:val="nil"/>
              <w:right w:val="single" w:sz="4" w:space="0" w:color="auto"/>
            </w:tcBorders>
            <w:shd w:val="clear" w:color="auto" w:fill="auto"/>
            <w:vAlign w:val="center"/>
          </w:tcPr>
          <w:p w14:paraId="0F0E1732" w14:textId="77777777" w:rsidR="001D19A6" w:rsidRPr="00A1115A" w:rsidRDefault="001D19A6" w:rsidP="007336B4">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2A9C90C3" w14:textId="77777777" w:rsidR="001D19A6" w:rsidRPr="00A1115A" w:rsidRDefault="001D19A6" w:rsidP="007336B4">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36A5A23" w14:textId="77777777" w:rsidR="001D19A6" w:rsidRPr="00A1115A" w:rsidRDefault="001D19A6" w:rsidP="007336B4">
            <w:pPr>
              <w:pStyle w:val="TAC"/>
            </w:pPr>
            <w:r w:rsidRPr="00A1115A">
              <w:t>7</w:t>
            </w:r>
          </w:p>
        </w:tc>
      </w:tr>
      <w:tr w:rsidR="001D19A6" w:rsidRPr="00A1115A" w14:paraId="4E22F672"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49AD55F5"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19C761E3"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1102F8B1"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A0B4CC2" w14:textId="77777777" w:rsidR="001D19A6" w:rsidRPr="00A1115A" w:rsidRDefault="001D19A6" w:rsidP="007336B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E8C79A1" w14:textId="77777777" w:rsidR="001D19A6" w:rsidRPr="00A1115A" w:rsidRDefault="001D19A6" w:rsidP="007336B4">
            <w:pPr>
              <w:pStyle w:val="TAC"/>
            </w:pPr>
          </w:p>
        </w:tc>
      </w:tr>
      <w:tr w:rsidR="001D19A6" w:rsidRPr="00A1115A" w14:paraId="2307F620"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2E554EE7"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19C0C571"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13634B82"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3546A54" w14:textId="77777777" w:rsidR="001D19A6" w:rsidRPr="00A1115A" w:rsidRDefault="001D19A6" w:rsidP="007336B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88009E2" w14:textId="77777777" w:rsidR="001D19A6" w:rsidRPr="00A1115A" w:rsidRDefault="001D19A6" w:rsidP="007336B4">
            <w:pPr>
              <w:pStyle w:val="TAC"/>
            </w:pPr>
          </w:p>
        </w:tc>
      </w:tr>
      <w:tr w:rsidR="001D19A6" w:rsidRPr="00A1115A" w14:paraId="3839A79E"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0379E6FF"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769F6F0B"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5D73F1DB"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41237F3" w14:textId="77777777" w:rsidR="001D19A6" w:rsidRPr="00A1115A" w:rsidRDefault="001D19A6" w:rsidP="007336B4">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09F93382" w14:textId="77777777" w:rsidR="001D19A6" w:rsidRPr="00A1115A" w:rsidRDefault="001D19A6" w:rsidP="007336B4">
            <w:pPr>
              <w:pStyle w:val="TAC"/>
            </w:pPr>
          </w:p>
        </w:tc>
      </w:tr>
      <w:tr w:rsidR="001D19A6" w:rsidRPr="00A1115A" w14:paraId="005EE9CA"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16E02461"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2FE057C2" w14:textId="77777777" w:rsidR="001D19A6" w:rsidRPr="00A1115A" w:rsidRDefault="001D19A6" w:rsidP="007336B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C9381FF"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1EEE947" w14:textId="77777777" w:rsidR="001D19A6" w:rsidRPr="00A1115A" w:rsidRDefault="001D19A6" w:rsidP="007336B4">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5783A3C" w14:textId="77777777" w:rsidR="001D19A6" w:rsidRPr="00A1115A" w:rsidRDefault="001D19A6" w:rsidP="007336B4">
            <w:pPr>
              <w:pStyle w:val="TAC"/>
            </w:pPr>
            <w:r w:rsidRPr="00A1115A">
              <w:t>4</w:t>
            </w:r>
          </w:p>
        </w:tc>
      </w:tr>
      <w:tr w:rsidR="001D19A6" w:rsidRPr="00A1115A" w14:paraId="0800F068"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543BA3A1"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0F0128A4" w14:textId="77777777" w:rsidR="001D19A6" w:rsidRPr="00A1115A" w:rsidRDefault="001D19A6" w:rsidP="007336B4">
            <w:pPr>
              <w:pStyle w:val="TAC"/>
            </w:pPr>
          </w:p>
        </w:tc>
        <w:tc>
          <w:tcPr>
            <w:tcW w:w="1895" w:type="dxa"/>
            <w:tcBorders>
              <w:left w:val="single" w:sz="4" w:space="0" w:color="auto"/>
              <w:bottom w:val="nil"/>
              <w:right w:val="single" w:sz="4" w:space="0" w:color="auto"/>
            </w:tcBorders>
            <w:shd w:val="clear" w:color="auto" w:fill="auto"/>
            <w:vAlign w:val="center"/>
          </w:tcPr>
          <w:p w14:paraId="3A80D293" w14:textId="77777777" w:rsidR="001D19A6" w:rsidRPr="00A1115A" w:rsidRDefault="001D19A6" w:rsidP="007336B4">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7B1B37AD" w14:textId="77777777" w:rsidR="001D19A6" w:rsidRPr="00A1115A" w:rsidRDefault="001D19A6" w:rsidP="007336B4">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E33E5BA" w14:textId="77777777" w:rsidR="001D19A6" w:rsidRPr="00A1115A" w:rsidRDefault="001D19A6" w:rsidP="007336B4">
            <w:pPr>
              <w:pStyle w:val="TAC"/>
            </w:pPr>
            <w:r w:rsidRPr="00A1115A">
              <w:t>4</w:t>
            </w:r>
          </w:p>
        </w:tc>
      </w:tr>
      <w:tr w:rsidR="001D19A6" w:rsidRPr="00A1115A" w14:paraId="1D684902"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27138579"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32F43592"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tcPr>
          <w:p w14:paraId="5DB7E7DF"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473AF0" w14:textId="77777777" w:rsidR="001D19A6" w:rsidRPr="00A1115A" w:rsidRDefault="001D19A6" w:rsidP="007336B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0EACFCBB" w14:textId="77777777" w:rsidR="001D19A6" w:rsidRPr="00A1115A" w:rsidRDefault="001D19A6" w:rsidP="007336B4">
            <w:pPr>
              <w:pStyle w:val="TAC"/>
            </w:pPr>
          </w:p>
        </w:tc>
      </w:tr>
      <w:tr w:rsidR="001D19A6" w:rsidRPr="00A1115A" w14:paraId="12D826EB"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44C5989C"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6B7C6C11"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tcPr>
          <w:p w14:paraId="1F4AA863"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2A9A23" w14:textId="77777777" w:rsidR="001D19A6" w:rsidRPr="00A1115A" w:rsidRDefault="001D19A6" w:rsidP="007336B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367DEB9" w14:textId="77777777" w:rsidR="001D19A6" w:rsidRPr="00A1115A" w:rsidRDefault="001D19A6" w:rsidP="007336B4">
            <w:pPr>
              <w:pStyle w:val="TAC"/>
            </w:pPr>
          </w:p>
        </w:tc>
      </w:tr>
      <w:tr w:rsidR="001D19A6" w:rsidRPr="00A1115A" w14:paraId="0AE8B50B"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0959B255"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511B19C1"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tcPr>
          <w:p w14:paraId="17B7E7C5"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5431E34" w14:textId="77777777" w:rsidR="001D19A6" w:rsidRPr="00A1115A" w:rsidRDefault="001D19A6" w:rsidP="007336B4">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AEA55C1" w14:textId="77777777" w:rsidR="001D19A6" w:rsidRPr="00A1115A" w:rsidRDefault="001D19A6" w:rsidP="007336B4">
            <w:pPr>
              <w:pStyle w:val="TAC"/>
            </w:pPr>
          </w:p>
        </w:tc>
      </w:tr>
      <w:tr w:rsidR="001D19A6" w:rsidRPr="00A1115A" w14:paraId="0ADF5FEA" w14:textId="77777777" w:rsidTr="007336B4">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C761814" w14:textId="77777777" w:rsidR="001D19A6" w:rsidRPr="00A1115A" w:rsidRDefault="001D19A6" w:rsidP="007336B4">
            <w:pPr>
              <w:pStyle w:val="TAC"/>
            </w:pPr>
          </w:p>
        </w:tc>
        <w:tc>
          <w:tcPr>
            <w:tcW w:w="1445" w:type="dxa"/>
            <w:tcBorders>
              <w:top w:val="nil"/>
              <w:left w:val="single" w:sz="4" w:space="0" w:color="auto"/>
              <w:right w:val="single" w:sz="4" w:space="0" w:color="auto"/>
            </w:tcBorders>
            <w:shd w:val="clear" w:color="auto" w:fill="auto"/>
            <w:vAlign w:val="center"/>
          </w:tcPr>
          <w:p w14:paraId="798669C4" w14:textId="77777777" w:rsidR="001D19A6" w:rsidRPr="00A1115A" w:rsidRDefault="001D19A6" w:rsidP="007336B4">
            <w:pPr>
              <w:pStyle w:val="TAC"/>
            </w:pPr>
          </w:p>
        </w:tc>
        <w:tc>
          <w:tcPr>
            <w:tcW w:w="1895" w:type="dxa"/>
            <w:tcBorders>
              <w:top w:val="nil"/>
              <w:left w:val="single" w:sz="4" w:space="0" w:color="auto"/>
              <w:right w:val="single" w:sz="4" w:space="0" w:color="auto"/>
            </w:tcBorders>
            <w:shd w:val="clear" w:color="auto" w:fill="auto"/>
          </w:tcPr>
          <w:p w14:paraId="34946E61"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5B418D" w14:textId="77777777" w:rsidR="001D19A6" w:rsidRPr="00A1115A" w:rsidRDefault="001D19A6" w:rsidP="007336B4">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0EE8E8B" w14:textId="77777777" w:rsidR="001D19A6" w:rsidRPr="00A1115A" w:rsidRDefault="001D19A6" w:rsidP="007336B4">
            <w:pPr>
              <w:pStyle w:val="TAC"/>
            </w:pPr>
          </w:p>
        </w:tc>
      </w:tr>
      <w:tr w:rsidR="001D19A6" w:rsidRPr="00A1115A" w14:paraId="620F1BE4" w14:textId="77777777" w:rsidTr="007336B4">
        <w:trPr>
          <w:trHeight w:val="187"/>
          <w:jc w:val="center"/>
        </w:trPr>
        <w:tc>
          <w:tcPr>
            <w:tcW w:w="900" w:type="dxa"/>
            <w:tcBorders>
              <w:left w:val="single" w:sz="4" w:space="0" w:color="auto"/>
              <w:bottom w:val="nil"/>
              <w:right w:val="single" w:sz="4" w:space="0" w:color="auto"/>
            </w:tcBorders>
            <w:shd w:val="clear" w:color="auto" w:fill="auto"/>
          </w:tcPr>
          <w:p w14:paraId="366F3966" w14:textId="77777777" w:rsidR="001D19A6" w:rsidRPr="00A1115A" w:rsidRDefault="001D19A6" w:rsidP="007336B4">
            <w:pPr>
              <w:pStyle w:val="TAC"/>
            </w:pPr>
            <w:r w:rsidRPr="00A1115A">
              <w:t>n96</w:t>
            </w:r>
          </w:p>
        </w:tc>
        <w:tc>
          <w:tcPr>
            <w:tcW w:w="1445" w:type="dxa"/>
            <w:tcBorders>
              <w:left w:val="single" w:sz="4" w:space="0" w:color="auto"/>
              <w:right w:val="single" w:sz="4" w:space="0" w:color="auto"/>
            </w:tcBorders>
            <w:vAlign w:val="center"/>
          </w:tcPr>
          <w:p w14:paraId="63F9CA08" w14:textId="77777777" w:rsidR="001D19A6" w:rsidRPr="00A1115A" w:rsidRDefault="001D19A6" w:rsidP="007336B4">
            <w:pPr>
              <w:pStyle w:val="TAC"/>
            </w:pPr>
            <w:r w:rsidRPr="00A1115A">
              <w:rPr>
                <w:rFonts w:cs="Arial"/>
              </w:rPr>
              <w:t>NS_53</w:t>
            </w:r>
          </w:p>
        </w:tc>
        <w:tc>
          <w:tcPr>
            <w:tcW w:w="1895" w:type="dxa"/>
            <w:tcBorders>
              <w:left w:val="single" w:sz="4" w:space="0" w:color="auto"/>
              <w:right w:val="single" w:sz="4" w:space="0" w:color="auto"/>
            </w:tcBorders>
            <w:vAlign w:val="center"/>
          </w:tcPr>
          <w:p w14:paraId="00C875CB" w14:textId="77777777" w:rsidR="001D19A6" w:rsidRPr="00A1115A" w:rsidRDefault="001D19A6" w:rsidP="007336B4">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255B9AE7" w14:textId="77777777" w:rsidR="001D19A6" w:rsidRPr="00A1115A" w:rsidRDefault="001D19A6" w:rsidP="007336B4">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46526590" w14:textId="77777777" w:rsidR="001D19A6" w:rsidRPr="00A1115A" w:rsidRDefault="001D19A6" w:rsidP="007336B4">
            <w:pPr>
              <w:pStyle w:val="TAC"/>
            </w:pPr>
            <w:r w:rsidRPr="00A1115A">
              <w:rPr>
                <w:rFonts w:cs="Arial"/>
                <w:lang w:eastAsia="zh-CN"/>
              </w:rPr>
              <w:t>-1</w:t>
            </w:r>
          </w:p>
        </w:tc>
      </w:tr>
      <w:tr w:rsidR="001D19A6" w:rsidRPr="00A1115A" w14:paraId="40F24B16" w14:textId="77777777" w:rsidTr="007336B4">
        <w:trPr>
          <w:trHeight w:val="70"/>
          <w:jc w:val="center"/>
        </w:trPr>
        <w:tc>
          <w:tcPr>
            <w:tcW w:w="900" w:type="dxa"/>
            <w:tcBorders>
              <w:top w:val="nil"/>
              <w:left w:val="single" w:sz="4" w:space="0" w:color="auto"/>
              <w:bottom w:val="nil"/>
              <w:right w:val="single" w:sz="4" w:space="0" w:color="auto"/>
            </w:tcBorders>
            <w:shd w:val="clear" w:color="auto" w:fill="auto"/>
          </w:tcPr>
          <w:p w14:paraId="78ADE26D" w14:textId="77777777" w:rsidR="001D19A6" w:rsidRPr="00A1115A" w:rsidRDefault="001D19A6" w:rsidP="007336B4">
            <w:pPr>
              <w:pStyle w:val="TAC"/>
            </w:pPr>
          </w:p>
        </w:tc>
        <w:tc>
          <w:tcPr>
            <w:tcW w:w="1445" w:type="dxa"/>
            <w:tcBorders>
              <w:left w:val="single" w:sz="4" w:space="0" w:color="auto"/>
              <w:right w:val="single" w:sz="4" w:space="0" w:color="auto"/>
            </w:tcBorders>
            <w:vAlign w:val="center"/>
          </w:tcPr>
          <w:p w14:paraId="41D45F51" w14:textId="77777777" w:rsidR="001D19A6" w:rsidRPr="00A1115A" w:rsidRDefault="001D19A6" w:rsidP="007336B4">
            <w:pPr>
              <w:pStyle w:val="TAC"/>
            </w:pPr>
            <w:r>
              <w:t>NS_60</w:t>
            </w:r>
          </w:p>
        </w:tc>
        <w:tc>
          <w:tcPr>
            <w:tcW w:w="1895" w:type="dxa"/>
            <w:tcBorders>
              <w:left w:val="single" w:sz="4" w:space="0" w:color="auto"/>
              <w:right w:val="single" w:sz="4" w:space="0" w:color="auto"/>
            </w:tcBorders>
            <w:vAlign w:val="center"/>
          </w:tcPr>
          <w:p w14:paraId="0B5979AD" w14:textId="77777777" w:rsidR="001D19A6" w:rsidRPr="00A1115A" w:rsidRDefault="001D19A6" w:rsidP="007336B4">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029D8DC2" w14:textId="77777777" w:rsidR="001D19A6" w:rsidRPr="00A1115A" w:rsidRDefault="001D19A6" w:rsidP="007336B4">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540FE2" w14:textId="77777777" w:rsidR="001D19A6" w:rsidRPr="00A1115A" w:rsidRDefault="001D19A6" w:rsidP="007336B4">
            <w:pPr>
              <w:pStyle w:val="TAC"/>
            </w:pPr>
            <w:r>
              <w:t>2</w:t>
            </w:r>
          </w:p>
        </w:tc>
      </w:tr>
      <w:tr w:rsidR="001D19A6" w:rsidRPr="00A1115A" w14:paraId="7E608B39" w14:textId="77777777" w:rsidTr="007336B4">
        <w:trPr>
          <w:trHeight w:val="70"/>
          <w:jc w:val="center"/>
        </w:trPr>
        <w:tc>
          <w:tcPr>
            <w:tcW w:w="900" w:type="dxa"/>
            <w:tcBorders>
              <w:top w:val="nil"/>
              <w:left w:val="single" w:sz="4" w:space="0" w:color="auto"/>
              <w:bottom w:val="nil"/>
              <w:right w:val="single" w:sz="4" w:space="0" w:color="auto"/>
            </w:tcBorders>
            <w:shd w:val="clear" w:color="auto" w:fill="auto"/>
          </w:tcPr>
          <w:p w14:paraId="2A3770D2" w14:textId="77777777" w:rsidR="001D19A6" w:rsidRPr="00A1115A" w:rsidRDefault="001D19A6" w:rsidP="007336B4">
            <w:pPr>
              <w:pStyle w:val="TAC"/>
            </w:pPr>
          </w:p>
        </w:tc>
        <w:tc>
          <w:tcPr>
            <w:tcW w:w="1445" w:type="dxa"/>
            <w:tcBorders>
              <w:left w:val="single" w:sz="4" w:space="0" w:color="auto"/>
              <w:right w:val="single" w:sz="4" w:space="0" w:color="auto"/>
            </w:tcBorders>
            <w:vAlign w:val="center"/>
          </w:tcPr>
          <w:p w14:paraId="2BEFFC5C" w14:textId="77777777" w:rsidR="001D19A6" w:rsidRDefault="001D19A6" w:rsidP="007336B4">
            <w:pPr>
              <w:pStyle w:val="TAC"/>
            </w:pPr>
            <w:r>
              <w:rPr>
                <w:rFonts w:hint="eastAsia"/>
                <w:lang w:eastAsia="ko-KR"/>
              </w:rPr>
              <w:t>NS_61</w:t>
            </w:r>
          </w:p>
        </w:tc>
        <w:tc>
          <w:tcPr>
            <w:tcW w:w="1895" w:type="dxa"/>
            <w:tcBorders>
              <w:left w:val="single" w:sz="4" w:space="0" w:color="auto"/>
              <w:right w:val="single" w:sz="4" w:space="0" w:color="auto"/>
            </w:tcBorders>
            <w:vAlign w:val="center"/>
          </w:tcPr>
          <w:p w14:paraId="30B1279F" w14:textId="77777777" w:rsidR="001D19A6" w:rsidRPr="00A1115A" w:rsidRDefault="001D19A6" w:rsidP="007336B4">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749BC35" w14:textId="77777777" w:rsidR="001D19A6" w:rsidRPr="00A1115A" w:rsidRDefault="001D19A6" w:rsidP="007336B4">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C5EEA3" w14:textId="77777777" w:rsidR="001D19A6" w:rsidRDefault="001D19A6" w:rsidP="007336B4">
            <w:pPr>
              <w:pStyle w:val="TAC"/>
            </w:pPr>
            <w:r>
              <w:rPr>
                <w:rFonts w:hint="eastAsia"/>
                <w:lang w:eastAsia="ko-KR"/>
              </w:rPr>
              <w:t>1</w:t>
            </w:r>
          </w:p>
        </w:tc>
      </w:tr>
      <w:tr w:rsidR="001D19A6" w:rsidRPr="00A1115A" w14:paraId="3721FE2E" w14:textId="77777777" w:rsidTr="007336B4">
        <w:trPr>
          <w:trHeight w:val="70"/>
          <w:jc w:val="center"/>
        </w:trPr>
        <w:tc>
          <w:tcPr>
            <w:tcW w:w="900" w:type="dxa"/>
            <w:tcBorders>
              <w:top w:val="single" w:sz="4" w:space="0" w:color="auto"/>
              <w:left w:val="single" w:sz="4" w:space="0" w:color="auto"/>
              <w:bottom w:val="nil"/>
              <w:right w:val="single" w:sz="4" w:space="0" w:color="auto"/>
            </w:tcBorders>
            <w:shd w:val="clear" w:color="auto" w:fill="auto"/>
          </w:tcPr>
          <w:p w14:paraId="58CA09C3" w14:textId="77777777" w:rsidR="001D19A6" w:rsidRPr="00A1115A" w:rsidRDefault="001D19A6" w:rsidP="007336B4">
            <w:pPr>
              <w:pStyle w:val="TAC"/>
            </w:pPr>
            <w:r>
              <w:t>n102</w:t>
            </w:r>
          </w:p>
        </w:tc>
        <w:tc>
          <w:tcPr>
            <w:tcW w:w="1445" w:type="dxa"/>
            <w:tcBorders>
              <w:left w:val="single" w:sz="4" w:space="0" w:color="auto"/>
              <w:right w:val="single" w:sz="4" w:space="0" w:color="auto"/>
            </w:tcBorders>
            <w:vAlign w:val="center"/>
          </w:tcPr>
          <w:p w14:paraId="59E55894" w14:textId="77777777" w:rsidR="001D19A6" w:rsidRDefault="001D19A6" w:rsidP="007336B4">
            <w:pPr>
              <w:pStyle w:val="TAC"/>
            </w:pPr>
            <w:r>
              <w:t>NS_58</w:t>
            </w:r>
          </w:p>
        </w:tc>
        <w:tc>
          <w:tcPr>
            <w:tcW w:w="1895" w:type="dxa"/>
            <w:tcBorders>
              <w:left w:val="single" w:sz="4" w:space="0" w:color="auto"/>
              <w:right w:val="single" w:sz="4" w:space="0" w:color="auto"/>
            </w:tcBorders>
            <w:vAlign w:val="center"/>
          </w:tcPr>
          <w:p w14:paraId="4E83FE55" w14:textId="77777777" w:rsidR="001D19A6" w:rsidRPr="00A1115A" w:rsidRDefault="001D19A6" w:rsidP="007336B4">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38C0D12E" w14:textId="77777777" w:rsidR="001D19A6" w:rsidRPr="00A1115A" w:rsidRDefault="001D19A6" w:rsidP="007336B4">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25A46E" w14:textId="77777777" w:rsidR="001D19A6" w:rsidRDefault="001D19A6" w:rsidP="007336B4">
            <w:pPr>
              <w:pStyle w:val="TAC"/>
            </w:pPr>
            <w:r>
              <w:t>10</w:t>
            </w:r>
          </w:p>
        </w:tc>
      </w:tr>
    </w:tbl>
    <w:p w14:paraId="008E9E61" w14:textId="77777777" w:rsidR="00DB0082" w:rsidRPr="00DB0082" w:rsidRDefault="00DB0082" w:rsidP="00DB0082"/>
    <w:p w14:paraId="7986C341" w14:textId="7B6A2D08" w:rsidR="003C18B3" w:rsidRDefault="00984FC3" w:rsidP="003C18B3">
      <w:pPr>
        <w:pStyle w:val="3"/>
        <w:ind w:left="1134" w:hanging="1134"/>
      </w:pPr>
      <w:bookmarkStart w:id="162" w:name="_Toc463997754"/>
      <w:bookmarkStart w:id="163" w:name="_Toc36034798"/>
      <w:bookmarkStart w:id="164" w:name="_Toc42537395"/>
      <w:bookmarkStart w:id="165" w:name="_Toc46356460"/>
      <w:bookmarkStart w:id="166" w:name="_Toc52566374"/>
      <w:bookmarkStart w:id="167" w:name="_Toc61187282"/>
      <w:bookmarkStart w:id="168" w:name="_Toc66398694"/>
      <w:bookmarkStart w:id="169" w:name="_Toc66398911"/>
      <w:bookmarkStart w:id="170" w:name="_Toc66432628"/>
      <w:bookmarkStart w:id="171" w:name="_Toc66433407"/>
      <w:bookmarkStart w:id="172" w:name="_Toc66436182"/>
      <w:bookmarkStart w:id="173" w:name="_Toc133515236"/>
      <w:r>
        <w:t>6</w:t>
      </w:r>
      <w:r w:rsidR="003C18B3" w:rsidRPr="003C18B3">
        <w:t>.1.2</w:t>
      </w:r>
      <w:r w:rsidR="003C18B3" w:rsidRPr="003C18B3">
        <w:tab/>
        <w:t xml:space="preserve">UE maximum output power </w:t>
      </w:r>
      <w:bookmarkEnd w:id="162"/>
      <w:r w:rsidR="003C18B3" w:rsidRPr="003C18B3">
        <w:t>reduction</w:t>
      </w:r>
      <w:bookmarkEnd w:id="163"/>
      <w:bookmarkEnd w:id="164"/>
      <w:bookmarkEnd w:id="165"/>
      <w:bookmarkEnd w:id="166"/>
      <w:bookmarkEnd w:id="167"/>
      <w:bookmarkEnd w:id="168"/>
      <w:bookmarkEnd w:id="169"/>
      <w:bookmarkEnd w:id="170"/>
      <w:bookmarkEnd w:id="171"/>
      <w:bookmarkEnd w:id="172"/>
      <w:r w:rsidR="00D07068" w:rsidRPr="00D07068">
        <w:t xml:space="preserve"> </w:t>
      </w:r>
      <w:r w:rsidR="00D07068" w:rsidRPr="003C18B3">
        <w:t xml:space="preserve">for NR </w:t>
      </w:r>
      <w:r w:rsidR="00D07068">
        <w:t>SL-U</w:t>
      </w:r>
      <w:bookmarkEnd w:id="173"/>
    </w:p>
    <w:p w14:paraId="5E75A9DB" w14:textId="77777777" w:rsidR="00C127DF" w:rsidRDefault="00C127DF" w:rsidP="00C127DF">
      <w:pPr>
        <w:spacing w:after="240"/>
      </w:pPr>
      <w:r>
        <w:t>T</w:t>
      </w:r>
      <w:r w:rsidRPr="0051206B">
        <w:t xml:space="preserve">he following </w:t>
      </w:r>
      <w:r>
        <w:t>assumption can serve as a starting point for MPR simulation assumptions that are considered to derive MPR requirements for SL-U operation.</w:t>
      </w:r>
    </w:p>
    <w:p w14:paraId="63020D79" w14:textId="77777777" w:rsidR="00C127DF" w:rsidRPr="00BF4793" w:rsidRDefault="00C127DF" w:rsidP="00C127DF">
      <w:pPr>
        <w:numPr>
          <w:ilvl w:val="0"/>
          <w:numId w:val="13"/>
        </w:numPr>
        <w:pBdr>
          <w:top w:val="nil"/>
          <w:left w:val="nil"/>
          <w:bottom w:val="nil"/>
          <w:right w:val="nil"/>
          <w:between w:val="nil"/>
        </w:pBdr>
        <w:autoSpaceDE w:val="0"/>
        <w:autoSpaceDN w:val="0"/>
        <w:adjustRightInd w:val="0"/>
        <w:spacing w:after="0"/>
      </w:pPr>
      <w:r>
        <w:rPr>
          <w:color w:val="000000"/>
        </w:rPr>
        <w:t>Basic RF parameters for MPR of single carrier SL-U UE</w:t>
      </w:r>
    </w:p>
    <w:p w14:paraId="60CBCFC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Waveforms: CP-OFDM for SL-U</w:t>
      </w:r>
    </w:p>
    <w:p w14:paraId="05EE993A"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Supported CBW: 20/40/60/80/100MHz. </w:t>
      </w:r>
    </w:p>
    <w:p w14:paraId="2D7905B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Modulation: QPSK/16-QAM/64-QAM/256-QAM</w:t>
      </w:r>
    </w:p>
    <w:p w14:paraId="16DBEC95" w14:textId="1E3272F3"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SCS: 15/30kHz</w:t>
      </w:r>
    </w:p>
    <w:p w14:paraId="0E0FDA16"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C-IMD: 45dBc or 60dBc</w:t>
      </w:r>
    </w:p>
    <w:p w14:paraId="112E3C3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lastRenderedPageBreak/>
        <w:t>EVM and impairments</w:t>
      </w:r>
    </w:p>
    <w:p w14:paraId="35C7A7C6" w14:textId="77777777" w:rsidR="00C127DF" w:rsidRPr="00FA10C5" w:rsidRDefault="00C127DF" w:rsidP="00C127DF">
      <w:pPr>
        <w:pBdr>
          <w:top w:val="nil"/>
          <w:left w:val="nil"/>
          <w:bottom w:val="nil"/>
          <w:right w:val="nil"/>
          <w:between w:val="nil"/>
        </w:pBdr>
        <w:spacing w:after="0"/>
        <w:ind w:left="720"/>
        <w:rPr>
          <w:color w:val="0070C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C127DF" w:rsidRPr="00FA10C5" w14:paraId="67E7C36C" w14:textId="77777777" w:rsidTr="00E4711C">
        <w:trPr>
          <w:trHeight w:val="254"/>
          <w:jc w:val="center"/>
        </w:trPr>
        <w:tc>
          <w:tcPr>
            <w:tcW w:w="1524" w:type="dxa"/>
          </w:tcPr>
          <w:p w14:paraId="477C2275" w14:textId="77777777" w:rsidR="00C127DF" w:rsidRPr="00AC6C9B" w:rsidRDefault="00C127DF" w:rsidP="00E4711C">
            <w:pPr>
              <w:pBdr>
                <w:top w:val="nil"/>
                <w:left w:val="nil"/>
                <w:bottom w:val="nil"/>
                <w:right w:val="nil"/>
                <w:between w:val="nil"/>
              </w:pBdr>
              <w:spacing w:after="0"/>
            </w:pPr>
            <w:r w:rsidRPr="00AC6C9B">
              <w:rPr>
                <w:b/>
              </w:rPr>
              <w:t>Modulation</w:t>
            </w:r>
          </w:p>
        </w:tc>
        <w:tc>
          <w:tcPr>
            <w:tcW w:w="1582" w:type="dxa"/>
          </w:tcPr>
          <w:p w14:paraId="0042BFF2" w14:textId="77777777" w:rsidR="00C127DF" w:rsidRPr="00AC6C9B" w:rsidRDefault="00C127DF" w:rsidP="00E4711C">
            <w:pPr>
              <w:pBdr>
                <w:top w:val="nil"/>
                <w:left w:val="nil"/>
                <w:bottom w:val="nil"/>
                <w:right w:val="nil"/>
                <w:between w:val="nil"/>
              </w:pBdr>
              <w:spacing w:after="0"/>
            </w:pPr>
            <w:proofErr w:type="spellStart"/>
            <w:r w:rsidRPr="00AC6C9B">
              <w:rPr>
                <w:b/>
              </w:rPr>
              <w:t>SystemEVM</w:t>
            </w:r>
            <w:proofErr w:type="spellEnd"/>
          </w:p>
        </w:tc>
        <w:tc>
          <w:tcPr>
            <w:tcW w:w="1105" w:type="dxa"/>
          </w:tcPr>
          <w:p w14:paraId="1BCA476F" w14:textId="77777777" w:rsidR="00C127DF" w:rsidRPr="00AC6C9B" w:rsidRDefault="00C127DF" w:rsidP="00E4711C">
            <w:pPr>
              <w:pBdr>
                <w:top w:val="nil"/>
                <w:left w:val="nil"/>
                <w:bottom w:val="nil"/>
                <w:right w:val="nil"/>
                <w:between w:val="nil"/>
              </w:pBdr>
              <w:spacing w:after="0"/>
            </w:pPr>
            <w:r w:rsidRPr="00AC6C9B">
              <w:rPr>
                <w:b/>
              </w:rPr>
              <w:t>PA only</w:t>
            </w:r>
          </w:p>
        </w:tc>
        <w:tc>
          <w:tcPr>
            <w:tcW w:w="1179" w:type="dxa"/>
          </w:tcPr>
          <w:p w14:paraId="3A2340B9" w14:textId="77777777" w:rsidR="00C127DF" w:rsidRPr="00AC6C9B" w:rsidRDefault="00C127DF" w:rsidP="00E4711C">
            <w:pPr>
              <w:pBdr>
                <w:top w:val="nil"/>
                <w:left w:val="nil"/>
                <w:bottom w:val="nil"/>
                <w:right w:val="nil"/>
                <w:between w:val="nil"/>
              </w:pBdr>
              <w:spacing w:after="0"/>
            </w:pPr>
            <w:r w:rsidRPr="00AC6C9B">
              <w:rPr>
                <w:b/>
              </w:rPr>
              <w:t>Image</w:t>
            </w:r>
          </w:p>
        </w:tc>
        <w:tc>
          <w:tcPr>
            <w:tcW w:w="1444" w:type="dxa"/>
          </w:tcPr>
          <w:p w14:paraId="7576C16F" w14:textId="1070A2A8" w:rsidR="00C127DF" w:rsidRPr="00AC6C9B" w:rsidRDefault="00C127DF" w:rsidP="00E4711C">
            <w:pPr>
              <w:pBdr>
                <w:top w:val="nil"/>
                <w:left w:val="nil"/>
                <w:bottom w:val="nil"/>
                <w:right w:val="nil"/>
                <w:between w:val="nil"/>
              </w:pBdr>
              <w:spacing w:after="0"/>
            </w:pPr>
          </w:p>
        </w:tc>
      </w:tr>
      <w:tr w:rsidR="00C127DF" w:rsidRPr="00FA10C5" w14:paraId="69192141" w14:textId="77777777" w:rsidTr="00E4711C">
        <w:trPr>
          <w:trHeight w:val="254"/>
          <w:jc w:val="center"/>
        </w:trPr>
        <w:tc>
          <w:tcPr>
            <w:tcW w:w="1524" w:type="dxa"/>
          </w:tcPr>
          <w:p w14:paraId="4140E911" w14:textId="77777777" w:rsidR="00C127DF" w:rsidRPr="00AC6C9B" w:rsidRDefault="00C127DF" w:rsidP="00E4711C">
            <w:pPr>
              <w:pBdr>
                <w:top w:val="nil"/>
                <w:left w:val="nil"/>
                <w:bottom w:val="nil"/>
                <w:right w:val="nil"/>
                <w:between w:val="nil"/>
              </w:pBdr>
              <w:spacing w:after="0"/>
            </w:pPr>
            <w:r w:rsidRPr="00AC6C9B">
              <w:t>QPSK</w:t>
            </w:r>
          </w:p>
        </w:tc>
        <w:tc>
          <w:tcPr>
            <w:tcW w:w="1582" w:type="dxa"/>
          </w:tcPr>
          <w:p w14:paraId="7239FB0D" w14:textId="77777777" w:rsidR="00C127DF" w:rsidRPr="00AC6C9B" w:rsidRDefault="00C127DF" w:rsidP="00E4711C">
            <w:pPr>
              <w:pBdr>
                <w:top w:val="nil"/>
                <w:left w:val="nil"/>
                <w:bottom w:val="nil"/>
                <w:right w:val="nil"/>
                <w:between w:val="nil"/>
              </w:pBdr>
              <w:spacing w:after="0"/>
            </w:pPr>
            <w:r w:rsidRPr="00AC6C9B">
              <w:t>17.5%</w:t>
            </w:r>
          </w:p>
        </w:tc>
        <w:tc>
          <w:tcPr>
            <w:tcW w:w="1105" w:type="dxa"/>
          </w:tcPr>
          <w:p w14:paraId="356125AC" w14:textId="77777777" w:rsidR="00C127DF" w:rsidRPr="00AC6C9B" w:rsidRDefault="00C127DF" w:rsidP="00E4711C">
            <w:pPr>
              <w:pBdr>
                <w:top w:val="nil"/>
                <w:left w:val="nil"/>
                <w:bottom w:val="nil"/>
                <w:right w:val="nil"/>
                <w:between w:val="nil"/>
              </w:pBdr>
              <w:spacing w:after="0"/>
            </w:pPr>
            <w:r w:rsidRPr="00AC6C9B">
              <w:t>10%</w:t>
            </w:r>
          </w:p>
        </w:tc>
        <w:tc>
          <w:tcPr>
            <w:tcW w:w="1179" w:type="dxa"/>
          </w:tcPr>
          <w:p w14:paraId="6AEF0C60" w14:textId="4C1CBA5B" w:rsidR="00C127DF" w:rsidRPr="00AC6C9B" w:rsidRDefault="00271DDC" w:rsidP="00E4711C">
            <w:pPr>
              <w:pBdr>
                <w:top w:val="nil"/>
                <w:left w:val="nil"/>
                <w:bottom w:val="nil"/>
                <w:right w:val="nil"/>
                <w:between w:val="nil"/>
              </w:pBdr>
              <w:spacing w:after="0"/>
            </w:pPr>
            <w:r>
              <w:t>34</w:t>
            </w:r>
            <w:r w:rsidRPr="00AC6C9B">
              <w:t>dB</w:t>
            </w:r>
          </w:p>
        </w:tc>
        <w:tc>
          <w:tcPr>
            <w:tcW w:w="1444" w:type="dxa"/>
          </w:tcPr>
          <w:p w14:paraId="6FBAB75B" w14:textId="05261F29" w:rsidR="00C127DF" w:rsidRPr="00AC6C9B" w:rsidRDefault="00C127DF" w:rsidP="00E4711C">
            <w:pPr>
              <w:pBdr>
                <w:top w:val="nil"/>
                <w:left w:val="nil"/>
                <w:bottom w:val="nil"/>
                <w:right w:val="nil"/>
                <w:between w:val="nil"/>
              </w:pBdr>
              <w:spacing w:after="0"/>
            </w:pPr>
          </w:p>
        </w:tc>
      </w:tr>
      <w:tr w:rsidR="00C127DF" w:rsidRPr="00FA10C5" w14:paraId="7850B5DF" w14:textId="77777777" w:rsidTr="00E4711C">
        <w:trPr>
          <w:trHeight w:val="254"/>
          <w:jc w:val="center"/>
        </w:trPr>
        <w:tc>
          <w:tcPr>
            <w:tcW w:w="1524" w:type="dxa"/>
          </w:tcPr>
          <w:p w14:paraId="041DBCEB" w14:textId="77777777" w:rsidR="00C127DF" w:rsidRPr="00AC6C9B" w:rsidRDefault="00C127DF" w:rsidP="00E4711C">
            <w:pPr>
              <w:pBdr>
                <w:top w:val="nil"/>
                <w:left w:val="nil"/>
                <w:bottom w:val="nil"/>
                <w:right w:val="nil"/>
                <w:between w:val="nil"/>
              </w:pBdr>
              <w:spacing w:after="0"/>
            </w:pPr>
            <w:r w:rsidRPr="00AC6C9B">
              <w:t>16QAM</w:t>
            </w:r>
          </w:p>
        </w:tc>
        <w:tc>
          <w:tcPr>
            <w:tcW w:w="1582" w:type="dxa"/>
          </w:tcPr>
          <w:p w14:paraId="03E531FB" w14:textId="77777777" w:rsidR="00C127DF" w:rsidRPr="00AC6C9B" w:rsidRDefault="00C127DF" w:rsidP="00E4711C">
            <w:pPr>
              <w:pBdr>
                <w:top w:val="nil"/>
                <w:left w:val="nil"/>
                <w:bottom w:val="nil"/>
                <w:right w:val="nil"/>
                <w:between w:val="nil"/>
              </w:pBdr>
              <w:spacing w:after="0"/>
            </w:pPr>
            <w:r w:rsidRPr="00AC6C9B">
              <w:t>12.5%</w:t>
            </w:r>
          </w:p>
        </w:tc>
        <w:tc>
          <w:tcPr>
            <w:tcW w:w="1105" w:type="dxa"/>
          </w:tcPr>
          <w:p w14:paraId="0ABB1CEA" w14:textId="77777777" w:rsidR="00C127DF" w:rsidRPr="00AC6C9B" w:rsidRDefault="00C127DF" w:rsidP="00E4711C">
            <w:pPr>
              <w:pBdr>
                <w:top w:val="nil"/>
                <w:left w:val="nil"/>
                <w:bottom w:val="nil"/>
                <w:right w:val="nil"/>
                <w:between w:val="nil"/>
              </w:pBdr>
              <w:spacing w:after="0"/>
            </w:pPr>
            <w:r w:rsidRPr="00AC6C9B">
              <w:t>8%</w:t>
            </w:r>
          </w:p>
        </w:tc>
        <w:tc>
          <w:tcPr>
            <w:tcW w:w="1179" w:type="dxa"/>
          </w:tcPr>
          <w:p w14:paraId="4750EF5C" w14:textId="2286232A" w:rsidR="00C127DF" w:rsidRPr="00AC6C9B" w:rsidRDefault="00271DDC" w:rsidP="00E4711C">
            <w:pPr>
              <w:pBdr>
                <w:top w:val="nil"/>
                <w:left w:val="nil"/>
                <w:bottom w:val="nil"/>
                <w:right w:val="nil"/>
                <w:between w:val="nil"/>
              </w:pBdr>
              <w:spacing w:after="0"/>
            </w:pPr>
            <w:r>
              <w:t>34</w:t>
            </w:r>
            <w:r w:rsidRPr="00AC6C9B">
              <w:t>dB</w:t>
            </w:r>
          </w:p>
        </w:tc>
        <w:tc>
          <w:tcPr>
            <w:tcW w:w="1444" w:type="dxa"/>
          </w:tcPr>
          <w:p w14:paraId="06FB78AA" w14:textId="0EFFCFBD" w:rsidR="00C127DF" w:rsidRPr="00AC6C9B" w:rsidRDefault="00C127DF" w:rsidP="00E4711C">
            <w:pPr>
              <w:pBdr>
                <w:top w:val="nil"/>
                <w:left w:val="nil"/>
                <w:bottom w:val="nil"/>
                <w:right w:val="nil"/>
                <w:between w:val="nil"/>
              </w:pBdr>
              <w:spacing w:after="0"/>
            </w:pPr>
          </w:p>
        </w:tc>
      </w:tr>
      <w:tr w:rsidR="00C127DF" w:rsidRPr="00FA10C5" w14:paraId="4B2602CF" w14:textId="77777777" w:rsidTr="00E4711C">
        <w:trPr>
          <w:trHeight w:val="254"/>
          <w:jc w:val="center"/>
        </w:trPr>
        <w:tc>
          <w:tcPr>
            <w:tcW w:w="1524" w:type="dxa"/>
          </w:tcPr>
          <w:p w14:paraId="4B5E1AFB" w14:textId="77777777" w:rsidR="00C127DF" w:rsidRPr="00AC6C9B" w:rsidRDefault="00C127DF" w:rsidP="00E4711C">
            <w:pPr>
              <w:pBdr>
                <w:top w:val="nil"/>
                <w:left w:val="nil"/>
                <w:bottom w:val="nil"/>
                <w:right w:val="nil"/>
                <w:between w:val="nil"/>
              </w:pBdr>
              <w:spacing w:after="0"/>
            </w:pPr>
            <w:r w:rsidRPr="00AC6C9B">
              <w:t>64QAM</w:t>
            </w:r>
          </w:p>
        </w:tc>
        <w:tc>
          <w:tcPr>
            <w:tcW w:w="1582" w:type="dxa"/>
          </w:tcPr>
          <w:p w14:paraId="743DE978" w14:textId="77777777" w:rsidR="00C127DF" w:rsidRPr="00AC6C9B" w:rsidRDefault="00C127DF" w:rsidP="00E4711C">
            <w:pPr>
              <w:pBdr>
                <w:top w:val="nil"/>
                <w:left w:val="nil"/>
                <w:bottom w:val="nil"/>
                <w:right w:val="nil"/>
                <w:between w:val="nil"/>
              </w:pBdr>
              <w:spacing w:after="0"/>
            </w:pPr>
            <w:r w:rsidRPr="00AC6C9B">
              <w:t>8%</w:t>
            </w:r>
          </w:p>
        </w:tc>
        <w:tc>
          <w:tcPr>
            <w:tcW w:w="1105" w:type="dxa"/>
          </w:tcPr>
          <w:p w14:paraId="06329C14" w14:textId="77777777" w:rsidR="00C127DF" w:rsidRPr="00AC6C9B" w:rsidRDefault="00C127DF" w:rsidP="00E4711C">
            <w:pPr>
              <w:pBdr>
                <w:top w:val="nil"/>
                <w:left w:val="nil"/>
                <w:bottom w:val="nil"/>
                <w:right w:val="nil"/>
                <w:between w:val="nil"/>
              </w:pBdr>
              <w:spacing w:after="0"/>
            </w:pPr>
            <w:r w:rsidRPr="00AC6C9B">
              <w:t>4%</w:t>
            </w:r>
          </w:p>
        </w:tc>
        <w:tc>
          <w:tcPr>
            <w:tcW w:w="1179" w:type="dxa"/>
          </w:tcPr>
          <w:p w14:paraId="5E9A6BED" w14:textId="06D13219" w:rsidR="00C127DF" w:rsidRPr="00AC6C9B" w:rsidRDefault="00271DDC" w:rsidP="00E4711C">
            <w:pPr>
              <w:pBdr>
                <w:top w:val="nil"/>
                <w:left w:val="nil"/>
                <w:bottom w:val="nil"/>
                <w:right w:val="nil"/>
                <w:between w:val="nil"/>
              </w:pBdr>
              <w:spacing w:after="0"/>
            </w:pPr>
            <w:r>
              <w:t>34</w:t>
            </w:r>
            <w:r w:rsidRPr="00AC6C9B">
              <w:t>dB</w:t>
            </w:r>
          </w:p>
        </w:tc>
        <w:tc>
          <w:tcPr>
            <w:tcW w:w="1444" w:type="dxa"/>
          </w:tcPr>
          <w:p w14:paraId="652B59EF" w14:textId="227B918C" w:rsidR="00C127DF" w:rsidRPr="00AC6C9B" w:rsidRDefault="00C127DF" w:rsidP="00E4711C">
            <w:pPr>
              <w:pBdr>
                <w:top w:val="nil"/>
                <w:left w:val="nil"/>
                <w:bottom w:val="nil"/>
                <w:right w:val="nil"/>
                <w:between w:val="nil"/>
              </w:pBdr>
              <w:spacing w:after="0"/>
            </w:pPr>
          </w:p>
        </w:tc>
      </w:tr>
      <w:tr w:rsidR="00C127DF" w:rsidRPr="00FA10C5" w14:paraId="5EFCA655" w14:textId="77777777" w:rsidTr="00E4711C">
        <w:trPr>
          <w:trHeight w:val="254"/>
          <w:jc w:val="center"/>
        </w:trPr>
        <w:tc>
          <w:tcPr>
            <w:tcW w:w="1524" w:type="dxa"/>
          </w:tcPr>
          <w:p w14:paraId="0C46A900" w14:textId="77777777" w:rsidR="00C127DF" w:rsidRPr="00AC6C9B" w:rsidRDefault="00C127DF" w:rsidP="00E4711C">
            <w:pPr>
              <w:pBdr>
                <w:top w:val="nil"/>
                <w:left w:val="nil"/>
                <w:bottom w:val="nil"/>
                <w:right w:val="nil"/>
                <w:between w:val="nil"/>
              </w:pBdr>
              <w:spacing w:after="0"/>
            </w:pPr>
            <w:r w:rsidRPr="00AC6C9B">
              <w:t>256QAM</w:t>
            </w:r>
          </w:p>
        </w:tc>
        <w:tc>
          <w:tcPr>
            <w:tcW w:w="1582" w:type="dxa"/>
          </w:tcPr>
          <w:p w14:paraId="0DCE2AC3" w14:textId="77777777" w:rsidR="00C127DF" w:rsidRPr="00AC6C9B" w:rsidRDefault="00C127DF" w:rsidP="00E4711C">
            <w:pPr>
              <w:pBdr>
                <w:top w:val="nil"/>
                <w:left w:val="nil"/>
                <w:bottom w:val="nil"/>
                <w:right w:val="nil"/>
                <w:between w:val="nil"/>
              </w:pBdr>
              <w:spacing w:after="0"/>
            </w:pPr>
            <w:r w:rsidRPr="00AC6C9B">
              <w:t>3.5%</w:t>
            </w:r>
          </w:p>
        </w:tc>
        <w:tc>
          <w:tcPr>
            <w:tcW w:w="1105" w:type="dxa"/>
          </w:tcPr>
          <w:p w14:paraId="394B3270" w14:textId="77777777" w:rsidR="00C127DF" w:rsidRPr="00AC6C9B" w:rsidRDefault="00C127DF" w:rsidP="00E4711C">
            <w:pPr>
              <w:pBdr>
                <w:top w:val="nil"/>
                <w:left w:val="nil"/>
                <w:bottom w:val="nil"/>
                <w:right w:val="nil"/>
                <w:between w:val="nil"/>
              </w:pBdr>
              <w:spacing w:after="0"/>
            </w:pPr>
            <w:r w:rsidRPr="00AC6C9B">
              <w:t>1.8%</w:t>
            </w:r>
          </w:p>
        </w:tc>
        <w:tc>
          <w:tcPr>
            <w:tcW w:w="1179" w:type="dxa"/>
          </w:tcPr>
          <w:p w14:paraId="14DAC3FD" w14:textId="77777777" w:rsidR="00C127DF" w:rsidRPr="00AC6C9B" w:rsidRDefault="00C127DF" w:rsidP="00E4711C">
            <w:pPr>
              <w:pBdr>
                <w:top w:val="nil"/>
                <w:left w:val="nil"/>
                <w:bottom w:val="nil"/>
                <w:right w:val="nil"/>
                <w:between w:val="nil"/>
              </w:pBdr>
              <w:spacing w:after="0"/>
            </w:pPr>
            <w:r w:rsidRPr="00AC6C9B">
              <w:t>34dB</w:t>
            </w:r>
          </w:p>
        </w:tc>
        <w:tc>
          <w:tcPr>
            <w:tcW w:w="1444" w:type="dxa"/>
          </w:tcPr>
          <w:p w14:paraId="279D7776" w14:textId="798B5EA1" w:rsidR="00C127DF" w:rsidRPr="00AC6C9B" w:rsidRDefault="00C127DF" w:rsidP="00E4711C">
            <w:pPr>
              <w:pBdr>
                <w:top w:val="nil"/>
                <w:left w:val="nil"/>
                <w:bottom w:val="nil"/>
                <w:right w:val="nil"/>
                <w:between w:val="nil"/>
              </w:pBdr>
              <w:spacing w:after="0"/>
            </w:pPr>
          </w:p>
        </w:tc>
      </w:tr>
    </w:tbl>
    <w:p w14:paraId="1D85FB20" w14:textId="77777777" w:rsidR="00C127DF" w:rsidRPr="00FA10C5" w:rsidRDefault="00C127DF" w:rsidP="00C127DF">
      <w:pPr>
        <w:pBdr>
          <w:top w:val="nil"/>
          <w:left w:val="nil"/>
          <w:bottom w:val="nil"/>
          <w:right w:val="nil"/>
          <w:between w:val="nil"/>
        </w:pBdr>
        <w:spacing w:after="0"/>
        <w:ind w:left="720"/>
        <w:rPr>
          <w:color w:val="0070C0"/>
        </w:rPr>
      </w:pPr>
    </w:p>
    <w:p w14:paraId="37FFB1D9"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IBE and impairment exceptions are same as NR-U</w:t>
      </w:r>
    </w:p>
    <w:p w14:paraId="6756A6A6" w14:textId="77777777" w:rsidR="00C127DF" w:rsidRPr="00AC6C9B" w:rsidRDefault="00C127DF" w:rsidP="00C127DF">
      <w:pPr>
        <w:numPr>
          <w:ilvl w:val="0"/>
          <w:numId w:val="14"/>
        </w:numPr>
        <w:pBdr>
          <w:top w:val="nil"/>
          <w:left w:val="nil"/>
          <w:bottom w:val="nil"/>
          <w:right w:val="nil"/>
          <w:between w:val="nil"/>
        </w:pBdr>
        <w:spacing w:after="0"/>
      </w:pPr>
      <w:r w:rsidRPr="00AC6C9B">
        <w:t>Reuse IBE mask from TS38.10101 Table 6.4F.2.3-1</w:t>
      </w:r>
    </w:p>
    <w:p w14:paraId="02441FD3" w14:textId="77777777" w:rsidR="00C127DF" w:rsidRPr="00AC6C9B" w:rsidRDefault="00C127DF" w:rsidP="00C127DF">
      <w:pPr>
        <w:numPr>
          <w:ilvl w:val="0"/>
          <w:numId w:val="14"/>
        </w:numPr>
        <w:pBdr>
          <w:top w:val="nil"/>
          <w:left w:val="nil"/>
          <w:bottom w:val="nil"/>
          <w:right w:val="nil"/>
          <w:between w:val="nil"/>
        </w:pBdr>
        <w:spacing w:after="0"/>
      </w:pPr>
      <w:r w:rsidRPr="00AC6C9B">
        <w:t>Image/carrier exceptions position and specific test according to interlaces.</w:t>
      </w:r>
    </w:p>
    <w:p w14:paraId="0A859C4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ACLR: 27dBc for both PC3/PC5 UE with NR MBW</w:t>
      </w:r>
    </w:p>
    <w:p w14:paraId="42C7F86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SEM according to 38.101-1 clause 6.5F.2.2</w:t>
      </w:r>
    </w:p>
    <w:p w14:paraId="0C90636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PA calibration &amp; PA configuration: </w:t>
      </w:r>
    </w:p>
    <w:p w14:paraId="695A5CF0" w14:textId="7646BD04" w:rsidR="00C127DF" w:rsidRPr="00AC6C9B" w:rsidRDefault="00C127DF" w:rsidP="00C127DF">
      <w:pPr>
        <w:numPr>
          <w:ilvl w:val="0"/>
          <w:numId w:val="14"/>
        </w:numPr>
        <w:pBdr>
          <w:top w:val="nil"/>
          <w:left w:val="nil"/>
          <w:bottom w:val="nil"/>
          <w:right w:val="nil"/>
          <w:between w:val="nil"/>
        </w:pBdr>
        <w:spacing w:after="0"/>
      </w:pPr>
      <w:r w:rsidRPr="00AC6C9B">
        <w:t>P</w:t>
      </w:r>
      <w:r w:rsidR="00B34297">
        <w:rPr>
          <w:rFonts w:hint="eastAsia"/>
          <w:lang w:eastAsia="zh-CN"/>
        </w:rPr>
        <w:t>ower</w:t>
      </w:r>
      <w:r w:rsidR="00B34297">
        <w:t xml:space="preserve"> class </w:t>
      </w:r>
      <w:r w:rsidRPr="00AC6C9B">
        <w:t>5 (single PA): 1dB MPR and DFT-s-OFDM QPSK 100RB3 20MHz waveform with 27dB ACLR</w:t>
      </w:r>
    </w:p>
    <w:p w14:paraId="4AAC512F" w14:textId="70B9DD1A"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MPR table format can be reused the MPR format of NR-U according to each transmitted channel </w:t>
      </w:r>
      <w:proofErr w:type="spellStart"/>
      <w:r w:rsidRPr="00BF4793">
        <w:rPr>
          <w:color w:val="000000"/>
        </w:rPr>
        <w:t>e.</w:t>
      </w:r>
      <w:proofErr w:type="gramStart"/>
      <w:r w:rsidRPr="00BF4793">
        <w:rPr>
          <w:color w:val="000000"/>
        </w:rPr>
        <w:t>g.PSSCH</w:t>
      </w:r>
      <w:proofErr w:type="spellEnd"/>
      <w:proofErr w:type="gramEnd"/>
      <w:r w:rsidRPr="00BF4793">
        <w:rPr>
          <w:color w:val="000000"/>
        </w:rPr>
        <w:t>/PSCCH transmission, PSFCH transmission and PSBCH transmission</w:t>
      </w:r>
      <w:r w:rsidR="00723960" w:rsidRPr="00723960">
        <w:rPr>
          <w:color w:val="000000"/>
        </w:rPr>
        <w:t xml:space="preserve"> if any issue is not seen.</w:t>
      </w:r>
      <w:r w:rsidRPr="00BF4793">
        <w:rPr>
          <w:color w:val="000000"/>
        </w:rPr>
        <w:t>.</w:t>
      </w:r>
    </w:p>
    <w:p w14:paraId="4FB3446D"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The MPR will be applied to all SCS in all active 20 MHz sub-bands contiguously allocated in the channel.  </w:t>
      </w:r>
    </w:p>
    <w:p w14:paraId="2B54E6F6" w14:textId="3DBFC9BF" w:rsidR="00C127DF" w:rsidRPr="003023C6" w:rsidRDefault="00C127DF" w:rsidP="00C127DF">
      <w:pPr>
        <w:numPr>
          <w:ilvl w:val="1"/>
          <w:numId w:val="13"/>
        </w:numPr>
        <w:pBdr>
          <w:top w:val="nil"/>
          <w:left w:val="nil"/>
          <w:bottom w:val="nil"/>
          <w:right w:val="nil"/>
          <w:between w:val="nil"/>
        </w:pBdr>
        <w:autoSpaceDE w:val="0"/>
        <w:autoSpaceDN w:val="0"/>
        <w:adjustRightInd w:val="0"/>
        <w:spacing w:after="0"/>
      </w:pPr>
      <w:r w:rsidRPr="00E4711C">
        <w:t xml:space="preserve">Follow the RB interlaced allocation based on Table 6.2F.2-1 and Table 6.2F.2-2 in TS38.101-1. Also refer the interlaced allocations with uplink resource allocation type 2 as specified in TS 38.214. FFS on the inter-laced RB allocation for PSFCH, </w:t>
      </w:r>
      <w:r w:rsidR="00723960">
        <w:t>and on the repeated RB allocation for</w:t>
      </w:r>
      <w:r w:rsidR="00723960" w:rsidRPr="00E4711C">
        <w:t xml:space="preserve"> </w:t>
      </w:r>
      <w:r w:rsidRPr="00E4711C">
        <w:t xml:space="preserve">S-SSB by RAN1  </w:t>
      </w:r>
    </w:p>
    <w:p w14:paraId="732D2B47" w14:textId="77777777" w:rsidR="00C127DF" w:rsidRDefault="00C127DF" w:rsidP="00C127DF">
      <w:pPr>
        <w:rPr>
          <w:rFonts w:eastAsia="Courier New"/>
          <w:lang w:eastAsia="zh-CN"/>
        </w:rPr>
      </w:pPr>
    </w:p>
    <w:p w14:paraId="26E240AD" w14:textId="77777777" w:rsidR="00C127DF" w:rsidRDefault="00C127DF" w:rsidP="00C127DF">
      <w:pPr>
        <w:rPr>
          <w:rFonts w:eastAsia="Courier New"/>
          <w:lang w:eastAsia="zh-CN"/>
        </w:rPr>
      </w:pPr>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14:paraId="50D7E651" w14:textId="77777777" w:rsidR="00C127DF" w:rsidRPr="00AE1722" w:rsidRDefault="00C127DF" w:rsidP="00C127DF">
      <w:pPr>
        <w:pStyle w:val="TH"/>
      </w:pPr>
      <w:r>
        <w:t>Table 6</w:t>
      </w:r>
      <w:r w:rsidRPr="00414DAE">
        <w:t>.</w:t>
      </w:r>
      <w:r>
        <w:t>1.2-1</w:t>
      </w:r>
      <w:r w:rsidRPr="00414DAE">
        <w:t>:</w:t>
      </w:r>
      <w:r>
        <w:t xml:space="preserve">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C127DF" w:rsidRPr="00F25884" w14:paraId="61E78571" w14:textId="77777777" w:rsidTr="00E4711C">
        <w:trPr>
          <w:trHeight w:val="356"/>
          <w:jc w:val="center"/>
        </w:trPr>
        <w:tc>
          <w:tcPr>
            <w:tcW w:w="3798" w:type="dxa"/>
            <w:shd w:val="clear" w:color="auto" w:fill="auto"/>
            <w:vAlign w:val="center"/>
          </w:tcPr>
          <w:p w14:paraId="05AB977B" w14:textId="77777777" w:rsidR="00C127DF" w:rsidRPr="00F25884" w:rsidRDefault="00C127DF" w:rsidP="00E4711C">
            <w:pPr>
              <w:pStyle w:val="TAH"/>
              <w:rPr>
                <w:lang w:val="en-US" w:eastAsia="zh-CN"/>
              </w:rPr>
            </w:pPr>
            <w:r>
              <w:rPr>
                <w:lang w:val="en-US" w:eastAsia="zh-CN"/>
              </w:rPr>
              <w:t>Items</w:t>
            </w:r>
          </w:p>
        </w:tc>
        <w:tc>
          <w:tcPr>
            <w:tcW w:w="4131" w:type="dxa"/>
            <w:shd w:val="clear" w:color="auto" w:fill="auto"/>
            <w:vAlign w:val="center"/>
          </w:tcPr>
          <w:p w14:paraId="22DF0C4C" w14:textId="77777777" w:rsidR="00C127DF" w:rsidRPr="00F25884" w:rsidRDefault="00C127DF" w:rsidP="00E4711C">
            <w:pPr>
              <w:pStyle w:val="TAH"/>
              <w:rPr>
                <w:lang w:val="en-US" w:eastAsia="zh-CN"/>
              </w:rPr>
            </w:pPr>
            <w:r w:rsidRPr="00F25884">
              <w:rPr>
                <w:lang w:val="en-US" w:eastAsia="zh-CN"/>
              </w:rPr>
              <w:t>Assumption</w:t>
            </w:r>
          </w:p>
        </w:tc>
      </w:tr>
      <w:tr w:rsidR="00C127DF" w:rsidRPr="00F25884" w14:paraId="1CC66CB6" w14:textId="77777777" w:rsidTr="00E4711C">
        <w:trPr>
          <w:trHeight w:val="555"/>
          <w:jc w:val="center"/>
        </w:trPr>
        <w:tc>
          <w:tcPr>
            <w:tcW w:w="3798" w:type="dxa"/>
            <w:shd w:val="clear" w:color="auto" w:fill="auto"/>
          </w:tcPr>
          <w:p w14:paraId="09F724FC" w14:textId="77777777" w:rsidR="00C127DF" w:rsidRPr="00A336E5" w:rsidRDefault="00C127DF" w:rsidP="00E4711C">
            <w:pPr>
              <w:pStyle w:val="TAC"/>
              <w:rPr>
                <w:lang w:val="en-US" w:eastAsia="zh-CN"/>
              </w:rPr>
            </w:pPr>
            <w:r w:rsidRPr="00A336E5">
              <w:rPr>
                <w:lang w:val="en-US" w:eastAsia="zh-CN"/>
              </w:rPr>
              <w:t>Allowed sub-channel sizes</w:t>
            </w:r>
          </w:p>
        </w:tc>
        <w:tc>
          <w:tcPr>
            <w:tcW w:w="4131" w:type="dxa"/>
            <w:shd w:val="clear" w:color="auto" w:fill="auto"/>
          </w:tcPr>
          <w:p w14:paraId="69527E5C" w14:textId="77777777" w:rsidR="00C127DF" w:rsidRPr="006B1C9C" w:rsidRDefault="00C127DF" w:rsidP="00E4711C">
            <w:pPr>
              <w:pStyle w:val="TAC"/>
              <w:rPr>
                <w:lang w:val="en-US" w:eastAsia="zh-CN"/>
              </w:rPr>
            </w:pPr>
            <w:r w:rsidRPr="006B1C9C">
              <w:rPr>
                <w:lang w:val="en-US" w:eastAsia="zh-CN"/>
              </w:rPr>
              <w:t>Support {10, 12, 15, 20, 25, 50, 75, 100} PRBs for possible sub-channel size.</w:t>
            </w:r>
          </w:p>
        </w:tc>
      </w:tr>
      <w:tr w:rsidR="00C127DF" w:rsidRPr="00C005B9" w14:paraId="3570FD60" w14:textId="77777777" w:rsidTr="00E4711C">
        <w:trPr>
          <w:trHeight w:val="555"/>
          <w:jc w:val="center"/>
        </w:trPr>
        <w:tc>
          <w:tcPr>
            <w:tcW w:w="3798" w:type="dxa"/>
            <w:shd w:val="clear" w:color="auto" w:fill="auto"/>
          </w:tcPr>
          <w:p w14:paraId="03453B11" w14:textId="77777777" w:rsidR="00C127DF" w:rsidRDefault="00C127DF" w:rsidP="00E4711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11F7B074" w14:textId="77777777" w:rsidR="00C127DF" w:rsidRDefault="00C127DF" w:rsidP="00E4711C">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14:paraId="66390B3C" w14:textId="77777777" w:rsidR="00C127DF" w:rsidRPr="006B1C9C" w:rsidRDefault="00C127DF" w:rsidP="00E4711C">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C127DF" w:rsidRPr="00F25884" w14:paraId="3E87BD9D" w14:textId="77777777" w:rsidTr="00E4711C">
        <w:trPr>
          <w:trHeight w:val="555"/>
          <w:jc w:val="center"/>
        </w:trPr>
        <w:tc>
          <w:tcPr>
            <w:tcW w:w="3798" w:type="dxa"/>
            <w:shd w:val="clear" w:color="auto" w:fill="auto"/>
            <w:hideMark/>
          </w:tcPr>
          <w:p w14:paraId="4AB51A06" w14:textId="77777777" w:rsidR="00C127DF" w:rsidRPr="005C07E2" w:rsidRDefault="00C127DF" w:rsidP="00E4711C">
            <w:pPr>
              <w:pStyle w:val="TAC"/>
              <w:rPr>
                <w:lang w:val="en-US" w:eastAsia="zh-CN"/>
              </w:rPr>
            </w:pPr>
            <w:r w:rsidRPr="005C07E2">
              <w:rPr>
                <w:lang w:val="en-US" w:eastAsia="zh-CN"/>
              </w:rPr>
              <w:t>Regarding PSCCH / PSSCH multiplexing</w:t>
            </w:r>
          </w:p>
        </w:tc>
        <w:tc>
          <w:tcPr>
            <w:tcW w:w="4131" w:type="dxa"/>
            <w:shd w:val="clear" w:color="auto" w:fill="auto"/>
          </w:tcPr>
          <w:p w14:paraId="20B44354" w14:textId="77777777" w:rsidR="00C127DF" w:rsidRPr="006B1C9C" w:rsidRDefault="00C127DF" w:rsidP="00E4711C">
            <w:pPr>
              <w:pStyle w:val="TAC"/>
              <w:rPr>
                <w:lang w:val="en-US" w:eastAsia="zh-CN"/>
              </w:rPr>
            </w:pPr>
            <w:r w:rsidRPr="00F44FAD">
              <w:rPr>
                <w:rFonts w:cs="Arial"/>
                <w:noProof/>
                <w:lang w:val="en-US" w:eastAsia="ko-KR"/>
              </w:rPr>
              <w:drawing>
                <wp:inline distT="0" distB="0" distL="0" distR="0" wp14:anchorId="5C55619D" wp14:editId="528E9DF3">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C127DF" w:rsidRPr="00F25884" w14:paraId="09D37E19" w14:textId="77777777" w:rsidTr="00E4711C">
        <w:trPr>
          <w:trHeight w:val="555"/>
          <w:jc w:val="center"/>
        </w:trPr>
        <w:tc>
          <w:tcPr>
            <w:tcW w:w="3798" w:type="dxa"/>
            <w:shd w:val="clear" w:color="auto" w:fill="auto"/>
          </w:tcPr>
          <w:p w14:paraId="7882108A" w14:textId="77777777" w:rsidR="00C127DF" w:rsidRPr="005C07E2" w:rsidRDefault="00C127DF" w:rsidP="00E4711C">
            <w:pPr>
              <w:pStyle w:val="TAC"/>
              <w:rPr>
                <w:lang w:val="en-US" w:eastAsia="zh-CN"/>
              </w:rPr>
            </w:pPr>
            <w:r w:rsidRPr="005C07E2">
              <w:rPr>
                <w:lang w:val="en-US" w:eastAsia="zh-CN"/>
              </w:rPr>
              <w:t>PSCCH size</w:t>
            </w:r>
          </w:p>
        </w:tc>
        <w:tc>
          <w:tcPr>
            <w:tcW w:w="4131" w:type="dxa"/>
            <w:shd w:val="clear" w:color="auto" w:fill="auto"/>
          </w:tcPr>
          <w:p w14:paraId="30C17C8A" w14:textId="77777777" w:rsidR="00C127DF" w:rsidRPr="006B1C9C" w:rsidRDefault="00C127DF" w:rsidP="00E4711C">
            <w:pPr>
              <w:pStyle w:val="TAC"/>
              <w:rPr>
                <w:lang w:val="en-US" w:eastAsia="zh-CN"/>
              </w:rPr>
            </w:pPr>
            <w:r w:rsidRPr="006B1C9C">
              <w:rPr>
                <w:lang w:val="en-US" w:eastAsia="zh-CN"/>
              </w:rPr>
              <w:t>10RB*3 Symbols</w:t>
            </w:r>
          </w:p>
        </w:tc>
      </w:tr>
      <w:tr w:rsidR="00C127DF" w:rsidRPr="00F25884" w14:paraId="32192C42" w14:textId="77777777" w:rsidTr="00E4711C">
        <w:trPr>
          <w:trHeight w:val="557"/>
          <w:jc w:val="center"/>
        </w:trPr>
        <w:tc>
          <w:tcPr>
            <w:tcW w:w="3798" w:type="dxa"/>
            <w:shd w:val="clear" w:color="auto" w:fill="auto"/>
          </w:tcPr>
          <w:p w14:paraId="11992EE5" w14:textId="77777777" w:rsidR="00C127DF" w:rsidRPr="005C07E2" w:rsidRDefault="00C127DF" w:rsidP="00E4711C">
            <w:pPr>
              <w:pStyle w:val="TAC"/>
              <w:rPr>
                <w:lang w:val="en-US" w:eastAsia="zh-CN"/>
              </w:rPr>
            </w:pPr>
            <w:r w:rsidRPr="005C07E2">
              <w:rPr>
                <w:lang w:val="en-US" w:eastAsia="zh-CN"/>
              </w:rPr>
              <w:t>PSD offset of X dB between PSCCH and PSSCH</w:t>
            </w:r>
          </w:p>
        </w:tc>
        <w:tc>
          <w:tcPr>
            <w:tcW w:w="4131" w:type="dxa"/>
            <w:shd w:val="clear" w:color="auto" w:fill="auto"/>
          </w:tcPr>
          <w:p w14:paraId="3CA8C84E" w14:textId="77777777" w:rsidR="00C127DF" w:rsidRPr="006B1C9C" w:rsidRDefault="00C127DF" w:rsidP="00E4711C">
            <w:pPr>
              <w:pStyle w:val="TAC"/>
              <w:rPr>
                <w:rFonts w:eastAsia="Courier New"/>
                <w:lang w:val="en-US" w:eastAsia="zh-CN"/>
              </w:rPr>
            </w:pPr>
            <w:r w:rsidRPr="006B1C9C">
              <w:rPr>
                <w:lang w:val="en-US" w:eastAsia="zh-CN"/>
              </w:rPr>
              <w:t>0dB</w:t>
            </w:r>
          </w:p>
        </w:tc>
      </w:tr>
    </w:tbl>
    <w:p w14:paraId="0AC3A43D" w14:textId="77777777" w:rsidR="00C127DF" w:rsidRDefault="00C127DF" w:rsidP="00C127DF">
      <w:pPr>
        <w:spacing w:after="240"/>
      </w:pPr>
    </w:p>
    <w:p w14:paraId="0E807DD9" w14:textId="77777777" w:rsidR="00C127DF" w:rsidRDefault="00C127DF" w:rsidP="00C127DF">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SL-U operation</w:t>
      </w:r>
      <w:r w:rsidRPr="008E7E49">
        <w:rPr>
          <w:rFonts w:eastAsia="Courier New"/>
          <w:lang w:eastAsia="zh-CN"/>
        </w:rPr>
        <w:t>,</w:t>
      </w:r>
      <w:r>
        <w:rPr>
          <w:rFonts w:eastAsia="Courier New"/>
          <w:lang w:eastAsia="zh-CN"/>
        </w:rPr>
        <w:t xml:space="preserve"> RAN4 assumed as follow</w:t>
      </w:r>
    </w:p>
    <w:p w14:paraId="72689E75" w14:textId="77777777" w:rsidR="00C127DF" w:rsidRPr="00AE1722" w:rsidRDefault="00C127DF" w:rsidP="00C127DF">
      <w:pPr>
        <w:pStyle w:val="TH"/>
      </w:pPr>
      <w:r>
        <w:lastRenderedPageBreak/>
        <w:t>Table 6</w:t>
      </w:r>
      <w:r w:rsidRPr="00414DAE">
        <w:t>.</w:t>
      </w:r>
      <w:r>
        <w:t>1.2-2</w:t>
      </w:r>
      <w:r w:rsidRPr="00414DAE">
        <w:t>:</w:t>
      </w:r>
      <w:r>
        <w:t xml:space="preserve"> SL-U UE’s MPR simulation assumptions for PSFCH transmission</w:t>
      </w:r>
    </w:p>
    <w:tbl>
      <w:tblPr>
        <w:tblStyle w:val="a7"/>
        <w:tblW w:w="9344" w:type="dxa"/>
        <w:tblLook w:val="04A0" w:firstRow="1" w:lastRow="0" w:firstColumn="1" w:lastColumn="0" w:noHBand="0" w:noVBand="1"/>
      </w:tblPr>
      <w:tblGrid>
        <w:gridCol w:w="2263"/>
        <w:gridCol w:w="7081"/>
      </w:tblGrid>
      <w:tr w:rsidR="00C127DF" w:rsidRPr="00A336E5" w14:paraId="7B07326F" w14:textId="77777777" w:rsidTr="00E4711C">
        <w:trPr>
          <w:trHeight w:val="340"/>
        </w:trPr>
        <w:tc>
          <w:tcPr>
            <w:tcW w:w="2263" w:type="dxa"/>
            <w:hideMark/>
          </w:tcPr>
          <w:p w14:paraId="3293EA49" w14:textId="77777777" w:rsidR="00C127DF" w:rsidRPr="0018663A" w:rsidRDefault="00C127DF" w:rsidP="00E4711C">
            <w:pPr>
              <w:pStyle w:val="TAH"/>
              <w:rPr>
                <w:rFonts w:cs="Arial"/>
                <w:szCs w:val="36"/>
                <w:lang w:val="en-US" w:eastAsia="ko-KR"/>
              </w:rPr>
            </w:pPr>
            <w:r w:rsidRPr="0018663A">
              <w:rPr>
                <w:lang w:val="en-US" w:eastAsia="ko-KR"/>
              </w:rPr>
              <w:t>Items</w:t>
            </w:r>
          </w:p>
        </w:tc>
        <w:tc>
          <w:tcPr>
            <w:tcW w:w="7081" w:type="dxa"/>
            <w:hideMark/>
          </w:tcPr>
          <w:p w14:paraId="6F8FCF0E" w14:textId="77777777" w:rsidR="00C127DF" w:rsidRPr="0018663A" w:rsidRDefault="00C127DF" w:rsidP="00E4711C">
            <w:pPr>
              <w:pStyle w:val="TAH"/>
              <w:rPr>
                <w:rFonts w:cs="Arial"/>
                <w:szCs w:val="36"/>
                <w:lang w:val="en-US" w:eastAsia="ko-KR"/>
              </w:rPr>
            </w:pPr>
            <w:r w:rsidRPr="0018663A">
              <w:rPr>
                <w:lang w:val="en-US" w:eastAsia="ko-KR"/>
              </w:rPr>
              <w:t>Assumption</w:t>
            </w:r>
          </w:p>
        </w:tc>
      </w:tr>
      <w:tr w:rsidR="00C127DF" w:rsidRPr="00A336E5" w14:paraId="34A126BE" w14:textId="77777777" w:rsidTr="00E4711C">
        <w:trPr>
          <w:trHeight w:val="457"/>
        </w:trPr>
        <w:tc>
          <w:tcPr>
            <w:tcW w:w="2263" w:type="dxa"/>
            <w:hideMark/>
          </w:tcPr>
          <w:p w14:paraId="5E26D152" w14:textId="77777777" w:rsidR="00C127DF" w:rsidRPr="005C07E2" w:rsidRDefault="00C127DF" w:rsidP="00E4711C">
            <w:pPr>
              <w:pStyle w:val="TAC"/>
              <w:rPr>
                <w:rFonts w:cs="Arial"/>
                <w:szCs w:val="36"/>
                <w:lang w:val="en-US" w:eastAsia="ko-KR"/>
              </w:rPr>
            </w:pPr>
            <w:r w:rsidRPr="006B1C9C">
              <w:rPr>
                <w:lang w:val="en-US" w:eastAsia="ko-KR"/>
              </w:rPr>
              <w:t>Modulation for PSSCH</w:t>
            </w:r>
          </w:p>
        </w:tc>
        <w:tc>
          <w:tcPr>
            <w:tcW w:w="7081" w:type="dxa"/>
            <w:hideMark/>
          </w:tcPr>
          <w:p w14:paraId="12392084" w14:textId="77777777" w:rsidR="00C127DF" w:rsidRPr="006B1C9C" w:rsidRDefault="00C127DF" w:rsidP="00E4711C">
            <w:pPr>
              <w:pStyle w:val="TAC"/>
            </w:pPr>
            <w:r w:rsidRPr="006B1C9C">
              <w:t>QPSK</w:t>
            </w:r>
          </w:p>
        </w:tc>
      </w:tr>
      <w:tr w:rsidR="00C127DF" w:rsidRPr="00A336E5" w14:paraId="706E035D" w14:textId="77777777" w:rsidTr="00E4711C">
        <w:trPr>
          <w:trHeight w:val="457"/>
        </w:trPr>
        <w:tc>
          <w:tcPr>
            <w:tcW w:w="2263" w:type="dxa"/>
            <w:hideMark/>
          </w:tcPr>
          <w:p w14:paraId="2558291B" w14:textId="77777777" w:rsidR="00C127DF" w:rsidRPr="005C07E2" w:rsidRDefault="00C127DF" w:rsidP="00E4711C">
            <w:pPr>
              <w:pStyle w:val="TAC"/>
              <w:rPr>
                <w:rFonts w:cs="Arial"/>
                <w:szCs w:val="36"/>
                <w:lang w:val="en-US" w:eastAsia="ko-KR"/>
              </w:rPr>
            </w:pPr>
            <w:r w:rsidRPr="006B1C9C">
              <w:rPr>
                <w:lang w:val="en-US" w:eastAsia="ko-KR"/>
              </w:rPr>
              <w:t>PSFCH</w:t>
            </w:r>
          </w:p>
        </w:tc>
        <w:tc>
          <w:tcPr>
            <w:tcW w:w="7081" w:type="dxa"/>
            <w:hideMark/>
          </w:tcPr>
          <w:p w14:paraId="422DC1BB" w14:textId="77777777" w:rsidR="00C127DF" w:rsidRPr="006B1C9C" w:rsidRDefault="00C127DF" w:rsidP="00E4711C">
            <w:pPr>
              <w:pStyle w:val="TAC"/>
            </w:pPr>
            <w:r w:rsidRPr="006B1C9C">
              <w:t>ZC sequence</w:t>
            </w:r>
          </w:p>
        </w:tc>
      </w:tr>
      <w:tr w:rsidR="00C127DF" w:rsidRPr="00A336E5" w14:paraId="37412D0E" w14:textId="77777777" w:rsidTr="00E4711C">
        <w:trPr>
          <w:trHeight w:val="457"/>
        </w:trPr>
        <w:tc>
          <w:tcPr>
            <w:tcW w:w="2263" w:type="dxa"/>
            <w:hideMark/>
          </w:tcPr>
          <w:p w14:paraId="4783FE39" w14:textId="77777777" w:rsidR="00C127DF" w:rsidRPr="005C07E2" w:rsidRDefault="00C127DF" w:rsidP="00E4711C">
            <w:pPr>
              <w:pStyle w:val="TAC"/>
              <w:rPr>
                <w:rFonts w:cs="Arial"/>
                <w:szCs w:val="36"/>
                <w:lang w:val="en-US" w:eastAsia="ko-KR"/>
              </w:rPr>
            </w:pPr>
            <w:r w:rsidRPr="006B1C9C">
              <w:rPr>
                <w:lang w:val="en-US" w:eastAsia="ko-KR"/>
              </w:rPr>
              <w:t>Structure of Slot</w:t>
            </w:r>
          </w:p>
        </w:tc>
        <w:tc>
          <w:tcPr>
            <w:tcW w:w="7081" w:type="dxa"/>
            <w:hideMark/>
          </w:tcPr>
          <w:p w14:paraId="2DBC98DD" w14:textId="77777777" w:rsidR="00C127DF" w:rsidRPr="006B1C9C" w:rsidRDefault="00C127DF" w:rsidP="00E4711C">
            <w:pPr>
              <w:pStyle w:val="TAC"/>
            </w:pPr>
            <w:r w:rsidRPr="006B1C9C">
              <w:t xml:space="preserve">Baseline is </w:t>
            </w:r>
            <w:proofErr w:type="gramStart"/>
            <w:r w:rsidRPr="006B1C9C">
              <w:t>follow</w:t>
            </w:r>
            <w:proofErr w:type="gramEnd"/>
            <w:r w:rsidRPr="006B1C9C">
              <w:t xml:space="preserve"> RAN1 agreements</w:t>
            </w:r>
          </w:p>
        </w:tc>
      </w:tr>
      <w:tr w:rsidR="00723960" w:rsidRPr="00A336E5" w14:paraId="1C9FF725" w14:textId="77777777" w:rsidTr="00E4711C">
        <w:trPr>
          <w:trHeight w:val="457"/>
        </w:trPr>
        <w:tc>
          <w:tcPr>
            <w:tcW w:w="2263" w:type="dxa"/>
            <w:hideMark/>
          </w:tcPr>
          <w:p w14:paraId="5A6A3299" w14:textId="77777777" w:rsidR="00723960" w:rsidRPr="00F44FAD" w:rsidRDefault="00723960" w:rsidP="00723960">
            <w:pPr>
              <w:pStyle w:val="TAH"/>
              <w:rPr>
                <w:rFonts w:cs="Arial"/>
                <w:szCs w:val="36"/>
                <w:lang w:val="en-US" w:eastAsia="ko-KR"/>
              </w:rPr>
            </w:pPr>
            <w:bookmarkStart w:id="174" w:name="MCCQCTEMPBM_00000042" w:colFirst="1" w:colLast="1"/>
            <w:bookmarkStart w:id="175" w:name="MCCQCTEMPBM_00000071" w:colFirst="1" w:colLast="1"/>
            <w:r w:rsidRPr="006B1C9C">
              <w:rPr>
                <w:b w:val="0"/>
                <w:lang w:val="en-US" w:eastAsia="ko-KR"/>
              </w:rPr>
              <w:t>RB allocation</w:t>
            </w:r>
          </w:p>
        </w:tc>
        <w:tc>
          <w:tcPr>
            <w:tcW w:w="7081" w:type="dxa"/>
            <w:hideMark/>
          </w:tcPr>
          <w:p w14:paraId="0F683052" w14:textId="77777777" w:rsidR="00723960" w:rsidRPr="0018663A" w:rsidRDefault="00723960" w:rsidP="00723960">
            <w:pPr>
              <w:pStyle w:val="TAL"/>
              <w:rPr>
                <w:lang w:val="en-US" w:eastAsia="ko-KR"/>
              </w:rPr>
            </w:pPr>
            <w:r>
              <w:rPr>
                <w:lang w:val="en-US" w:eastAsia="ko-KR"/>
              </w:rPr>
              <w:t>- Power per RB is same in PSFCH for all users</w:t>
            </w:r>
          </w:p>
          <w:p w14:paraId="2B127ECD" w14:textId="77777777" w:rsidR="00723960" w:rsidRDefault="00723960" w:rsidP="00723960">
            <w:pPr>
              <w:pStyle w:val="TAL"/>
              <w:rPr>
                <w:lang w:val="en-US" w:eastAsia="ko-KR"/>
              </w:rPr>
            </w:pPr>
            <w:r>
              <w:rPr>
                <w:lang w:val="en-US" w:eastAsia="ko-KR"/>
              </w:rPr>
              <w:t xml:space="preserve">- </w:t>
            </w:r>
            <w:r w:rsidRPr="0018663A">
              <w:rPr>
                <w:lang w:val="en-US" w:eastAsia="ko-KR"/>
              </w:rPr>
              <w:t xml:space="preserve">Total power </w:t>
            </w:r>
            <w:r>
              <w:rPr>
                <w:lang w:val="en-US" w:eastAsia="ko-KR"/>
              </w:rPr>
              <w:t>is 20dBm</w:t>
            </w:r>
          </w:p>
          <w:p w14:paraId="7F973D1C" w14:textId="77777777" w:rsidR="00723960" w:rsidRDefault="00723960" w:rsidP="00723960">
            <w:pPr>
              <w:pStyle w:val="TAL"/>
              <w:rPr>
                <w:lang w:val="en-US" w:eastAsia="ko-KR"/>
              </w:rPr>
            </w:pPr>
            <w:r>
              <w:rPr>
                <w:lang w:val="en-US" w:eastAsia="ko-KR"/>
              </w:rPr>
              <w:t xml:space="preserve">- Single RB-set and multiple RB-sets will be considered based on RAN1 decision. </w:t>
            </w:r>
          </w:p>
          <w:p w14:paraId="681055AD" w14:textId="77777777" w:rsidR="00723960" w:rsidRDefault="00723960" w:rsidP="00723960">
            <w:pPr>
              <w:pStyle w:val="TAL"/>
              <w:ind w:firstLineChars="50" w:firstLine="90"/>
              <w:rPr>
                <w:lang w:val="en-US" w:eastAsia="ko-KR"/>
              </w:rPr>
            </w:pPr>
            <w:r>
              <w:rPr>
                <w:lang w:val="en-US" w:eastAsia="ko-KR"/>
              </w:rPr>
              <w:t>For single RB-set, RAN4 consider interlacing RBs for PSFCH</w:t>
            </w:r>
          </w:p>
          <w:p w14:paraId="55B3CD73" w14:textId="77777777" w:rsidR="00723960" w:rsidRDefault="00723960" w:rsidP="00723960">
            <w:pPr>
              <w:pStyle w:val="TAL"/>
              <w:ind w:firstLineChars="50" w:firstLine="90"/>
              <w:rPr>
                <w:lang w:val="en-US" w:eastAsia="ko-KR"/>
              </w:rPr>
            </w:pPr>
            <w:r>
              <w:rPr>
                <w:lang w:val="en-US" w:eastAsia="ko-KR"/>
              </w:rPr>
              <w:t>For multiple RB-sets, RAN4 considers both contiguous RB sets and non-contiguous RB sets.</w:t>
            </w:r>
          </w:p>
          <w:p w14:paraId="6DDD9B6D" w14:textId="77777777" w:rsidR="00723960" w:rsidRPr="0018663A" w:rsidRDefault="00723960" w:rsidP="00723960">
            <w:pPr>
              <w:pStyle w:val="TAL"/>
              <w:rPr>
                <w:lang w:val="en-US" w:eastAsia="ko-KR"/>
              </w:rPr>
            </w:pPr>
            <w:r>
              <w:rPr>
                <w:lang w:val="en-US" w:eastAsia="ko-KR"/>
              </w:rPr>
              <w:t xml:space="preserve">- </w:t>
            </w:r>
            <w:r>
              <w:rPr>
                <w:color w:val="000000" w:themeColor="text1"/>
                <w:lang w:val="sv-SE" w:eastAsia="zh-CN"/>
              </w:rPr>
              <w:t xml:space="preserve">N gap from RBstart to RBend </w:t>
            </w:r>
            <w:r>
              <w:rPr>
                <w:color w:val="000000" w:themeColor="text1"/>
                <w:lang w:val="en-US" w:eastAsia="zh-CN"/>
              </w:rPr>
              <w:t xml:space="preserve">of interlaced transmission </w:t>
            </w:r>
            <w:r>
              <w:rPr>
                <w:color w:val="000000" w:themeColor="text1"/>
                <w:lang w:val="sv-SE" w:eastAsia="zh-CN"/>
              </w:rPr>
              <w:t>should meet at least 80% of channel bandwidth in a single RB-set [,</w:t>
            </w:r>
            <w:r>
              <w:rPr>
                <w:lang w:val="en-US" w:eastAsia="ko-KR"/>
              </w:rPr>
              <w:t xml:space="preserve"> </w:t>
            </w:r>
            <w:proofErr w:type="spellStart"/>
            <w:r w:rsidRPr="0018663A">
              <w:rPr>
                <w:lang w:val="en-US" w:eastAsia="ko-KR"/>
              </w:rPr>
              <w:t>Ngap</w:t>
            </w:r>
            <w:proofErr w:type="spellEnd"/>
            <w:r w:rsidRPr="0018663A">
              <w:rPr>
                <w:lang w:val="en-US" w:eastAsia="ko-KR"/>
              </w:rPr>
              <w:t xml:space="preserve"> = </w:t>
            </w:r>
            <w:proofErr w:type="spellStart"/>
            <w:r w:rsidRPr="0018663A">
              <w:rPr>
                <w:lang w:val="en-US" w:eastAsia="ko-KR"/>
              </w:rPr>
              <w:t>RBend</w:t>
            </w:r>
            <w:proofErr w:type="spellEnd"/>
            <w:r w:rsidRPr="0018663A">
              <w:rPr>
                <w:lang w:val="en-US" w:eastAsia="ko-KR"/>
              </w:rPr>
              <w:t xml:space="preserve"> – </w:t>
            </w:r>
            <w:proofErr w:type="spellStart"/>
            <w:proofErr w:type="gramStart"/>
            <w:r w:rsidRPr="0018663A">
              <w:rPr>
                <w:lang w:val="en-US" w:eastAsia="ko-KR"/>
              </w:rPr>
              <w:t>RBstart</w:t>
            </w:r>
            <w:proofErr w:type="spellEnd"/>
            <w:r>
              <w:rPr>
                <w:lang w:val="en-US" w:eastAsia="ko-KR"/>
              </w:rPr>
              <w:t xml:space="preserve"> ]</w:t>
            </w:r>
            <w:proofErr w:type="gramEnd"/>
            <w:r>
              <w:rPr>
                <w:lang w:val="en-US" w:eastAsia="ko-KR"/>
              </w:rPr>
              <w:t>.</w:t>
            </w:r>
          </w:p>
          <w:p w14:paraId="7D32B03C" w14:textId="5687FEC3" w:rsidR="00723960" w:rsidRPr="00A336E5" w:rsidRDefault="00723960" w:rsidP="00723960">
            <w:pPr>
              <w:pStyle w:val="TAL"/>
              <w:rPr>
                <w:rFonts w:eastAsia="Gulim" w:cs="Arial"/>
                <w:lang w:val="en-US" w:eastAsia="ko-KR"/>
              </w:rPr>
            </w:pPr>
            <w:r w:rsidRPr="00A336E5">
              <w:rPr>
                <w:rFonts w:eastAsia="Gulim"/>
                <w:szCs w:val="32"/>
                <w:lang w:val="en-US" w:eastAsia="ko-KR"/>
              </w:rPr>
              <w:t xml:space="preserve"> </w:t>
            </w:r>
          </w:p>
        </w:tc>
      </w:tr>
      <w:bookmarkEnd w:id="174"/>
      <w:bookmarkEnd w:id="175"/>
    </w:tbl>
    <w:p w14:paraId="3FD8F7F8" w14:textId="77777777" w:rsidR="00C127DF" w:rsidRPr="00A336E5" w:rsidRDefault="00C127DF" w:rsidP="00C127DF">
      <w:pPr>
        <w:spacing w:after="240"/>
      </w:pPr>
    </w:p>
    <w:p w14:paraId="01ADC169" w14:textId="77777777" w:rsidR="00C127DF" w:rsidRDefault="00C127DF" w:rsidP="00C127DF">
      <w:pPr>
        <w:rPr>
          <w:rFonts w:eastAsia="Courier New"/>
          <w:lang w:eastAsia="zh-CN"/>
        </w:rPr>
      </w:pPr>
      <w:r w:rsidRPr="008E7E49">
        <w:rPr>
          <w:rFonts w:eastAsia="Courier New" w:hint="eastAsia"/>
          <w:lang w:eastAsia="zh-CN"/>
        </w:rPr>
        <w:t>For</w:t>
      </w:r>
      <w:r>
        <w:rPr>
          <w:rFonts w:eastAsia="Courier New"/>
          <w:lang w:eastAsia="zh-CN"/>
        </w:rPr>
        <w:t xml:space="preserve"> S-SSB transmission for SL-U operation</w:t>
      </w:r>
      <w:r w:rsidRPr="008E7E49">
        <w:rPr>
          <w:rFonts w:eastAsia="Courier New"/>
          <w:lang w:eastAsia="zh-CN"/>
        </w:rPr>
        <w:t>,</w:t>
      </w:r>
      <w:r>
        <w:rPr>
          <w:rFonts w:eastAsia="Courier New"/>
          <w:lang w:eastAsia="zh-CN"/>
        </w:rPr>
        <w:t xml:space="preserve"> RAN4 assumed as follow</w:t>
      </w:r>
    </w:p>
    <w:p w14:paraId="01E1843B" w14:textId="77777777" w:rsidR="00C127DF" w:rsidRPr="0018663A" w:rsidRDefault="00C127DF" w:rsidP="00C127DF">
      <w:pPr>
        <w:pStyle w:val="TH"/>
      </w:pPr>
      <w:r>
        <w:t>Table 6</w:t>
      </w:r>
      <w:r w:rsidRPr="00414DAE">
        <w:t>.</w:t>
      </w:r>
      <w:r>
        <w:t>1.2-3e</w:t>
      </w:r>
      <w:r w:rsidRPr="00414DAE">
        <w:t>:</w:t>
      </w:r>
      <w:r>
        <w:t xml:space="preserv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C127DF" w:rsidRPr="00CD6D31" w14:paraId="028D664A" w14:textId="77777777" w:rsidTr="00E4711C">
        <w:trPr>
          <w:trHeight w:val="406"/>
          <w:jc w:val="center"/>
        </w:trPr>
        <w:tc>
          <w:tcPr>
            <w:tcW w:w="3397" w:type="dxa"/>
            <w:hideMark/>
          </w:tcPr>
          <w:p w14:paraId="439A8FEC" w14:textId="77777777" w:rsidR="00C127DF" w:rsidRPr="0018663A" w:rsidRDefault="00C127DF" w:rsidP="00E4711C">
            <w:pPr>
              <w:pStyle w:val="TAH"/>
              <w:rPr>
                <w:rFonts w:cs="Arial"/>
                <w:szCs w:val="36"/>
                <w:lang w:val="en-US" w:eastAsia="ko-KR"/>
              </w:rPr>
            </w:pPr>
            <w:r w:rsidRPr="0018663A">
              <w:rPr>
                <w:lang w:val="en-US" w:eastAsia="ko-KR"/>
              </w:rPr>
              <w:t>Items</w:t>
            </w:r>
          </w:p>
        </w:tc>
        <w:tc>
          <w:tcPr>
            <w:tcW w:w="4870" w:type="dxa"/>
            <w:hideMark/>
          </w:tcPr>
          <w:p w14:paraId="1B901BF6" w14:textId="77777777" w:rsidR="00C127DF" w:rsidRPr="0018663A" w:rsidRDefault="00C127DF" w:rsidP="00E4711C">
            <w:pPr>
              <w:pStyle w:val="TAH"/>
              <w:rPr>
                <w:rFonts w:cs="Arial"/>
                <w:szCs w:val="36"/>
                <w:lang w:val="en-US" w:eastAsia="ko-KR"/>
              </w:rPr>
            </w:pPr>
            <w:r w:rsidRPr="0018663A">
              <w:rPr>
                <w:lang w:val="en-US" w:eastAsia="ko-KR"/>
              </w:rPr>
              <w:t>Assumption</w:t>
            </w:r>
          </w:p>
        </w:tc>
      </w:tr>
      <w:tr w:rsidR="00C127DF" w:rsidRPr="00CD6D31" w14:paraId="107BE341" w14:textId="77777777" w:rsidTr="00E4711C">
        <w:trPr>
          <w:trHeight w:val="429"/>
          <w:jc w:val="center"/>
        </w:trPr>
        <w:tc>
          <w:tcPr>
            <w:tcW w:w="3397" w:type="dxa"/>
            <w:hideMark/>
          </w:tcPr>
          <w:p w14:paraId="0599E806" w14:textId="77777777" w:rsidR="00C127DF" w:rsidRPr="005C07E2" w:rsidRDefault="00C127DF" w:rsidP="00E4711C">
            <w:pPr>
              <w:pStyle w:val="TAC"/>
              <w:rPr>
                <w:rFonts w:cs="Arial"/>
                <w:szCs w:val="36"/>
                <w:lang w:val="en-US" w:eastAsia="ko-KR"/>
              </w:rPr>
            </w:pPr>
            <w:r w:rsidRPr="006B1C9C">
              <w:rPr>
                <w:lang w:val="en-US" w:eastAsia="ko-KR"/>
              </w:rPr>
              <w:t>Modulation for PSBCH</w:t>
            </w:r>
          </w:p>
        </w:tc>
        <w:tc>
          <w:tcPr>
            <w:tcW w:w="4870" w:type="dxa"/>
            <w:hideMark/>
          </w:tcPr>
          <w:p w14:paraId="7C66D810"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C127DF" w:rsidRPr="00CD6D31" w14:paraId="76B81806" w14:textId="77777777" w:rsidTr="00E4711C">
        <w:trPr>
          <w:trHeight w:val="429"/>
          <w:jc w:val="center"/>
        </w:trPr>
        <w:tc>
          <w:tcPr>
            <w:tcW w:w="3397" w:type="dxa"/>
            <w:hideMark/>
          </w:tcPr>
          <w:p w14:paraId="7BC9EC22" w14:textId="77777777" w:rsidR="00C127DF" w:rsidRPr="005C07E2" w:rsidRDefault="00C127DF" w:rsidP="00E4711C">
            <w:pPr>
              <w:pStyle w:val="TAC"/>
              <w:rPr>
                <w:rFonts w:cs="Arial"/>
                <w:szCs w:val="36"/>
                <w:lang w:val="en-US" w:eastAsia="ko-KR"/>
              </w:rPr>
            </w:pPr>
            <w:r w:rsidRPr="006B1C9C">
              <w:rPr>
                <w:lang w:val="en-US" w:eastAsia="ko-KR"/>
              </w:rPr>
              <w:t>S-PSS</w:t>
            </w:r>
          </w:p>
        </w:tc>
        <w:tc>
          <w:tcPr>
            <w:tcW w:w="4870" w:type="dxa"/>
            <w:hideMark/>
          </w:tcPr>
          <w:p w14:paraId="0C74C50C"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C127DF" w:rsidRPr="00CD6D31" w14:paraId="19F292FD" w14:textId="77777777" w:rsidTr="00E4711C">
        <w:trPr>
          <w:trHeight w:val="429"/>
          <w:jc w:val="center"/>
        </w:trPr>
        <w:tc>
          <w:tcPr>
            <w:tcW w:w="3397" w:type="dxa"/>
            <w:hideMark/>
          </w:tcPr>
          <w:p w14:paraId="0F7EA701" w14:textId="77777777" w:rsidR="00C127DF" w:rsidRPr="005C07E2" w:rsidRDefault="00C127DF" w:rsidP="00E4711C">
            <w:pPr>
              <w:pStyle w:val="TAC"/>
              <w:rPr>
                <w:rFonts w:cs="Arial"/>
                <w:szCs w:val="36"/>
                <w:lang w:val="en-US" w:eastAsia="ko-KR"/>
              </w:rPr>
            </w:pPr>
            <w:r w:rsidRPr="006B1C9C">
              <w:rPr>
                <w:lang w:eastAsia="ko-KR"/>
              </w:rPr>
              <w:t>S-SSS</w:t>
            </w:r>
          </w:p>
        </w:tc>
        <w:tc>
          <w:tcPr>
            <w:tcW w:w="4870" w:type="dxa"/>
            <w:hideMark/>
          </w:tcPr>
          <w:p w14:paraId="08D9788E"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C127DF" w:rsidRPr="00CD6D31" w14:paraId="4DB24AB6" w14:textId="77777777" w:rsidTr="00E4711C">
        <w:trPr>
          <w:trHeight w:val="429"/>
          <w:jc w:val="center"/>
        </w:trPr>
        <w:tc>
          <w:tcPr>
            <w:tcW w:w="3397" w:type="dxa"/>
            <w:hideMark/>
          </w:tcPr>
          <w:p w14:paraId="09FDBE9E" w14:textId="77777777" w:rsidR="00C127DF" w:rsidRPr="005C07E2" w:rsidRDefault="00C127DF" w:rsidP="00E4711C">
            <w:pPr>
              <w:pStyle w:val="TAC"/>
              <w:rPr>
                <w:rFonts w:cs="Arial"/>
                <w:szCs w:val="36"/>
                <w:lang w:val="en-US" w:eastAsia="ko-KR"/>
              </w:rPr>
            </w:pPr>
            <w:r w:rsidRPr="006B1C9C">
              <w:rPr>
                <w:lang w:val="en-US" w:eastAsia="ko-KR"/>
              </w:rPr>
              <w:t>S-SSB structure</w:t>
            </w:r>
          </w:p>
        </w:tc>
        <w:tc>
          <w:tcPr>
            <w:tcW w:w="4870" w:type="dxa"/>
            <w:hideMark/>
          </w:tcPr>
          <w:p w14:paraId="66866A8B" w14:textId="77777777" w:rsidR="00C127DF" w:rsidRPr="0018663A" w:rsidRDefault="00C127DF" w:rsidP="00E4711C">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444E4BEB" wp14:editId="0AC34BA5">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C127DF" w:rsidRPr="00CD6D31" w14:paraId="6AB8B6E2" w14:textId="77777777" w:rsidTr="00E4711C">
        <w:trPr>
          <w:trHeight w:val="666"/>
          <w:jc w:val="center"/>
        </w:trPr>
        <w:tc>
          <w:tcPr>
            <w:tcW w:w="3397" w:type="dxa"/>
            <w:hideMark/>
          </w:tcPr>
          <w:p w14:paraId="4BE8F764" w14:textId="77777777" w:rsidR="00C127DF" w:rsidRPr="005C07E2" w:rsidRDefault="00C127DF" w:rsidP="00E4711C">
            <w:pPr>
              <w:pStyle w:val="TAC"/>
              <w:rPr>
                <w:rFonts w:cs="Arial"/>
                <w:szCs w:val="36"/>
                <w:lang w:val="en-US" w:eastAsia="ko-KR"/>
              </w:rPr>
            </w:pPr>
            <w:r w:rsidRPr="006B1C9C">
              <w:rPr>
                <w:lang w:val="en-US" w:eastAsia="ko-KR"/>
              </w:rPr>
              <w:t>RB allocation</w:t>
            </w:r>
          </w:p>
        </w:tc>
        <w:tc>
          <w:tcPr>
            <w:tcW w:w="4870" w:type="dxa"/>
            <w:hideMark/>
          </w:tcPr>
          <w:p w14:paraId="31C18BDE" w14:textId="77777777" w:rsidR="00723960" w:rsidRPr="0018663A" w:rsidRDefault="00723960" w:rsidP="00723960">
            <w:pPr>
              <w:pStyle w:val="TAL"/>
              <w:ind w:left="170" w:hanging="170"/>
              <w:rPr>
                <w:lang w:val="en-US" w:eastAsia="ko-KR"/>
              </w:rPr>
            </w:pPr>
            <w:r>
              <w:rPr>
                <w:lang w:val="en-US" w:eastAsia="ko-KR"/>
              </w:rPr>
              <w:t xml:space="preserve">- Single RB-set and multiple RB-sets will be considered based on RAN1 decision. For single RB set, the 11RB will be repeated </w:t>
            </w:r>
            <w:r w:rsidRPr="00E4711C">
              <w:rPr>
                <w:i/>
                <w:iCs/>
                <w:lang w:val="en-US" w:eastAsia="ko-KR"/>
              </w:rPr>
              <w:t>N</w:t>
            </w:r>
            <w:r>
              <w:rPr>
                <w:lang w:val="en-US" w:eastAsia="ko-KR"/>
              </w:rPr>
              <w:t xml:space="preserve"> time in </w:t>
            </w:r>
            <w:proofErr w:type="gramStart"/>
            <w:r>
              <w:rPr>
                <w:lang w:val="en-US" w:eastAsia="ko-KR"/>
              </w:rPr>
              <w:t>a</w:t>
            </w:r>
            <w:proofErr w:type="gramEnd"/>
            <w:r>
              <w:rPr>
                <w:lang w:val="en-US" w:eastAsia="ko-KR"/>
              </w:rPr>
              <w:t xml:space="preserve"> RB set. For the multiple RB-sets, RAN4 consider both contiguous RB sets and non-contiguous RB sets.</w:t>
            </w:r>
          </w:p>
          <w:p w14:paraId="691F92C5" w14:textId="77777777" w:rsidR="00723960" w:rsidRDefault="00723960" w:rsidP="00723960">
            <w:pPr>
              <w:pStyle w:val="TAC"/>
              <w:rPr>
                <w:rFonts w:ascii="Calibri" w:eastAsia="Gulim" w:hAnsi="Calibri" w:cs="Calibri"/>
                <w:kern w:val="24"/>
                <w:szCs w:val="32"/>
                <w:lang w:val="en-US" w:eastAsia="ko-KR"/>
              </w:rPr>
            </w:pPr>
          </w:p>
          <w:p w14:paraId="7B4E8893" w14:textId="77777777" w:rsidR="00723960" w:rsidRDefault="00723960" w:rsidP="00723960">
            <w:pPr>
              <w:pStyle w:val="TAC"/>
              <w:rPr>
                <w:rFonts w:ascii="Calibri" w:eastAsia="Gulim" w:hAnsi="Calibri" w:cs="Calibri"/>
                <w:kern w:val="24"/>
                <w:szCs w:val="32"/>
                <w:lang w:val="en-US" w:eastAsia="ko-KR"/>
              </w:rPr>
            </w:pPr>
          </w:p>
          <w:p w14:paraId="63E1DBC3" w14:textId="0449D3B0" w:rsidR="00C127DF" w:rsidRPr="0018663A" w:rsidRDefault="00723960" w:rsidP="00E4711C">
            <w:pPr>
              <w:pStyle w:val="TAC"/>
              <w:rPr>
                <w:rFonts w:eastAsia="Gulim" w:cs="Arial"/>
                <w:szCs w:val="36"/>
                <w:lang w:val="en-US" w:eastAsia="ko-KR"/>
              </w:rPr>
            </w:pPr>
            <w:r w:rsidRPr="008C31F0">
              <w:rPr>
                <w:lang w:val="en-US" w:eastAsia="ko-KR"/>
              </w:rPr>
              <w:t xml:space="preserve">- </w:t>
            </w:r>
            <w:r w:rsidRPr="008C31F0">
              <w:rPr>
                <w:lang w:val="en-US" w:eastAsia="zh-CN"/>
              </w:rPr>
              <w:t xml:space="preserve">N gap from </w:t>
            </w:r>
            <w:proofErr w:type="spellStart"/>
            <w:r w:rsidRPr="008C31F0">
              <w:rPr>
                <w:lang w:val="en-US" w:eastAsia="zh-CN"/>
              </w:rPr>
              <w:t>RBstart</w:t>
            </w:r>
            <w:proofErr w:type="spellEnd"/>
            <w:r w:rsidRPr="008C31F0">
              <w:rPr>
                <w:lang w:val="en-US" w:eastAsia="zh-CN"/>
              </w:rPr>
              <w:t xml:space="preserve"> to </w:t>
            </w:r>
            <w:proofErr w:type="spellStart"/>
            <w:r w:rsidRPr="008C31F0">
              <w:rPr>
                <w:lang w:val="en-US" w:eastAsia="zh-CN"/>
              </w:rPr>
              <w:t>RBend</w:t>
            </w:r>
            <w:proofErr w:type="spellEnd"/>
            <w:r w:rsidRPr="008C31F0">
              <w:rPr>
                <w:lang w:val="en-US" w:eastAsia="zh-CN"/>
              </w:rPr>
              <w:t xml:space="preserve"> </w:t>
            </w:r>
            <w:r>
              <w:rPr>
                <w:lang w:val="en-US" w:eastAsia="zh-CN"/>
              </w:rPr>
              <w:t xml:space="preserve">of repeated S-SSB transmission </w:t>
            </w:r>
            <w:r w:rsidRPr="008C31F0">
              <w:rPr>
                <w:lang w:val="en-US" w:eastAsia="zh-CN"/>
              </w:rPr>
              <w:t>should meet at least 80% of channel bandwidth.in a single RB-set</w:t>
            </w:r>
            <w:r>
              <w:rPr>
                <w:lang w:val="en-US" w:eastAsia="zh-CN"/>
              </w:rPr>
              <w:t xml:space="preserve"> </w:t>
            </w:r>
            <w:proofErr w:type="gramStart"/>
            <w:r>
              <w:rPr>
                <w:lang w:val="en-US" w:eastAsia="zh-CN"/>
              </w:rPr>
              <w:t>[,</w:t>
            </w:r>
            <w:proofErr w:type="spellStart"/>
            <w:r w:rsidRPr="008C31F0">
              <w:rPr>
                <w:lang w:val="en-US" w:eastAsia="ko-KR"/>
              </w:rPr>
              <w:t>Ngap</w:t>
            </w:r>
            <w:proofErr w:type="spellEnd"/>
            <w:proofErr w:type="gramEnd"/>
            <w:r w:rsidRPr="008C31F0">
              <w:rPr>
                <w:lang w:val="en-US" w:eastAsia="ko-KR"/>
              </w:rPr>
              <w:t xml:space="preserve"> = </w:t>
            </w:r>
            <w:proofErr w:type="spellStart"/>
            <w:r w:rsidRPr="008C31F0">
              <w:rPr>
                <w:lang w:val="en-US" w:eastAsia="ko-KR"/>
              </w:rPr>
              <w:t>RBend</w:t>
            </w:r>
            <w:proofErr w:type="spellEnd"/>
            <w:r w:rsidRPr="008C31F0">
              <w:rPr>
                <w:lang w:val="en-US" w:eastAsia="ko-KR"/>
              </w:rPr>
              <w:t xml:space="preserve"> – </w:t>
            </w:r>
            <w:proofErr w:type="spellStart"/>
            <w:r w:rsidRPr="008C31F0">
              <w:rPr>
                <w:lang w:val="en-US" w:eastAsia="ko-KR"/>
              </w:rPr>
              <w:t>RBstart</w:t>
            </w:r>
            <w:proofErr w:type="spellEnd"/>
            <w:r>
              <w:rPr>
                <w:lang w:val="en-US" w:eastAsia="ko-KR"/>
              </w:rPr>
              <w:t>]</w:t>
            </w:r>
            <w:r w:rsidRPr="008C31F0">
              <w:rPr>
                <w:lang w:val="en-US" w:eastAsia="zh-CN"/>
              </w:rPr>
              <w:t>.</w:t>
            </w:r>
          </w:p>
        </w:tc>
      </w:tr>
    </w:tbl>
    <w:p w14:paraId="4B4CDD48" w14:textId="77777777" w:rsidR="00C127DF" w:rsidRDefault="00C127DF" w:rsidP="00C127DF"/>
    <w:p w14:paraId="39DEFD62" w14:textId="09F4CEBF" w:rsidR="00C127DF" w:rsidRPr="00260E4E" w:rsidRDefault="00C127DF" w:rsidP="00260E4E">
      <w:pPr>
        <w:pStyle w:val="4"/>
        <w:rPr>
          <w:rFonts w:cs="Arial"/>
          <w:i/>
          <w:iCs/>
          <w:szCs w:val="24"/>
        </w:rPr>
      </w:pPr>
      <w:r w:rsidRPr="00AC6C9B">
        <w:rPr>
          <w:rFonts w:cs="Arial"/>
          <w:szCs w:val="24"/>
        </w:rPr>
        <w:t>6.1.2.1</w:t>
      </w:r>
      <w:r w:rsidRPr="00AC6C9B">
        <w:rPr>
          <w:rFonts w:cs="Arial"/>
          <w:szCs w:val="24"/>
        </w:rPr>
        <w:tab/>
        <w:t>MPR for SL-U operation in single CC</w:t>
      </w:r>
    </w:p>
    <w:p w14:paraId="3AAB652E" w14:textId="77777777" w:rsidR="00C127DF" w:rsidRDefault="00C127DF" w:rsidP="00C127DF">
      <w:pPr>
        <w:rPr>
          <w:i/>
          <w:iCs/>
        </w:rPr>
      </w:pPr>
      <w:r w:rsidRPr="00C005B9">
        <w:rPr>
          <w:i/>
          <w:iCs/>
        </w:rPr>
        <w:t>&lt;Editor Note&gt; Detail MPR requirements will be added</w:t>
      </w:r>
    </w:p>
    <w:p w14:paraId="334E9002" w14:textId="77777777" w:rsidR="00C127DF" w:rsidRPr="00C127DF" w:rsidRDefault="00C127DF" w:rsidP="00C127DF"/>
    <w:p w14:paraId="41FD9916" w14:textId="16A19ED2" w:rsidR="003C18B3" w:rsidRDefault="00984FC3" w:rsidP="003C18B3">
      <w:pPr>
        <w:pStyle w:val="3"/>
        <w:ind w:left="1134" w:hanging="1134"/>
      </w:pPr>
      <w:bookmarkStart w:id="176" w:name="_Toc463997759"/>
      <w:bookmarkStart w:id="177" w:name="_Toc36034800"/>
      <w:bookmarkStart w:id="178" w:name="_Toc42537397"/>
      <w:bookmarkStart w:id="179" w:name="_Toc46356462"/>
      <w:bookmarkStart w:id="180" w:name="_Toc52566376"/>
      <w:bookmarkStart w:id="181" w:name="_Toc61187284"/>
      <w:bookmarkStart w:id="182" w:name="_Toc66398696"/>
      <w:bookmarkStart w:id="183" w:name="_Toc66398913"/>
      <w:bookmarkStart w:id="184" w:name="_Toc66432630"/>
      <w:bookmarkStart w:id="185" w:name="_Toc66433409"/>
      <w:bookmarkStart w:id="186" w:name="_Toc66436184"/>
      <w:bookmarkStart w:id="187" w:name="_Toc133515237"/>
      <w:r>
        <w:t>6</w:t>
      </w:r>
      <w:r w:rsidR="003C18B3" w:rsidRPr="003C18B3">
        <w:t>.1.3</w:t>
      </w:r>
      <w:r w:rsidR="003C18B3" w:rsidRPr="003C18B3">
        <w:tab/>
      </w:r>
      <w:bookmarkEnd w:id="176"/>
      <w:bookmarkEnd w:id="177"/>
      <w:bookmarkEnd w:id="178"/>
      <w:bookmarkEnd w:id="179"/>
      <w:bookmarkEnd w:id="180"/>
      <w:bookmarkEnd w:id="181"/>
      <w:bookmarkEnd w:id="182"/>
      <w:bookmarkEnd w:id="183"/>
      <w:bookmarkEnd w:id="184"/>
      <w:bookmarkEnd w:id="185"/>
      <w:bookmarkEnd w:id="186"/>
      <w:r w:rsidR="00972421">
        <w:t>UE additional maximum output power reduction</w:t>
      </w:r>
      <w:r w:rsidR="00972421" w:rsidRPr="00D07068">
        <w:t xml:space="preserve"> </w:t>
      </w:r>
      <w:r w:rsidR="00D07068" w:rsidRPr="003C18B3">
        <w:t xml:space="preserve">for NR </w:t>
      </w:r>
      <w:r w:rsidR="00D07068">
        <w:t>SL-U</w:t>
      </w:r>
      <w:bookmarkEnd w:id="187"/>
    </w:p>
    <w:p w14:paraId="4DC473A0" w14:textId="77777777" w:rsidR="00C127DF" w:rsidRDefault="00C127DF" w:rsidP="00C127DF">
      <w:r w:rsidRPr="00FD208D">
        <w:t xml:space="preserve">Based on the NR-U </w:t>
      </w:r>
      <w:r>
        <w:t>agreement for the additional spectrum emission mask in clause 6.5F.2.3 in TS38.101-1, RAN4 do not consider the additional spectrum emission mask.</w:t>
      </w:r>
    </w:p>
    <w:p w14:paraId="0494A36F" w14:textId="77777777" w:rsidR="00C127DF" w:rsidRDefault="00C127DF" w:rsidP="00C127DF">
      <w:r>
        <w:t>For the additional spurious emission requirements for SL-U, RAN4 will consider the NR-U additional spurious emission requirements in clause 6.5F.3.3 in TS38.101-1.</w:t>
      </w:r>
    </w:p>
    <w:p w14:paraId="554E98CA" w14:textId="77777777" w:rsidR="00C127DF" w:rsidRDefault="00C127DF" w:rsidP="00C127DF">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43485174" w14:textId="77777777" w:rsidR="00C127DF" w:rsidRDefault="00C127DF" w:rsidP="00C127DF">
      <w:pPr>
        <w:pStyle w:val="4"/>
        <w:rPr>
          <w:rFonts w:cs="Arial"/>
          <w:i/>
          <w:iCs/>
          <w:szCs w:val="24"/>
        </w:rPr>
      </w:pPr>
      <w:r w:rsidRPr="00AC6C9B">
        <w:rPr>
          <w:rFonts w:cs="Arial"/>
          <w:szCs w:val="24"/>
        </w:rPr>
        <w:lastRenderedPageBreak/>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SL-U with NS_28</w:t>
      </w:r>
    </w:p>
    <w:p w14:paraId="4869A156" w14:textId="77777777" w:rsidR="00C127DF" w:rsidRDefault="00C127DF" w:rsidP="00C127DF">
      <w:pPr>
        <w:pStyle w:val="5"/>
        <w:rPr>
          <w:rFonts w:cs="Arial"/>
          <w:szCs w:val="22"/>
        </w:rPr>
      </w:pPr>
      <w:r w:rsidRPr="00FD208D">
        <w:rPr>
          <w:rFonts w:cs="Arial"/>
          <w:szCs w:val="22"/>
        </w:rPr>
        <w:t>6.1.3.1.1</w:t>
      </w:r>
      <w:r w:rsidRPr="00FD208D">
        <w:rPr>
          <w:rFonts w:cs="Arial"/>
          <w:szCs w:val="22"/>
        </w:rPr>
        <w:tab/>
        <w:t>A-MPR for simultaneous PSSCH/PSCCH transmission</w:t>
      </w:r>
    </w:p>
    <w:p w14:paraId="175F440D" w14:textId="77777777" w:rsidR="00C127DF" w:rsidRPr="00FD208D" w:rsidRDefault="00C127DF" w:rsidP="00C127DF">
      <w:pPr>
        <w:pStyle w:val="5"/>
        <w:rPr>
          <w:rFonts w:cs="Arial"/>
          <w:szCs w:val="22"/>
        </w:rPr>
      </w:pPr>
      <w:r w:rsidRPr="00FD208D">
        <w:rPr>
          <w:rFonts w:cs="Arial"/>
          <w:szCs w:val="22"/>
        </w:rPr>
        <w:t>6.1.3.1.</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3CC2581A" w14:textId="77777777" w:rsidR="00C127DF" w:rsidRPr="00FD208D" w:rsidRDefault="00C127DF" w:rsidP="00C127DF">
      <w:pPr>
        <w:pStyle w:val="5"/>
        <w:rPr>
          <w:rFonts w:cs="Arial"/>
          <w:szCs w:val="22"/>
        </w:rPr>
      </w:pPr>
      <w:r w:rsidRPr="00FD208D">
        <w:rPr>
          <w:rFonts w:cs="Arial"/>
          <w:szCs w:val="22"/>
        </w:rPr>
        <w:t>6.1.3.1.</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06BAABD3" w14:textId="77777777" w:rsidR="00C127DF" w:rsidRPr="00FD208D" w:rsidRDefault="00C127DF" w:rsidP="00C127DF"/>
    <w:p w14:paraId="425E70FA" w14:textId="77777777" w:rsidR="00C127DF" w:rsidRPr="00FD208D" w:rsidRDefault="00C127DF" w:rsidP="00C127DF">
      <w:pPr>
        <w:rPr>
          <w:i/>
          <w:iCs/>
        </w:rPr>
      </w:pPr>
      <w:r w:rsidRPr="00FD208D">
        <w:rPr>
          <w:i/>
          <w:iCs/>
        </w:rPr>
        <w:t>&lt;Editor Note&gt; A-MPR requirements will be added</w:t>
      </w:r>
    </w:p>
    <w:p w14:paraId="3C2110EB" w14:textId="77777777" w:rsidR="00C127DF" w:rsidRDefault="00C127DF" w:rsidP="00C127DF"/>
    <w:p w14:paraId="5B92E900" w14:textId="77777777" w:rsidR="00C127DF" w:rsidRDefault="00C127DF" w:rsidP="00C127DF">
      <w:pPr>
        <w:pStyle w:val="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SL-U with NS_29</w:t>
      </w:r>
    </w:p>
    <w:p w14:paraId="2E0198D7" w14:textId="77777777" w:rsidR="00C127DF" w:rsidRDefault="00C127DF" w:rsidP="00C127DF">
      <w:pPr>
        <w:pStyle w:val="5"/>
        <w:rPr>
          <w:rFonts w:cs="Arial"/>
          <w:szCs w:val="22"/>
        </w:rPr>
      </w:pPr>
      <w:r w:rsidRPr="00FD208D">
        <w:rPr>
          <w:rFonts w:cs="Arial"/>
          <w:szCs w:val="22"/>
        </w:rPr>
        <w:t>6.1.3.2.1</w:t>
      </w:r>
      <w:r w:rsidRPr="00FD208D">
        <w:rPr>
          <w:rFonts w:cs="Arial"/>
          <w:szCs w:val="22"/>
        </w:rPr>
        <w:tab/>
        <w:t>A-MPR for simultaneous PSSCH/PSCCH transmission</w:t>
      </w:r>
    </w:p>
    <w:p w14:paraId="0E5142E8" w14:textId="77777777" w:rsidR="00C127DF" w:rsidRPr="00FD208D" w:rsidRDefault="00C127DF" w:rsidP="00C127DF">
      <w:pPr>
        <w:pStyle w:val="5"/>
        <w:rPr>
          <w:rFonts w:cs="Arial"/>
          <w:szCs w:val="22"/>
        </w:rPr>
      </w:pPr>
      <w:r w:rsidRPr="00FD208D">
        <w:rPr>
          <w:rFonts w:cs="Arial"/>
          <w:szCs w:val="22"/>
        </w:rPr>
        <w:t>6.1.3.</w:t>
      </w:r>
      <w:r>
        <w:rPr>
          <w:rFonts w:cs="Arial"/>
          <w:szCs w:val="22"/>
        </w:rPr>
        <w:t>2</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5E8066BE" w14:textId="77777777" w:rsidR="00C127DF" w:rsidRPr="00FD208D" w:rsidRDefault="00C127DF" w:rsidP="00C127DF">
      <w:pPr>
        <w:pStyle w:val="5"/>
        <w:rPr>
          <w:rFonts w:cs="Arial"/>
          <w:szCs w:val="22"/>
        </w:rPr>
      </w:pPr>
      <w:r w:rsidRPr="00FD208D">
        <w:rPr>
          <w:rFonts w:cs="Arial"/>
          <w:szCs w:val="22"/>
        </w:rPr>
        <w:t>6.1.3.</w:t>
      </w:r>
      <w:r>
        <w:rPr>
          <w:rFonts w:cs="Arial"/>
          <w:szCs w:val="22"/>
        </w:rPr>
        <w:t>2</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7EF26428" w14:textId="77777777" w:rsidR="00C127DF" w:rsidRPr="00FD208D" w:rsidRDefault="00C127DF" w:rsidP="00C127DF"/>
    <w:p w14:paraId="33F94A45" w14:textId="77777777" w:rsidR="00C127DF" w:rsidRPr="005B348E" w:rsidRDefault="00C127DF" w:rsidP="00C127DF">
      <w:pPr>
        <w:rPr>
          <w:i/>
          <w:iCs/>
        </w:rPr>
      </w:pPr>
      <w:r w:rsidRPr="005B348E">
        <w:rPr>
          <w:i/>
          <w:iCs/>
        </w:rPr>
        <w:t>&lt;Editor Note&gt; A-MPR requirements will be added</w:t>
      </w:r>
    </w:p>
    <w:p w14:paraId="7DA2F6BB" w14:textId="77777777" w:rsidR="00C127DF" w:rsidRPr="00FD208D" w:rsidRDefault="00C127DF" w:rsidP="00C127DF"/>
    <w:p w14:paraId="6FE05094" w14:textId="77777777" w:rsidR="00C127DF" w:rsidRDefault="00C127DF" w:rsidP="00C127DF">
      <w:pPr>
        <w:pStyle w:val="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3</w:t>
      </w:r>
      <w:r w:rsidRPr="00AC6C9B">
        <w:rPr>
          <w:rFonts w:cs="Arial"/>
          <w:szCs w:val="24"/>
        </w:rPr>
        <w:tab/>
      </w:r>
      <w:r>
        <w:rPr>
          <w:rFonts w:cs="Arial"/>
          <w:szCs w:val="24"/>
        </w:rPr>
        <w:t>A-M</w:t>
      </w:r>
      <w:r w:rsidRPr="00AC6C9B">
        <w:rPr>
          <w:rFonts w:cs="Arial"/>
          <w:szCs w:val="24"/>
        </w:rPr>
        <w:t xml:space="preserve">PR for </w:t>
      </w:r>
      <w:r>
        <w:rPr>
          <w:rFonts w:cs="Arial"/>
          <w:szCs w:val="24"/>
        </w:rPr>
        <w:t>SL-U with NS_30</w:t>
      </w:r>
    </w:p>
    <w:p w14:paraId="0B80264B" w14:textId="77777777" w:rsidR="00C127DF" w:rsidRDefault="00C127DF" w:rsidP="00C127DF">
      <w:pPr>
        <w:pStyle w:val="5"/>
        <w:rPr>
          <w:rFonts w:cs="Arial"/>
          <w:szCs w:val="22"/>
        </w:rPr>
      </w:pPr>
      <w:r w:rsidRPr="00FD208D">
        <w:rPr>
          <w:rFonts w:cs="Arial"/>
          <w:szCs w:val="22"/>
        </w:rPr>
        <w:t>6.1.3.3.1</w:t>
      </w:r>
      <w:r w:rsidRPr="00FD208D">
        <w:rPr>
          <w:rFonts w:cs="Arial"/>
          <w:szCs w:val="22"/>
        </w:rPr>
        <w:tab/>
        <w:t>A-MPR for simultaneous PSSCH/PSCCH transmission</w:t>
      </w:r>
    </w:p>
    <w:p w14:paraId="4E49CDB5" w14:textId="77777777" w:rsidR="00C127DF" w:rsidRPr="00FD208D" w:rsidRDefault="00C127DF" w:rsidP="00C127DF">
      <w:pPr>
        <w:pStyle w:val="5"/>
        <w:rPr>
          <w:rFonts w:cs="Arial"/>
          <w:szCs w:val="22"/>
        </w:rPr>
      </w:pPr>
      <w:r w:rsidRPr="00FD208D">
        <w:rPr>
          <w:rFonts w:cs="Arial"/>
          <w:szCs w:val="22"/>
        </w:rPr>
        <w:t>6.1.3.</w:t>
      </w:r>
      <w:r>
        <w:rPr>
          <w:rFonts w:cs="Arial"/>
          <w:szCs w:val="22"/>
        </w:rPr>
        <w:t>3</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00657705" w14:textId="77777777" w:rsidR="00C127DF" w:rsidRPr="00FD208D" w:rsidRDefault="00C127DF" w:rsidP="00C127DF">
      <w:pPr>
        <w:pStyle w:val="5"/>
        <w:rPr>
          <w:rFonts w:cs="Arial"/>
          <w:szCs w:val="22"/>
        </w:rPr>
      </w:pPr>
      <w:r w:rsidRPr="00FD208D">
        <w:rPr>
          <w:rFonts w:cs="Arial"/>
          <w:szCs w:val="22"/>
        </w:rPr>
        <w:t>6.1.3.</w:t>
      </w:r>
      <w:r>
        <w:rPr>
          <w:rFonts w:cs="Arial"/>
          <w:szCs w:val="22"/>
        </w:rPr>
        <w:t>3</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4F939B42" w14:textId="77777777" w:rsidR="00C127DF" w:rsidRPr="00FD208D" w:rsidRDefault="00C127DF" w:rsidP="00C127DF"/>
    <w:p w14:paraId="6CB825C4" w14:textId="77777777" w:rsidR="00C127DF" w:rsidRPr="005B348E" w:rsidRDefault="00C127DF" w:rsidP="00C127DF">
      <w:pPr>
        <w:rPr>
          <w:i/>
          <w:iCs/>
        </w:rPr>
      </w:pPr>
      <w:r w:rsidRPr="005B348E">
        <w:rPr>
          <w:i/>
          <w:iCs/>
        </w:rPr>
        <w:t>&lt;Editor Note&gt; A-MPR requirements will be added</w:t>
      </w:r>
    </w:p>
    <w:p w14:paraId="6F8DC2EA" w14:textId="77777777" w:rsidR="00C127DF" w:rsidRPr="00FD208D" w:rsidRDefault="00C127DF" w:rsidP="00C127DF"/>
    <w:p w14:paraId="2C7B8ECF" w14:textId="77777777" w:rsidR="00C127DF" w:rsidRDefault="00C127DF" w:rsidP="00C127DF">
      <w:pPr>
        <w:pStyle w:val="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4</w:t>
      </w:r>
      <w:r w:rsidRPr="00AC6C9B">
        <w:rPr>
          <w:rFonts w:cs="Arial"/>
          <w:szCs w:val="24"/>
        </w:rPr>
        <w:tab/>
      </w:r>
      <w:r>
        <w:rPr>
          <w:rFonts w:cs="Arial"/>
          <w:szCs w:val="24"/>
        </w:rPr>
        <w:t>A-M</w:t>
      </w:r>
      <w:r w:rsidRPr="00AC6C9B">
        <w:rPr>
          <w:rFonts w:cs="Arial"/>
          <w:szCs w:val="24"/>
        </w:rPr>
        <w:t xml:space="preserve">PR for </w:t>
      </w:r>
      <w:r>
        <w:rPr>
          <w:rFonts w:cs="Arial"/>
          <w:szCs w:val="24"/>
        </w:rPr>
        <w:t>SL-U with NS_31</w:t>
      </w:r>
    </w:p>
    <w:p w14:paraId="1B226229" w14:textId="77777777" w:rsidR="00C127DF" w:rsidRPr="00FD208D" w:rsidRDefault="00C127DF" w:rsidP="00C127DF">
      <w:pPr>
        <w:pStyle w:val="5"/>
        <w:rPr>
          <w:rFonts w:cs="Arial"/>
          <w:szCs w:val="22"/>
        </w:rPr>
      </w:pPr>
      <w:r w:rsidRPr="00FD208D">
        <w:rPr>
          <w:rFonts w:cs="Arial"/>
          <w:szCs w:val="22"/>
        </w:rPr>
        <w:t>6.1.3.</w:t>
      </w:r>
      <w:r>
        <w:rPr>
          <w:rFonts w:cs="Arial"/>
          <w:szCs w:val="22"/>
        </w:rPr>
        <w:t>4</w:t>
      </w:r>
      <w:r w:rsidRPr="00FD208D">
        <w:rPr>
          <w:rFonts w:cs="Arial"/>
          <w:szCs w:val="22"/>
        </w:rPr>
        <w:t>.1</w:t>
      </w:r>
      <w:r w:rsidRPr="00FD208D">
        <w:rPr>
          <w:rFonts w:cs="Arial"/>
          <w:szCs w:val="22"/>
        </w:rPr>
        <w:tab/>
        <w:t>A-MPR for simultaneous PSSCH/PSCCH transmission</w:t>
      </w:r>
    </w:p>
    <w:p w14:paraId="111C72E6" w14:textId="77777777" w:rsidR="00C127DF" w:rsidRPr="00FD208D" w:rsidRDefault="00C127DF" w:rsidP="00C127DF">
      <w:pPr>
        <w:pStyle w:val="5"/>
        <w:rPr>
          <w:rFonts w:cs="Arial"/>
          <w:szCs w:val="22"/>
        </w:rPr>
      </w:pPr>
      <w:r w:rsidRPr="00FD208D">
        <w:rPr>
          <w:rFonts w:cs="Arial"/>
          <w:szCs w:val="22"/>
        </w:rPr>
        <w:t>6.1.3.</w:t>
      </w:r>
      <w:r>
        <w:rPr>
          <w:rFonts w:cs="Arial"/>
          <w:szCs w:val="22"/>
        </w:rPr>
        <w:t>4</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0B709748" w14:textId="77777777" w:rsidR="00C127DF" w:rsidRDefault="00C127DF" w:rsidP="00C127DF">
      <w:pPr>
        <w:pStyle w:val="5"/>
        <w:rPr>
          <w:rFonts w:cs="Arial"/>
          <w:szCs w:val="22"/>
        </w:rPr>
      </w:pPr>
      <w:r w:rsidRPr="00FD208D">
        <w:rPr>
          <w:rFonts w:cs="Arial"/>
          <w:szCs w:val="22"/>
        </w:rPr>
        <w:t>6.1.3.</w:t>
      </w:r>
      <w:r>
        <w:rPr>
          <w:rFonts w:cs="Arial"/>
          <w:szCs w:val="22"/>
        </w:rPr>
        <w:t>4</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796861B2" w14:textId="77777777" w:rsidR="00C127DF" w:rsidRPr="00FD208D" w:rsidRDefault="00C127DF" w:rsidP="00C127DF"/>
    <w:p w14:paraId="3478E0E0" w14:textId="77777777" w:rsidR="00C127DF" w:rsidRPr="00FD208D" w:rsidRDefault="00C127DF" w:rsidP="00C127DF">
      <w:pPr>
        <w:rPr>
          <w:i/>
          <w:iCs/>
        </w:rPr>
      </w:pPr>
      <w:r w:rsidRPr="00FD208D">
        <w:rPr>
          <w:i/>
          <w:iCs/>
        </w:rPr>
        <w:t>&lt;Editor Note&gt; A-MPR requirements will be added</w:t>
      </w:r>
    </w:p>
    <w:p w14:paraId="1C57CAEB" w14:textId="77777777" w:rsidR="00C127DF" w:rsidRDefault="00C127DF" w:rsidP="00C127DF"/>
    <w:p w14:paraId="6F104F2B" w14:textId="77777777" w:rsidR="00C127DF" w:rsidRDefault="00C127DF" w:rsidP="00C127DF">
      <w:pPr>
        <w:pStyle w:val="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5</w:t>
      </w:r>
      <w:r w:rsidRPr="00AC6C9B">
        <w:rPr>
          <w:rFonts w:cs="Arial"/>
          <w:szCs w:val="24"/>
        </w:rPr>
        <w:tab/>
      </w:r>
      <w:r>
        <w:rPr>
          <w:rFonts w:cs="Arial"/>
          <w:szCs w:val="24"/>
        </w:rPr>
        <w:t>A-M</w:t>
      </w:r>
      <w:r w:rsidRPr="00AC6C9B">
        <w:rPr>
          <w:rFonts w:cs="Arial"/>
          <w:szCs w:val="24"/>
        </w:rPr>
        <w:t xml:space="preserve">PR for </w:t>
      </w:r>
      <w:r>
        <w:rPr>
          <w:rFonts w:cs="Arial"/>
          <w:szCs w:val="24"/>
        </w:rPr>
        <w:t>SL-U with NS_53</w:t>
      </w:r>
    </w:p>
    <w:p w14:paraId="5FBA0E7E" w14:textId="77777777" w:rsidR="00C127DF" w:rsidRPr="00FD208D" w:rsidRDefault="00C127DF" w:rsidP="00C127DF">
      <w:pPr>
        <w:pStyle w:val="5"/>
        <w:rPr>
          <w:rFonts w:cs="Arial"/>
          <w:szCs w:val="22"/>
        </w:rPr>
      </w:pPr>
      <w:r w:rsidRPr="00FD208D">
        <w:rPr>
          <w:rFonts w:cs="Arial"/>
          <w:szCs w:val="22"/>
        </w:rPr>
        <w:t>6.1.3.</w:t>
      </w:r>
      <w:r>
        <w:rPr>
          <w:rFonts w:cs="Arial"/>
          <w:szCs w:val="22"/>
        </w:rPr>
        <w:t>5</w:t>
      </w:r>
      <w:r w:rsidRPr="00FD208D">
        <w:rPr>
          <w:rFonts w:cs="Arial"/>
          <w:szCs w:val="22"/>
        </w:rPr>
        <w:t>.1</w:t>
      </w:r>
      <w:r w:rsidRPr="00FD208D">
        <w:rPr>
          <w:rFonts w:cs="Arial"/>
          <w:szCs w:val="22"/>
        </w:rPr>
        <w:tab/>
        <w:t>A-MPR for simultaneous PSSCH/PSCCH transmission</w:t>
      </w:r>
    </w:p>
    <w:p w14:paraId="7FCAEAEF" w14:textId="77777777" w:rsidR="00C127DF" w:rsidRPr="00FD208D" w:rsidRDefault="00C127DF" w:rsidP="00C127DF">
      <w:pPr>
        <w:pStyle w:val="5"/>
        <w:rPr>
          <w:rFonts w:cs="Arial"/>
          <w:szCs w:val="22"/>
        </w:rPr>
      </w:pPr>
      <w:r w:rsidRPr="00FD208D">
        <w:rPr>
          <w:rFonts w:cs="Arial"/>
          <w:szCs w:val="22"/>
        </w:rPr>
        <w:t>6.1.3.</w:t>
      </w:r>
      <w:r>
        <w:rPr>
          <w:rFonts w:cs="Arial"/>
          <w:szCs w:val="22"/>
        </w:rPr>
        <w:t>5</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26A3D9FF" w14:textId="77777777" w:rsidR="00C127DF" w:rsidRPr="00FD208D" w:rsidRDefault="00C127DF" w:rsidP="00C127DF">
      <w:pPr>
        <w:pStyle w:val="5"/>
        <w:rPr>
          <w:rFonts w:cs="Arial"/>
          <w:szCs w:val="22"/>
        </w:rPr>
      </w:pPr>
      <w:r w:rsidRPr="00FD208D">
        <w:rPr>
          <w:rFonts w:cs="Arial"/>
          <w:szCs w:val="22"/>
        </w:rPr>
        <w:t>6.1.3.</w:t>
      </w:r>
      <w:r>
        <w:rPr>
          <w:rFonts w:cs="Arial"/>
          <w:szCs w:val="22"/>
        </w:rPr>
        <w:t>5</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76EED92F" w14:textId="77777777" w:rsidR="00C127DF" w:rsidRDefault="00C127DF" w:rsidP="00C127DF">
      <w:pPr>
        <w:rPr>
          <w:i/>
          <w:iCs/>
        </w:rPr>
      </w:pPr>
    </w:p>
    <w:p w14:paraId="440EE034" w14:textId="77777777" w:rsidR="00C127DF" w:rsidRPr="005B348E" w:rsidRDefault="00C127DF" w:rsidP="00C127DF">
      <w:pPr>
        <w:rPr>
          <w:i/>
          <w:iCs/>
        </w:rPr>
      </w:pPr>
      <w:r w:rsidRPr="005B348E">
        <w:rPr>
          <w:i/>
          <w:iCs/>
        </w:rPr>
        <w:lastRenderedPageBreak/>
        <w:t>&lt;Editor Note&gt; A-MPR requirements will be added</w:t>
      </w:r>
    </w:p>
    <w:p w14:paraId="09BBF5BF" w14:textId="77777777" w:rsidR="00C127DF" w:rsidRPr="00FD208D" w:rsidRDefault="00C127DF" w:rsidP="00C127DF"/>
    <w:p w14:paraId="0ACF6579" w14:textId="77777777" w:rsidR="00C127DF" w:rsidRDefault="00C127DF" w:rsidP="00C127DF">
      <w:pPr>
        <w:pStyle w:val="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6</w:t>
      </w:r>
      <w:r w:rsidRPr="00AC6C9B">
        <w:rPr>
          <w:rFonts w:cs="Arial"/>
          <w:szCs w:val="24"/>
        </w:rPr>
        <w:tab/>
      </w:r>
      <w:r>
        <w:rPr>
          <w:rFonts w:cs="Arial"/>
          <w:szCs w:val="24"/>
        </w:rPr>
        <w:t>A-M</w:t>
      </w:r>
      <w:r w:rsidRPr="00AC6C9B">
        <w:rPr>
          <w:rFonts w:cs="Arial"/>
          <w:szCs w:val="24"/>
        </w:rPr>
        <w:t xml:space="preserve">PR for </w:t>
      </w:r>
      <w:r>
        <w:rPr>
          <w:rFonts w:cs="Arial"/>
          <w:szCs w:val="24"/>
        </w:rPr>
        <w:t>SL-U with NS_54</w:t>
      </w:r>
    </w:p>
    <w:p w14:paraId="51749891" w14:textId="77777777" w:rsidR="00C127DF" w:rsidRPr="00FD208D" w:rsidRDefault="00C127DF" w:rsidP="00C127DF">
      <w:pPr>
        <w:pStyle w:val="5"/>
        <w:rPr>
          <w:rFonts w:cs="Arial"/>
          <w:szCs w:val="22"/>
        </w:rPr>
      </w:pPr>
      <w:r w:rsidRPr="00FD208D">
        <w:rPr>
          <w:rFonts w:cs="Arial"/>
          <w:szCs w:val="22"/>
        </w:rPr>
        <w:t>6.1.3.</w:t>
      </w:r>
      <w:r>
        <w:rPr>
          <w:rFonts w:cs="Arial"/>
          <w:szCs w:val="22"/>
        </w:rPr>
        <w:t>6</w:t>
      </w:r>
      <w:r w:rsidRPr="00FD208D">
        <w:rPr>
          <w:rFonts w:cs="Arial"/>
          <w:szCs w:val="22"/>
        </w:rPr>
        <w:t>.1</w:t>
      </w:r>
      <w:r w:rsidRPr="00FD208D">
        <w:rPr>
          <w:rFonts w:cs="Arial"/>
          <w:szCs w:val="22"/>
        </w:rPr>
        <w:tab/>
        <w:t>A-MPR for simultaneous PSSCH/PSCCH transmission</w:t>
      </w:r>
    </w:p>
    <w:p w14:paraId="010DC2B4" w14:textId="77777777" w:rsidR="00C127DF" w:rsidRPr="00FD208D" w:rsidRDefault="00C127DF" w:rsidP="00C127DF">
      <w:pPr>
        <w:pStyle w:val="5"/>
        <w:rPr>
          <w:rFonts w:cs="Arial"/>
          <w:szCs w:val="22"/>
        </w:rPr>
      </w:pPr>
      <w:r w:rsidRPr="00FD208D">
        <w:rPr>
          <w:rFonts w:cs="Arial"/>
          <w:szCs w:val="22"/>
        </w:rPr>
        <w:t>6.1.3.</w:t>
      </w:r>
      <w:r>
        <w:rPr>
          <w:rFonts w:cs="Arial"/>
          <w:szCs w:val="22"/>
        </w:rPr>
        <w:t>6</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07F32692" w14:textId="77777777" w:rsidR="00C127DF" w:rsidRPr="00FD208D" w:rsidRDefault="00C127DF" w:rsidP="00C127DF">
      <w:pPr>
        <w:pStyle w:val="5"/>
        <w:rPr>
          <w:rFonts w:cs="Arial"/>
          <w:szCs w:val="22"/>
        </w:rPr>
      </w:pPr>
      <w:r w:rsidRPr="00FD208D">
        <w:rPr>
          <w:rFonts w:cs="Arial"/>
          <w:szCs w:val="22"/>
        </w:rPr>
        <w:t>6.1.3.</w:t>
      </w:r>
      <w:r>
        <w:rPr>
          <w:rFonts w:cs="Arial"/>
          <w:szCs w:val="22"/>
        </w:rPr>
        <w:t>6</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161B64D7" w14:textId="77777777" w:rsidR="00C127DF" w:rsidRDefault="00C127DF" w:rsidP="00C127DF">
      <w:pPr>
        <w:rPr>
          <w:i/>
          <w:iCs/>
        </w:rPr>
      </w:pPr>
    </w:p>
    <w:p w14:paraId="33F85B1E" w14:textId="77777777" w:rsidR="00C127DF" w:rsidRDefault="00C127DF" w:rsidP="00C127DF">
      <w:pPr>
        <w:rPr>
          <w:i/>
          <w:iCs/>
        </w:rPr>
      </w:pPr>
      <w:r w:rsidRPr="005B348E">
        <w:rPr>
          <w:i/>
          <w:iCs/>
        </w:rPr>
        <w:t>&lt;Editor Note&gt; A-MPR requirements will be added</w:t>
      </w:r>
    </w:p>
    <w:p w14:paraId="59CC6946" w14:textId="77777777" w:rsidR="00C127DF" w:rsidRPr="005B348E" w:rsidRDefault="00C127DF" w:rsidP="00C127DF">
      <w:pPr>
        <w:rPr>
          <w:i/>
          <w:iCs/>
        </w:rPr>
      </w:pPr>
    </w:p>
    <w:p w14:paraId="11EF7CAF" w14:textId="77777777" w:rsidR="00C127DF" w:rsidRDefault="00C127DF" w:rsidP="00C127DF">
      <w:pPr>
        <w:pStyle w:val="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7</w:t>
      </w:r>
      <w:r w:rsidRPr="00AC6C9B">
        <w:rPr>
          <w:rFonts w:cs="Arial"/>
          <w:szCs w:val="24"/>
        </w:rPr>
        <w:tab/>
      </w:r>
      <w:r>
        <w:rPr>
          <w:rFonts w:cs="Arial"/>
          <w:szCs w:val="24"/>
        </w:rPr>
        <w:t>A-M</w:t>
      </w:r>
      <w:r w:rsidRPr="00AC6C9B">
        <w:rPr>
          <w:rFonts w:cs="Arial"/>
          <w:szCs w:val="24"/>
        </w:rPr>
        <w:t xml:space="preserve">PR for </w:t>
      </w:r>
      <w:r>
        <w:rPr>
          <w:rFonts w:cs="Arial"/>
          <w:szCs w:val="24"/>
        </w:rPr>
        <w:t>SL-U with NS_58</w:t>
      </w:r>
    </w:p>
    <w:p w14:paraId="2B8F0411" w14:textId="77777777" w:rsidR="00C127DF" w:rsidRPr="00FD208D" w:rsidRDefault="00C127DF" w:rsidP="00C127DF">
      <w:pPr>
        <w:pStyle w:val="5"/>
        <w:rPr>
          <w:rFonts w:cs="Arial"/>
          <w:szCs w:val="22"/>
        </w:rPr>
      </w:pPr>
      <w:r w:rsidRPr="00FD208D">
        <w:rPr>
          <w:rFonts w:cs="Arial"/>
          <w:szCs w:val="22"/>
        </w:rPr>
        <w:t>6.1.3.</w:t>
      </w:r>
      <w:r>
        <w:rPr>
          <w:rFonts w:cs="Arial"/>
          <w:szCs w:val="22"/>
        </w:rPr>
        <w:t>7</w:t>
      </w:r>
      <w:r w:rsidRPr="00FD208D">
        <w:rPr>
          <w:rFonts w:cs="Arial"/>
          <w:szCs w:val="22"/>
        </w:rPr>
        <w:t>.1</w:t>
      </w:r>
      <w:r w:rsidRPr="00FD208D">
        <w:rPr>
          <w:rFonts w:cs="Arial"/>
          <w:szCs w:val="22"/>
        </w:rPr>
        <w:tab/>
        <w:t>A-MPR for simultaneous PSSCH/PSCCH transmission</w:t>
      </w:r>
    </w:p>
    <w:p w14:paraId="289BC663" w14:textId="77777777" w:rsidR="00C127DF" w:rsidRPr="00FD208D" w:rsidRDefault="00C127DF" w:rsidP="00C127DF">
      <w:pPr>
        <w:pStyle w:val="5"/>
        <w:rPr>
          <w:rFonts w:cs="Arial"/>
          <w:szCs w:val="22"/>
        </w:rPr>
      </w:pPr>
      <w:r w:rsidRPr="00FD208D">
        <w:rPr>
          <w:rFonts w:cs="Arial"/>
          <w:szCs w:val="22"/>
        </w:rPr>
        <w:t>6.1.3.</w:t>
      </w:r>
      <w:r>
        <w:rPr>
          <w:rFonts w:cs="Arial"/>
          <w:szCs w:val="22"/>
        </w:rPr>
        <w:t>7</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7B167F01" w14:textId="77777777" w:rsidR="00C127DF" w:rsidRPr="00FD208D" w:rsidRDefault="00C127DF" w:rsidP="00C127DF">
      <w:pPr>
        <w:pStyle w:val="5"/>
        <w:rPr>
          <w:rFonts w:cs="Arial"/>
          <w:szCs w:val="22"/>
        </w:rPr>
      </w:pPr>
      <w:r w:rsidRPr="00FD208D">
        <w:rPr>
          <w:rFonts w:cs="Arial"/>
          <w:szCs w:val="22"/>
        </w:rPr>
        <w:t>6.1.3.</w:t>
      </w:r>
      <w:r>
        <w:rPr>
          <w:rFonts w:cs="Arial"/>
          <w:szCs w:val="22"/>
        </w:rPr>
        <w:t>7</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29134EAA" w14:textId="77777777" w:rsidR="00C127DF" w:rsidRDefault="00C127DF" w:rsidP="00C127DF">
      <w:pPr>
        <w:rPr>
          <w:i/>
          <w:iCs/>
        </w:rPr>
      </w:pPr>
    </w:p>
    <w:p w14:paraId="64BD88A0" w14:textId="77777777" w:rsidR="00C127DF" w:rsidRPr="00FD208D" w:rsidRDefault="00C127DF" w:rsidP="00C127DF">
      <w:pPr>
        <w:rPr>
          <w:i/>
          <w:iCs/>
        </w:rPr>
      </w:pPr>
      <w:r w:rsidRPr="00FD208D">
        <w:rPr>
          <w:i/>
          <w:iCs/>
        </w:rPr>
        <w:t>&lt;Editor Note&gt; A-MPR requirements will be added</w:t>
      </w:r>
    </w:p>
    <w:p w14:paraId="562F5D28" w14:textId="77777777" w:rsidR="00C127DF" w:rsidRDefault="00C127DF" w:rsidP="00C127DF"/>
    <w:p w14:paraId="7215AB1C" w14:textId="77777777" w:rsidR="00C127DF" w:rsidRDefault="00C127DF" w:rsidP="00C127DF">
      <w:pPr>
        <w:pStyle w:val="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8</w:t>
      </w:r>
      <w:r w:rsidRPr="00AC6C9B">
        <w:rPr>
          <w:rFonts w:cs="Arial"/>
          <w:szCs w:val="24"/>
        </w:rPr>
        <w:tab/>
      </w:r>
      <w:r>
        <w:rPr>
          <w:rFonts w:cs="Arial"/>
          <w:szCs w:val="24"/>
        </w:rPr>
        <w:t>A-M</w:t>
      </w:r>
      <w:r w:rsidRPr="00AC6C9B">
        <w:rPr>
          <w:rFonts w:cs="Arial"/>
          <w:szCs w:val="24"/>
        </w:rPr>
        <w:t xml:space="preserve">PR for </w:t>
      </w:r>
      <w:r>
        <w:rPr>
          <w:rFonts w:cs="Arial"/>
          <w:szCs w:val="24"/>
        </w:rPr>
        <w:t>SL-U with NS_59</w:t>
      </w:r>
    </w:p>
    <w:p w14:paraId="44523A5F" w14:textId="77777777" w:rsidR="00C127DF" w:rsidRPr="00FD208D" w:rsidRDefault="00C127DF" w:rsidP="00C127DF">
      <w:pPr>
        <w:pStyle w:val="5"/>
        <w:rPr>
          <w:rFonts w:cs="Arial"/>
          <w:szCs w:val="22"/>
        </w:rPr>
      </w:pPr>
      <w:r w:rsidRPr="00FD208D">
        <w:rPr>
          <w:rFonts w:cs="Arial"/>
          <w:szCs w:val="22"/>
        </w:rPr>
        <w:t>6.1.3.</w:t>
      </w:r>
      <w:r>
        <w:rPr>
          <w:rFonts w:cs="Arial"/>
          <w:szCs w:val="22"/>
        </w:rPr>
        <w:t>8</w:t>
      </w:r>
      <w:r w:rsidRPr="00FD208D">
        <w:rPr>
          <w:rFonts w:cs="Arial"/>
          <w:szCs w:val="22"/>
        </w:rPr>
        <w:t>.1</w:t>
      </w:r>
      <w:r w:rsidRPr="00FD208D">
        <w:rPr>
          <w:rFonts w:cs="Arial"/>
          <w:szCs w:val="22"/>
        </w:rPr>
        <w:tab/>
        <w:t>A-MPR for simultaneous PSSCH/PSCCH transmission</w:t>
      </w:r>
    </w:p>
    <w:p w14:paraId="21962941" w14:textId="77777777" w:rsidR="00C127DF" w:rsidRPr="00FD208D" w:rsidRDefault="00C127DF" w:rsidP="00C127DF">
      <w:pPr>
        <w:pStyle w:val="5"/>
        <w:rPr>
          <w:rFonts w:cs="Arial"/>
          <w:szCs w:val="22"/>
        </w:rPr>
      </w:pPr>
      <w:r w:rsidRPr="00FD208D">
        <w:rPr>
          <w:rFonts w:cs="Arial"/>
          <w:szCs w:val="22"/>
        </w:rPr>
        <w:t>6.1.3.</w:t>
      </w:r>
      <w:r>
        <w:rPr>
          <w:rFonts w:cs="Arial"/>
          <w:szCs w:val="22"/>
        </w:rPr>
        <w:t>8</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18B954D1" w14:textId="77777777" w:rsidR="00C127DF" w:rsidRPr="00FD208D" w:rsidRDefault="00C127DF" w:rsidP="00C127DF">
      <w:pPr>
        <w:pStyle w:val="5"/>
        <w:rPr>
          <w:rFonts w:cs="Arial"/>
          <w:szCs w:val="22"/>
        </w:rPr>
      </w:pPr>
      <w:r w:rsidRPr="00FD208D">
        <w:rPr>
          <w:rFonts w:cs="Arial"/>
          <w:szCs w:val="22"/>
        </w:rPr>
        <w:t>6.1.3.</w:t>
      </w:r>
      <w:r>
        <w:rPr>
          <w:rFonts w:cs="Arial"/>
          <w:szCs w:val="22"/>
        </w:rPr>
        <w:t>8</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18F7A43B" w14:textId="77777777" w:rsidR="00C127DF" w:rsidRDefault="00C127DF" w:rsidP="00C127DF">
      <w:pPr>
        <w:rPr>
          <w:i/>
          <w:iCs/>
        </w:rPr>
      </w:pPr>
    </w:p>
    <w:p w14:paraId="6F6417CA" w14:textId="77777777" w:rsidR="00C127DF" w:rsidRPr="005B348E" w:rsidRDefault="00C127DF" w:rsidP="00C127DF">
      <w:pPr>
        <w:rPr>
          <w:i/>
          <w:iCs/>
        </w:rPr>
      </w:pPr>
      <w:r w:rsidRPr="005B348E">
        <w:rPr>
          <w:i/>
          <w:iCs/>
        </w:rPr>
        <w:t>&lt;Editor Note&gt; A-MPR requirements will be added</w:t>
      </w:r>
    </w:p>
    <w:p w14:paraId="6DF18E9A" w14:textId="77777777" w:rsidR="00C127DF" w:rsidRPr="00FD208D" w:rsidRDefault="00C127DF" w:rsidP="00C127DF"/>
    <w:p w14:paraId="66F88B46" w14:textId="77777777" w:rsidR="00C127DF" w:rsidRDefault="00C127DF" w:rsidP="00C127DF">
      <w:pPr>
        <w:pStyle w:val="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9</w:t>
      </w:r>
      <w:r w:rsidRPr="00AC6C9B">
        <w:rPr>
          <w:rFonts w:cs="Arial"/>
          <w:szCs w:val="24"/>
        </w:rPr>
        <w:tab/>
      </w:r>
      <w:r>
        <w:rPr>
          <w:rFonts w:cs="Arial"/>
          <w:szCs w:val="24"/>
        </w:rPr>
        <w:t>A-M</w:t>
      </w:r>
      <w:r w:rsidRPr="00AC6C9B">
        <w:rPr>
          <w:rFonts w:cs="Arial"/>
          <w:szCs w:val="24"/>
        </w:rPr>
        <w:t xml:space="preserve">PR for </w:t>
      </w:r>
      <w:r>
        <w:rPr>
          <w:rFonts w:cs="Arial"/>
          <w:szCs w:val="24"/>
        </w:rPr>
        <w:t>SL-U with NS_60</w:t>
      </w:r>
    </w:p>
    <w:p w14:paraId="6803FAD5" w14:textId="77777777" w:rsidR="00C127DF" w:rsidRPr="00FD208D" w:rsidRDefault="00C127DF" w:rsidP="00C127DF">
      <w:pPr>
        <w:pStyle w:val="5"/>
        <w:rPr>
          <w:rFonts w:cs="Arial"/>
          <w:szCs w:val="22"/>
        </w:rPr>
      </w:pPr>
      <w:r w:rsidRPr="00FD208D">
        <w:rPr>
          <w:rFonts w:cs="Arial"/>
          <w:szCs w:val="22"/>
        </w:rPr>
        <w:t>6.1.3.</w:t>
      </w:r>
      <w:r>
        <w:rPr>
          <w:rFonts w:cs="Arial"/>
          <w:szCs w:val="22"/>
        </w:rPr>
        <w:t>9</w:t>
      </w:r>
      <w:r w:rsidRPr="00FD208D">
        <w:rPr>
          <w:rFonts w:cs="Arial"/>
          <w:szCs w:val="22"/>
        </w:rPr>
        <w:t>.1</w:t>
      </w:r>
      <w:r w:rsidRPr="00FD208D">
        <w:rPr>
          <w:rFonts w:cs="Arial"/>
          <w:szCs w:val="22"/>
        </w:rPr>
        <w:tab/>
        <w:t>A-MPR for simultaneous PSSCH/PSCCH transmission</w:t>
      </w:r>
    </w:p>
    <w:p w14:paraId="7BBAA7A0" w14:textId="77777777" w:rsidR="00C127DF" w:rsidRPr="00FD208D" w:rsidRDefault="00C127DF" w:rsidP="00C127DF">
      <w:pPr>
        <w:pStyle w:val="5"/>
        <w:rPr>
          <w:rFonts w:cs="Arial"/>
          <w:szCs w:val="22"/>
        </w:rPr>
      </w:pPr>
      <w:r w:rsidRPr="00FD208D">
        <w:rPr>
          <w:rFonts w:cs="Arial"/>
          <w:szCs w:val="22"/>
        </w:rPr>
        <w:t>6.1.3.</w:t>
      </w:r>
      <w:r>
        <w:rPr>
          <w:rFonts w:cs="Arial"/>
          <w:szCs w:val="22"/>
        </w:rPr>
        <w:t>9</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42BD94B2" w14:textId="77777777" w:rsidR="00C127DF" w:rsidRPr="00FD208D" w:rsidRDefault="00C127DF" w:rsidP="00C127DF">
      <w:pPr>
        <w:pStyle w:val="5"/>
        <w:rPr>
          <w:rFonts w:cs="Arial"/>
          <w:szCs w:val="22"/>
        </w:rPr>
      </w:pPr>
      <w:r w:rsidRPr="00FD208D">
        <w:rPr>
          <w:rFonts w:cs="Arial"/>
          <w:szCs w:val="22"/>
        </w:rPr>
        <w:t>6.1.3.</w:t>
      </w:r>
      <w:r>
        <w:rPr>
          <w:rFonts w:cs="Arial"/>
          <w:szCs w:val="22"/>
        </w:rPr>
        <w:t>9</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7DFE35F8" w14:textId="77777777" w:rsidR="00C127DF" w:rsidRDefault="00C127DF" w:rsidP="00C127DF">
      <w:pPr>
        <w:rPr>
          <w:i/>
          <w:iCs/>
        </w:rPr>
      </w:pPr>
    </w:p>
    <w:p w14:paraId="1C696BF9" w14:textId="77777777" w:rsidR="00C127DF" w:rsidRPr="005B348E" w:rsidRDefault="00C127DF" w:rsidP="00C127DF">
      <w:pPr>
        <w:rPr>
          <w:i/>
          <w:iCs/>
        </w:rPr>
      </w:pPr>
      <w:r w:rsidRPr="005B348E">
        <w:rPr>
          <w:i/>
          <w:iCs/>
        </w:rPr>
        <w:t>&lt;Editor Note&gt; A-MPR requirements will be added</w:t>
      </w:r>
    </w:p>
    <w:p w14:paraId="135FF31F" w14:textId="77777777" w:rsidR="00C127DF" w:rsidRDefault="00C127DF" w:rsidP="00C127DF"/>
    <w:p w14:paraId="62FEA08F" w14:textId="77777777" w:rsidR="00C127DF" w:rsidRDefault="00C127DF" w:rsidP="00C127DF">
      <w:pPr>
        <w:pStyle w:val="4"/>
        <w:rPr>
          <w:rFonts w:cs="Arial"/>
          <w:i/>
          <w:iCs/>
          <w:szCs w:val="24"/>
        </w:rPr>
      </w:pPr>
      <w:r w:rsidRPr="00AC6C9B">
        <w:rPr>
          <w:rFonts w:cs="Arial"/>
          <w:szCs w:val="24"/>
        </w:rPr>
        <w:lastRenderedPageBreak/>
        <w:t>6.1.</w:t>
      </w:r>
      <w:r>
        <w:rPr>
          <w:rFonts w:cs="Arial"/>
          <w:szCs w:val="24"/>
        </w:rPr>
        <w:t>3</w:t>
      </w:r>
      <w:r w:rsidRPr="00AC6C9B">
        <w:rPr>
          <w:rFonts w:cs="Arial"/>
          <w:szCs w:val="24"/>
        </w:rPr>
        <w:t>.</w:t>
      </w:r>
      <w:r>
        <w:rPr>
          <w:rFonts w:cs="Arial"/>
          <w:szCs w:val="24"/>
        </w:rPr>
        <w:t>10</w:t>
      </w:r>
      <w:r w:rsidRPr="00AC6C9B">
        <w:rPr>
          <w:rFonts w:cs="Arial"/>
          <w:szCs w:val="24"/>
        </w:rPr>
        <w:tab/>
      </w:r>
      <w:r>
        <w:rPr>
          <w:rFonts w:cs="Arial"/>
          <w:szCs w:val="24"/>
        </w:rPr>
        <w:t>A-M</w:t>
      </w:r>
      <w:r w:rsidRPr="00AC6C9B">
        <w:rPr>
          <w:rFonts w:cs="Arial"/>
          <w:szCs w:val="24"/>
        </w:rPr>
        <w:t xml:space="preserve">PR for </w:t>
      </w:r>
      <w:r>
        <w:rPr>
          <w:rFonts w:cs="Arial"/>
          <w:szCs w:val="24"/>
        </w:rPr>
        <w:t>SL-U with NS_61</w:t>
      </w:r>
    </w:p>
    <w:p w14:paraId="5D6285E8" w14:textId="77777777" w:rsidR="00C127DF" w:rsidRPr="00FD208D" w:rsidRDefault="00C127DF" w:rsidP="00C127DF">
      <w:pPr>
        <w:pStyle w:val="5"/>
        <w:rPr>
          <w:rFonts w:cs="Arial"/>
          <w:szCs w:val="22"/>
        </w:rPr>
      </w:pPr>
      <w:r w:rsidRPr="00FD208D">
        <w:rPr>
          <w:rFonts w:cs="Arial"/>
          <w:szCs w:val="22"/>
        </w:rPr>
        <w:t>6.1.3.</w:t>
      </w:r>
      <w:r>
        <w:rPr>
          <w:rFonts w:cs="Arial"/>
          <w:szCs w:val="22"/>
        </w:rPr>
        <w:t>10</w:t>
      </w:r>
      <w:r w:rsidRPr="00FD208D">
        <w:rPr>
          <w:rFonts w:cs="Arial"/>
          <w:szCs w:val="22"/>
        </w:rPr>
        <w:t>.1</w:t>
      </w:r>
      <w:r w:rsidRPr="00FD208D">
        <w:rPr>
          <w:rFonts w:cs="Arial"/>
          <w:szCs w:val="22"/>
        </w:rPr>
        <w:tab/>
        <w:t>A-MPR for simultaneous PSSCH/PSCCH transmission</w:t>
      </w:r>
    </w:p>
    <w:p w14:paraId="27B80E11" w14:textId="77777777" w:rsidR="00C127DF" w:rsidRPr="00FD208D" w:rsidRDefault="00C127DF" w:rsidP="00C127DF">
      <w:pPr>
        <w:pStyle w:val="5"/>
        <w:rPr>
          <w:rFonts w:cs="Arial"/>
          <w:szCs w:val="22"/>
        </w:rPr>
      </w:pPr>
      <w:r w:rsidRPr="00FD208D">
        <w:rPr>
          <w:rFonts w:cs="Arial"/>
          <w:szCs w:val="22"/>
        </w:rPr>
        <w:t>6.1.3.1</w:t>
      </w:r>
      <w:r>
        <w:rPr>
          <w:rFonts w:cs="Arial"/>
          <w:szCs w:val="22"/>
        </w:rPr>
        <w:t>0</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5B007485" w14:textId="77777777" w:rsidR="00C127DF" w:rsidRPr="00FD208D" w:rsidRDefault="00C127DF" w:rsidP="00C127DF">
      <w:pPr>
        <w:pStyle w:val="5"/>
        <w:rPr>
          <w:rFonts w:cs="Arial"/>
          <w:szCs w:val="22"/>
        </w:rPr>
      </w:pPr>
      <w:r w:rsidRPr="00FD208D">
        <w:rPr>
          <w:rFonts w:cs="Arial"/>
          <w:szCs w:val="22"/>
        </w:rPr>
        <w:t>6.1.3.1</w:t>
      </w:r>
      <w:r>
        <w:rPr>
          <w:rFonts w:cs="Arial"/>
          <w:szCs w:val="22"/>
        </w:rPr>
        <w:t>0</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3B83040F" w14:textId="77777777" w:rsidR="00C127DF" w:rsidRDefault="00C127DF" w:rsidP="00C127DF">
      <w:pPr>
        <w:rPr>
          <w:i/>
          <w:iCs/>
        </w:rPr>
      </w:pPr>
    </w:p>
    <w:p w14:paraId="2C3F82F3" w14:textId="77777777" w:rsidR="00C127DF" w:rsidRPr="005B348E" w:rsidRDefault="00C127DF" w:rsidP="00C127DF">
      <w:pPr>
        <w:rPr>
          <w:i/>
          <w:iCs/>
        </w:rPr>
      </w:pPr>
      <w:r w:rsidRPr="005B348E">
        <w:rPr>
          <w:i/>
          <w:iCs/>
        </w:rPr>
        <w:t>&lt;Editor Note&gt; A-MPR requirements will be added</w:t>
      </w:r>
    </w:p>
    <w:p w14:paraId="5156AB17" w14:textId="77777777" w:rsidR="00C127DF" w:rsidRPr="00C127DF" w:rsidRDefault="00C127DF" w:rsidP="00C127DF"/>
    <w:p w14:paraId="38E6C03A" w14:textId="3509DF54" w:rsidR="003C18B3" w:rsidRDefault="00984FC3" w:rsidP="003C18B3">
      <w:pPr>
        <w:pStyle w:val="3"/>
        <w:ind w:left="1134" w:hanging="1134"/>
      </w:pPr>
      <w:bookmarkStart w:id="188" w:name="_Toc463997764"/>
      <w:bookmarkStart w:id="189" w:name="_Toc36034801"/>
      <w:bookmarkStart w:id="190" w:name="_Toc42537401"/>
      <w:bookmarkStart w:id="191" w:name="_Toc46356466"/>
      <w:bookmarkStart w:id="192" w:name="_Toc52566380"/>
      <w:bookmarkStart w:id="193" w:name="_Toc61187288"/>
      <w:bookmarkStart w:id="194" w:name="_Toc66398700"/>
      <w:bookmarkStart w:id="195" w:name="_Toc66398917"/>
      <w:bookmarkStart w:id="196" w:name="_Toc66432634"/>
      <w:bookmarkStart w:id="197" w:name="_Toc66433413"/>
      <w:bookmarkStart w:id="198" w:name="_Toc66436188"/>
      <w:bookmarkStart w:id="199" w:name="_Toc133515238"/>
      <w:r>
        <w:t>6</w:t>
      </w:r>
      <w:r w:rsidR="003C18B3" w:rsidRPr="003C18B3">
        <w:t>.1.4</w:t>
      </w:r>
      <w:r w:rsidR="003C18B3" w:rsidRPr="003C18B3">
        <w:tab/>
        <w:t xml:space="preserve">Configured transmitted power for NR </w:t>
      </w:r>
      <w:bookmarkEnd w:id="188"/>
      <w:bookmarkEnd w:id="189"/>
      <w:bookmarkEnd w:id="190"/>
      <w:bookmarkEnd w:id="191"/>
      <w:bookmarkEnd w:id="192"/>
      <w:bookmarkEnd w:id="193"/>
      <w:bookmarkEnd w:id="194"/>
      <w:bookmarkEnd w:id="195"/>
      <w:bookmarkEnd w:id="196"/>
      <w:bookmarkEnd w:id="197"/>
      <w:bookmarkEnd w:id="198"/>
      <w:r w:rsidR="003417F8">
        <w:t>SL</w:t>
      </w:r>
      <w:r w:rsidR="00D07068">
        <w:t>-U</w:t>
      </w:r>
      <w:bookmarkEnd w:id="199"/>
    </w:p>
    <w:p w14:paraId="55E38E08" w14:textId="77777777" w:rsidR="009374E2" w:rsidRDefault="009374E2" w:rsidP="009374E2">
      <w:pPr>
        <w:rPr>
          <w:lang w:val="x-none"/>
        </w:rPr>
      </w:pPr>
      <w:bookmarkStart w:id="200" w:name="_Hlk133514502"/>
      <w:r>
        <w:rPr>
          <w:lang w:val="x-none"/>
        </w:rPr>
        <w:t xml:space="preserve">The configured transmitted power for NR-U is defined in clause 6.2F.4 of TS 38.101-1 and the normal NR requirement in clause 6.2.4 of TS 38.101-1 apply. For </w:t>
      </w:r>
      <w:r w:rsidRPr="003D0C26">
        <w:rPr>
          <w:lang w:val="en-US"/>
        </w:rPr>
        <w:t>NR</w:t>
      </w:r>
      <w:r>
        <w:rPr>
          <w:lang w:val="en-US"/>
        </w:rPr>
        <w:t xml:space="preserve"> </w:t>
      </w:r>
      <w:r>
        <w:rPr>
          <w:lang w:val="x-none"/>
        </w:rPr>
        <w:t xml:space="preserve">V2X, </w:t>
      </w:r>
      <w:r w:rsidRPr="009672CB">
        <w:rPr>
          <w:lang w:val="en-US"/>
        </w:rPr>
        <w:t>P</w:t>
      </w:r>
      <w:r w:rsidRPr="009672CB">
        <w:rPr>
          <w:vertAlign w:val="subscript"/>
          <w:lang w:val="en-US"/>
        </w:rPr>
        <w:t>CMAX</w:t>
      </w:r>
      <w:r w:rsidRPr="009672CB">
        <w:rPr>
          <w:lang w:val="en-US"/>
        </w:rPr>
        <w:t xml:space="preserve"> is defined for PSSCH\PSCCH, S-SSB and PSFCH</w:t>
      </w:r>
      <w:r>
        <w:rPr>
          <w:lang w:val="en-US"/>
        </w:rPr>
        <w:t xml:space="preserve"> </w:t>
      </w:r>
      <w:r w:rsidRPr="009672CB">
        <w:t>in clause 6.2E.4</w:t>
      </w:r>
      <w:r>
        <w:t xml:space="preserve"> specifically.</w:t>
      </w:r>
    </w:p>
    <w:p w14:paraId="15CCA1C6" w14:textId="208D11E9" w:rsidR="009374E2" w:rsidRPr="00511588" w:rsidRDefault="009374E2" w:rsidP="009374E2">
      <w:pPr>
        <w:rPr>
          <w:lang w:val="x-none"/>
        </w:rPr>
      </w:pPr>
      <w:r w:rsidRPr="003D0C26">
        <w:rPr>
          <w:lang w:val="en-US"/>
        </w:rPr>
        <w:t>I</w:t>
      </w:r>
      <w:r>
        <w:rPr>
          <w:lang w:val="x-none"/>
        </w:rPr>
        <w:t>t has been agreed to r</w:t>
      </w:r>
      <w:r w:rsidRPr="00511588">
        <w:rPr>
          <w:lang w:val="x-none"/>
        </w:rPr>
        <w:t>euse the NR</w:t>
      </w:r>
      <w:r w:rsidRPr="003D0C26">
        <w:rPr>
          <w:lang w:val="en-US"/>
        </w:rPr>
        <w:t xml:space="preserve"> </w:t>
      </w:r>
      <w:r w:rsidRPr="00511588">
        <w:rPr>
          <w:lang w:val="x-none"/>
        </w:rPr>
        <w:t xml:space="preserve">V2X Configured transmitted power requirements in </w:t>
      </w:r>
      <w:r w:rsidRPr="00340F07">
        <w:rPr>
          <w:highlight w:val="yellow"/>
          <w:lang w:val="x-none"/>
        </w:rPr>
        <w:t>38.101-1</w:t>
      </w:r>
      <w:r w:rsidRPr="00511588">
        <w:rPr>
          <w:lang w:val="x-none"/>
        </w:rPr>
        <w:t xml:space="preserve"> clause 6.2E.4 for NR SL-U</w:t>
      </w:r>
      <w:r>
        <w:rPr>
          <w:lang w:val="x-none"/>
        </w:rPr>
        <w:t>.</w:t>
      </w:r>
    </w:p>
    <w:bookmarkEnd w:id="200"/>
    <w:p w14:paraId="56C97274" w14:textId="77777777" w:rsidR="009374E2" w:rsidRPr="009374E2" w:rsidRDefault="009374E2" w:rsidP="009374E2">
      <w:pPr>
        <w:rPr>
          <w:lang w:val="x-none"/>
        </w:rPr>
      </w:pPr>
    </w:p>
    <w:p w14:paraId="076945BE" w14:textId="6D3B75E7" w:rsidR="003C18B3" w:rsidRDefault="00984FC3" w:rsidP="003C18B3">
      <w:pPr>
        <w:pStyle w:val="3"/>
        <w:ind w:left="1134" w:hanging="1134"/>
      </w:pPr>
      <w:bookmarkStart w:id="201" w:name="_Toc463997765"/>
      <w:bookmarkStart w:id="202" w:name="_Toc36034802"/>
      <w:bookmarkStart w:id="203" w:name="_Toc42537402"/>
      <w:bookmarkStart w:id="204" w:name="_Toc46356467"/>
      <w:bookmarkStart w:id="205" w:name="_Toc52566381"/>
      <w:bookmarkStart w:id="206" w:name="_Toc61187289"/>
      <w:bookmarkStart w:id="207" w:name="_Toc66398701"/>
      <w:bookmarkStart w:id="208" w:name="_Toc66398918"/>
      <w:bookmarkStart w:id="209" w:name="_Toc66432635"/>
      <w:bookmarkStart w:id="210" w:name="_Toc66433414"/>
      <w:bookmarkStart w:id="211" w:name="_Toc66436189"/>
      <w:bookmarkStart w:id="212" w:name="_Toc133515239"/>
      <w:r>
        <w:t>6</w:t>
      </w:r>
      <w:r w:rsidR="003C18B3" w:rsidRPr="003C18B3">
        <w:t>.1.5</w:t>
      </w:r>
      <w:r w:rsidR="003C18B3" w:rsidRPr="003C18B3">
        <w:tab/>
        <w:t xml:space="preserve">Minimum output power for NR </w:t>
      </w:r>
      <w:bookmarkEnd w:id="201"/>
      <w:bookmarkEnd w:id="202"/>
      <w:bookmarkEnd w:id="203"/>
      <w:bookmarkEnd w:id="204"/>
      <w:bookmarkEnd w:id="205"/>
      <w:bookmarkEnd w:id="206"/>
      <w:bookmarkEnd w:id="207"/>
      <w:bookmarkEnd w:id="208"/>
      <w:bookmarkEnd w:id="209"/>
      <w:bookmarkEnd w:id="210"/>
      <w:bookmarkEnd w:id="211"/>
      <w:r w:rsidR="003417F8">
        <w:t>SL</w:t>
      </w:r>
      <w:r w:rsidR="00D07068">
        <w:t>-U</w:t>
      </w:r>
      <w:bookmarkEnd w:id="212"/>
    </w:p>
    <w:p w14:paraId="4302C0E7" w14:textId="77777777" w:rsidR="00260E4E" w:rsidRPr="007969BB" w:rsidRDefault="00260E4E" w:rsidP="00260E4E">
      <w:pPr>
        <w:rPr>
          <w:lang w:val="en-US"/>
        </w:rPr>
      </w:pPr>
      <w:r w:rsidRPr="007969BB">
        <w:rPr>
          <w:lang w:val="en-US"/>
        </w:rPr>
        <w:t xml:space="preserve">The </w:t>
      </w:r>
      <w:r w:rsidRPr="007969BB">
        <w:rPr>
          <w:rFonts w:hint="eastAsia"/>
          <w:lang w:val="en-US" w:eastAsia="zh-CN"/>
        </w:rPr>
        <w:t>Minimum output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3F.1</w:t>
      </w:r>
      <w:r w:rsidRPr="007969BB">
        <w:rPr>
          <w:lang w:val="en-US"/>
        </w:rPr>
        <w:t xml:space="preserve"> of TS 38.101-1 </w:t>
      </w:r>
      <w:proofErr w:type="gramStart"/>
      <w:r>
        <w:rPr>
          <w:lang w:val="en-US"/>
        </w:rPr>
        <w:t xml:space="preserve">and </w:t>
      </w:r>
      <w:r w:rsidRPr="007969BB">
        <w:rPr>
          <w:lang w:val="en-US"/>
        </w:rPr>
        <w:t xml:space="preserve"> the</w:t>
      </w:r>
      <w:proofErr w:type="gramEnd"/>
      <w:r w:rsidRPr="007969BB">
        <w:rPr>
          <w:lang w:val="en-US"/>
        </w:rPr>
        <w:t xml:space="preserve"> normal NR requirement apply</w:t>
      </w:r>
      <w:r>
        <w:rPr>
          <w:lang w:val="en-US"/>
        </w:rPr>
        <w:t>,</w:t>
      </w:r>
      <w:r w:rsidRPr="007969BB">
        <w:rPr>
          <w:lang w:val="en-US"/>
        </w:rPr>
        <w:t xml:space="preserve"> which is the same for </w:t>
      </w:r>
      <w:r>
        <w:rPr>
          <w:lang w:val="en-US"/>
        </w:rPr>
        <w:t xml:space="preserve">NR </w:t>
      </w:r>
      <w:r w:rsidRPr="007969BB">
        <w:rPr>
          <w:lang w:val="en-US"/>
        </w:rPr>
        <w:t>V2X.</w:t>
      </w:r>
    </w:p>
    <w:p w14:paraId="1D271CF3" w14:textId="133F676E" w:rsidR="00260E4E" w:rsidRPr="00260E4E" w:rsidRDefault="00260E4E" w:rsidP="00260E4E">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3.1</w:t>
      </w:r>
      <w:r w:rsidRPr="007969BB">
        <w:rPr>
          <w:lang w:val="en-US"/>
        </w:rPr>
        <w:t xml:space="preserve"> for NR SL-U.</w:t>
      </w:r>
    </w:p>
    <w:p w14:paraId="6CA5473D" w14:textId="11E2B6CF" w:rsidR="003C18B3" w:rsidRDefault="00984FC3" w:rsidP="003C18B3">
      <w:pPr>
        <w:pStyle w:val="3"/>
        <w:ind w:left="1134" w:hanging="1134"/>
      </w:pPr>
      <w:bookmarkStart w:id="213" w:name="_Toc463997766"/>
      <w:bookmarkStart w:id="214" w:name="_Toc36034803"/>
      <w:bookmarkStart w:id="215" w:name="_Toc42537403"/>
      <w:bookmarkStart w:id="216" w:name="_Toc46356468"/>
      <w:bookmarkStart w:id="217" w:name="_Toc52566382"/>
      <w:bookmarkStart w:id="218" w:name="_Toc61187290"/>
      <w:bookmarkStart w:id="219" w:name="_Toc66398702"/>
      <w:bookmarkStart w:id="220" w:name="_Toc66398919"/>
      <w:bookmarkStart w:id="221" w:name="_Toc66432636"/>
      <w:bookmarkStart w:id="222" w:name="_Toc66433415"/>
      <w:bookmarkStart w:id="223" w:name="_Toc66436190"/>
      <w:bookmarkStart w:id="224" w:name="_Toc133515240"/>
      <w:r>
        <w:t>6</w:t>
      </w:r>
      <w:r w:rsidR="003C18B3" w:rsidRPr="003C18B3">
        <w:t>.1.6</w:t>
      </w:r>
      <w:r w:rsidR="003C18B3" w:rsidRPr="003C18B3">
        <w:tab/>
        <w:t xml:space="preserve">Transmit OFF power </w:t>
      </w:r>
      <w:r w:rsidR="001F1720">
        <w:t xml:space="preserve">for </w:t>
      </w:r>
      <w:r w:rsidR="003C18B3" w:rsidRPr="003C18B3">
        <w:t xml:space="preserve">NR </w:t>
      </w:r>
      <w:bookmarkEnd w:id="213"/>
      <w:bookmarkEnd w:id="214"/>
      <w:bookmarkEnd w:id="215"/>
      <w:bookmarkEnd w:id="216"/>
      <w:bookmarkEnd w:id="217"/>
      <w:bookmarkEnd w:id="218"/>
      <w:bookmarkEnd w:id="219"/>
      <w:bookmarkEnd w:id="220"/>
      <w:bookmarkEnd w:id="221"/>
      <w:bookmarkEnd w:id="222"/>
      <w:bookmarkEnd w:id="223"/>
      <w:r w:rsidR="003417F8">
        <w:t>SL</w:t>
      </w:r>
      <w:r w:rsidR="00D07068">
        <w:t>-U</w:t>
      </w:r>
      <w:bookmarkEnd w:id="224"/>
    </w:p>
    <w:p w14:paraId="5420CCA2" w14:textId="77777777" w:rsidR="00260E4E" w:rsidRPr="007969BB" w:rsidRDefault="00260E4E" w:rsidP="00260E4E">
      <w:pPr>
        <w:rPr>
          <w:lang w:val="en-US"/>
        </w:rPr>
      </w:pPr>
      <w:r w:rsidRPr="007969BB">
        <w:rPr>
          <w:lang w:val="en-US"/>
        </w:rPr>
        <w:t xml:space="preserve">The </w:t>
      </w:r>
      <w:r w:rsidRPr="007969BB">
        <w:rPr>
          <w:rFonts w:hint="eastAsia"/>
          <w:lang w:val="en-US" w:eastAsia="zh-CN"/>
        </w:rPr>
        <w:t>Transmit OFF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3F.2</w:t>
      </w:r>
      <w:r w:rsidRPr="007969BB">
        <w:rPr>
          <w:lang w:val="en-US"/>
        </w:rPr>
        <w:t xml:space="preserve"> of TS 38.101-1 </w:t>
      </w:r>
      <w:proofErr w:type="gramStart"/>
      <w:r>
        <w:rPr>
          <w:lang w:val="en-US"/>
        </w:rPr>
        <w:t xml:space="preserve">and </w:t>
      </w:r>
      <w:r w:rsidRPr="007969BB">
        <w:rPr>
          <w:lang w:val="en-US"/>
        </w:rPr>
        <w:t xml:space="preserve"> the</w:t>
      </w:r>
      <w:proofErr w:type="gramEnd"/>
      <w:r w:rsidRPr="007969BB">
        <w:rPr>
          <w:lang w:val="en-US"/>
        </w:rPr>
        <w:t xml:space="preserve"> normal NR requirement apply</w:t>
      </w:r>
      <w:r>
        <w:rPr>
          <w:lang w:val="en-US"/>
        </w:rPr>
        <w:t>,</w:t>
      </w:r>
      <w:r w:rsidRPr="007969BB">
        <w:rPr>
          <w:lang w:val="en-US"/>
        </w:rPr>
        <w:t xml:space="preserve"> which is the same for </w:t>
      </w:r>
      <w:r>
        <w:rPr>
          <w:lang w:val="en-US"/>
        </w:rPr>
        <w:t xml:space="preserve">NR </w:t>
      </w:r>
      <w:r w:rsidRPr="007969BB">
        <w:rPr>
          <w:lang w:val="en-US"/>
        </w:rPr>
        <w:t>V2X.</w:t>
      </w:r>
    </w:p>
    <w:p w14:paraId="0957392C" w14:textId="77777777" w:rsidR="00260E4E" w:rsidRDefault="00260E4E" w:rsidP="00260E4E">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3.2</w:t>
      </w:r>
      <w:r w:rsidRPr="007969BB">
        <w:rPr>
          <w:lang w:val="en-US"/>
        </w:rPr>
        <w:t xml:space="preserve"> for NR SL-U.</w:t>
      </w:r>
    </w:p>
    <w:p w14:paraId="1BAAD85D" w14:textId="79790B25" w:rsidR="003C18B3" w:rsidRDefault="00984FC3" w:rsidP="003C18B3">
      <w:pPr>
        <w:pStyle w:val="3"/>
        <w:ind w:left="1134" w:hanging="1134"/>
      </w:pPr>
      <w:bookmarkStart w:id="225" w:name="_Toc463997767"/>
      <w:bookmarkStart w:id="226" w:name="_Toc36034804"/>
      <w:bookmarkStart w:id="227" w:name="_Toc42537404"/>
      <w:bookmarkStart w:id="228" w:name="_Toc46356469"/>
      <w:bookmarkStart w:id="229" w:name="_Toc52566383"/>
      <w:bookmarkStart w:id="230" w:name="_Toc61187291"/>
      <w:bookmarkStart w:id="231" w:name="_Toc66398703"/>
      <w:bookmarkStart w:id="232" w:name="_Toc66398920"/>
      <w:bookmarkStart w:id="233" w:name="_Toc66432637"/>
      <w:bookmarkStart w:id="234" w:name="_Toc66433416"/>
      <w:bookmarkStart w:id="235" w:name="_Toc66436191"/>
      <w:bookmarkStart w:id="236" w:name="_Toc133515241"/>
      <w:r>
        <w:t>6</w:t>
      </w:r>
      <w:r w:rsidR="003C18B3" w:rsidRPr="003C18B3">
        <w:t>.1.7</w:t>
      </w:r>
      <w:r w:rsidR="003C18B3" w:rsidRPr="003C18B3">
        <w:tab/>
        <w:t xml:space="preserve">ON/OFF time mask for NR </w:t>
      </w:r>
      <w:bookmarkEnd w:id="225"/>
      <w:bookmarkEnd w:id="226"/>
      <w:bookmarkEnd w:id="227"/>
      <w:bookmarkEnd w:id="228"/>
      <w:bookmarkEnd w:id="229"/>
      <w:bookmarkEnd w:id="230"/>
      <w:bookmarkEnd w:id="231"/>
      <w:bookmarkEnd w:id="232"/>
      <w:bookmarkEnd w:id="233"/>
      <w:bookmarkEnd w:id="234"/>
      <w:bookmarkEnd w:id="235"/>
      <w:r w:rsidR="003417F8">
        <w:t>SL</w:t>
      </w:r>
      <w:r w:rsidR="00D07068">
        <w:t>-U</w:t>
      </w:r>
      <w:bookmarkEnd w:id="236"/>
    </w:p>
    <w:p w14:paraId="1A0D5189" w14:textId="110501F2" w:rsidR="00260E4E" w:rsidRPr="007969BB" w:rsidRDefault="00260E4E" w:rsidP="00260E4E">
      <w:pPr>
        <w:rPr>
          <w:lang w:val="en-US" w:eastAsia="zh-CN"/>
        </w:rPr>
      </w:pPr>
      <w:r>
        <w:rPr>
          <w:lang w:val="en-US" w:eastAsia="zh-CN"/>
        </w:rPr>
        <w:t xml:space="preserve">Definition of </w:t>
      </w:r>
      <w:r w:rsidRPr="007969BB">
        <w:rPr>
          <w:rFonts w:hint="eastAsia"/>
          <w:lang w:val="en-US" w:eastAsia="zh-CN"/>
        </w:rPr>
        <w:t>ON/OFF time mask can be divided into two parts</w:t>
      </w:r>
      <w:r>
        <w:rPr>
          <w:lang w:val="en-US" w:eastAsia="zh-CN"/>
        </w:rPr>
        <w:t>.</w:t>
      </w:r>
      <w:r w:rsidRPr="007969BB">
        <w:rPr>
          <w:rFonts w:hint="eastAsia"/>
          <w:lang w:val="en-US" w:eastAsia="zh-CN"/>
        </w:rPr>
        <w:t xml:space="preserve"> </w:t>
      </w:r>
      <w:r>
        <w:rPr>
          <w:lang w:val="en-US" w:eastAsia="zh-CN"/>
        </w:rPr>
        <w:t>First part defines the transition from OFF to ON and the second part transition from ON to OFF</w:t>
      </w:r>
      <w:r w:rsidRPr="007969BB">
        <w:rPr>
          <w:rFonts w:hint="eastAsia"/>
          <w:lang w:val="en-US" w:eastAsia="zh-CN"/>
        </w:rPr>
        <w:t xml:space="preserve">. For the </w:t>
      </w:r>
      <w:r>
        <w:rPr>
          <w:lang w:val="en-US" w:eastAsia="zh-CN"/>
        </w:rPr>
        <w:t>ON</w:t>
      </w:r>
      <w:r w:rsidRPr="007969BB">
        <w:rPr>
          <w:rFonts w:hint="eastAsia"/>
          <w:lang w:val="en-US" w:eastAsia="zh-CN"/>
        </w:rPr>
        <w:t xml:space="preserve"> to </w:t>
      </w:r>
      <w:r>
        <w:rPr>
          <w:lang w:val="en-US" w:eastAsia="zh-CN"/>
        </w:rPr>
        <w:t>OFF</w:t>
      </w:r>
      <w:r w:rsidRPr="007969BB">
        <w:rPr>
          <w:rFonts w:hint="eastAsia"/>
          <w:lang w:val="en-US" w:eastAsia="zh-CN"/>
        </w:rPr>
        <w:t xml:space="preserve"> part, it </w:t>
      </w:r>
      <w:r>
        <w:rPr>
          <w:lang w:val="en-US" w:eastAsia="zh-CN"/>
        </w:rPr>
        <w:t>was</w:t>
      </w:r>
      <w:r w:rsidRPr="007969BB">
        <w:rPr>
          <w:rFonts w:hint="eastAsia"/>
          <w:lang w:val="en-US" w:eastAsia="zh-CN"/>
        </w:rPr>
        <w:t xml:space="preserve"> agreed that 10us transient period </w:t>
      </w:r>
      <w:r>
        <w:rPr>
          <w:lang w:val="en-US" w:eastAsia="zh-CN"/>
        </w:rPr>
        <w:t xml:space="preserve">is </w:t>
      </w:r>
      <w:r w:rsidRPr="007969BB">
        <w:rPr>
          <w:rFonts w:hint="eastAsia"/>
          <w:lang w:val="en-US" w:eastAsia="zh-CN"/>
        </w:rPr>
        <w:t>locate</w:t>
      </w:r>
      <w:r>
        <w:rPr>
          <w:lang w:val="en-US" w:eastAsia="zh-CN"/>
        </w:rPr>
        <w:t>d</w:t>
      </w:r>
      <w:r w:rsidRPr="007969BB">
        <w:rPr>
          <w:rFonts w:hint="eastAsia"/>
          <w:lang w:val="en-US" w:eastAsia="zh-CN"/>
        </w:rPr>
        <w:t xml:space="preserve"> in</w:t>
      </w:r>
      <w:r>
        <w:rPr>
          <w:lang w:val="en-US" w:eastAsia="zh-CN"/>
        </w:rPr>
        <w:t>side</w:t>
      </w:r>
      <w:r w:rsidRPr="007969BB">
        <w:rPr>
          <w:rFonts w:hint="eastAsia"/>
          <w:lang w:val="en-US" w:eastAsia="zh-CN"/>
        </w:rPr>
        <w:t xml:space="preserve"> the guard period. For the </w:t>
      </w:r>
      <w:r>
        <w:rPr>
          <w:lang w:val="en-US" w:eastAsia="zh-CN"/>
        </w:rPr>
        <w:t>OFF</w:t>
      </w:r>
      <w:r w:rsidRPr="007969BB">
        <w:rPr>
          <w:rFonts w:hint="eastAsia"/>
          <w:lang w:val="en-US" w:eastAsia="zh-CN"/>
        </w:rPr>
        <w:t xml:space="preserve"> to </w:t>
      </w:r>
      <w:r>
        <w:rPr>
          <w:lang w:val="en-US" w:eastAsia="zh-CN"/>
        </w:rPr>
        <w:t>ON</w:t>
      </w:r>
      <w:r w:rsidRPr="007969BB">
        <w:rPr>
          <w:rFonts w:hint="eastAsia"/>
          <w:lang w:val="en-US" w:eastAsia="zh-CN"/>
        </w:rPr>
        <w:t xml:space="preserve"> part</w:t>
      </w:r>
      <w:r>
        <w:rPr>
          <w:lang w:val="en-US" w:eastAsia="zh-CN"/>
        </w:rPr>
        <w:t xml:space="preserve"> at the beginning of the transmission</w:t>
      </w:r>
      <w:r w:rsidRPr="007969BB">
        <w:rPr>
          <w:rFonts w:hint="eastAsia"/>
          <w:lang w:val="en-US" w:eastAsia="zh-CN"/>
        </w:rPr>
        <w:t xml:space="preserve">, whether to put the whole 15 us transient period inside the CP-E or to reuse the NR-U mask that only put 10us inside the CP-E </w:t>
      </w:r>
      <w:r>
        <w:rPr>
          <w:lang w:val="en-US" w:eastAsia="zh-CN"/>
        </w:rPr>
        <w:t>was</w:t>
      </w:r>
      <w:r w:rsidRPr="007969BB">
        <w:rPr>
          <w:rFonts w:hint="eastAsia"/>
          <w:lang w:val="en-US" w:eastAsia="zh-CN"/>
        </w:rPr>
        <w:t xml:space="preserve"> discussed</w:t>
      </w:r>
      <w:r>
        <w:rPr>
          <w:lang w:val="en-US" w:eastAsia="zh-CN"/>
        </w:rPr>
        <w:t xml:space="preserve"> and following this discussion, and information from RAN1 that </w:t>
      </w:r>
      <w:r w:rsidRPr="007969BB">
        <w:rPr>
          <w:rFonts w:hint="eastAsia"/>
          <w:lang w:val="en-US" w:eastAsia="zh-CN"/>
        </w:rPr>
        <w:t xml:space="preserve">16us or 25us LBT time </w:t>
      </w:r>
      <w:r>
        <w:rPr>
          <w:lang w:val="en-US" w:eastAsia="zh-CN"/>
        </w:rPr>
        <w:t xml:space="preserve">preceding the CP-E </w:t>
      </w:r>
      <w:r w:rsidRPr="007969BB">
        <w:rPr>
          <w:rFonts w:hint="eastAsia"/>
          <w:lang w:val="en-US" w:eastAsia="zh-CN"/>
        </w:rPr>
        <w:t xml:space="preserve">already </w:t>
      </w:r>
      <w:r>
        <w:rPr>
          <w:lang w:val="en-US" w:eastAsia="zh-CN"/>
        </w:rPr>
        <w:t>includes</w:t>
      </w:r>
      <w:r w:rsidRPr="007969BB">
        <w:rPr>
          <w:rFonts w:hint="eastAsia"/>
          <w:lang w:val="en-US" w:eastAsia="zh-CN"/>
        </w:rPr>
        <w:t xml:space="preserve"> 5us </w:t>
      </w:r>
      <w:r>
        <w:rPr>
          <w:lang w:val="en-US" w:eastAsia="zh-CN"/>
        </w:rPr>
        <w:t>ramp-up</w:t>
      </w:r>
      <w:r w:rsidRPr="007969BB">
        <w:rPr>
          <w:rFonts w:hint="eastAsia"/>
          <w:lang w:val="en-US" w:eastAsia="zh-CN"/>
        </w:rPr>
        <w:t xml:space="preserve"> time</w:t>
      </w:r>
      <w:r>
        <w:rPr>
          <w:lang w:val="en-US" w:eastAsia="zh-CN"/>
        </w:rPr>
        <w:t>, it was agreed to reuse the NR-U approach where first 5us of the OFF tot ON transient period is located before the CP-E</w:t>
      </w:r>
      <w:r w:rsidRPr="007969BB">
        <w:rPr>
          <w:rFonts w:hint="eastAsia"/>
          <w:lang w:val="en-US" w:eastAsia="zh-CN"/>
        </w:rPr>
        <w:t xml:space="preserve">. </w:t>
      </w:r>
    </w:p>
    <w:p w14:paraId="0BFDB9B6" w14:textId="77777777" w:rsidR="00260E4E" w:rsidRPr="0020766B" w:rsidRDefault="00260E4E" w:rsidP="00260E4E">
      <w:pPr>
        <w:rPr>
          <w:lang w:val="en-US" w:eastAsia="zh-CN"/>
        </w:rPr>
      </w:pPr>
      <w:r w:rsidRPr="0020766B">
        <w:rPr>
          <w:lang w:val="en-US" w:eastAsia="zh-CN"/>
        </w:rPr>
        <w:t>ON/OFF masks for</w:t>
      </w:r>
      <w:r w:rsidRPr="00EF5DD0">
        <w:rPr>
          <w:rFonts w:eastAsia="等线"/>
          <w:lang w:val="en-US" w:eastAsia="zh-CN"/>
        </w:rPr>
        <w:t xml:space="preserve"> </w:t>
      </w:r>
      <w:r>
        <w:rPr>
          <w:rFonts w:eastAsia="等线"/>
          <w:lang w:val="en-US" w:eastAsia="zh-CN"/>
        </w:rPr>
        <w:t>NR SL-U PSSCH and PSCCH</w:t>
      </w:r>
      <w:r w:rsidRPr="0020766B">
        <w:rPr>
          <w:lang w:val="en-US" w:eastAsia="zh-CN"/>
        </w:rPr>
        <w:t xml:space="preserve"> a</w:t>
      </w:r>
      <w:r>
        <w:rPr>
          <w:lang w:val="en-US" w:eastAsia="zh-CN"/>
        </w:rPr>
        <w:t xml:space="preserve">nd </w:t>
      </w:r>
      <w:r>
        <w:rPr>
          <w:rFonts w:eastAsia="等线"/>
          <w:lang w:val="en-US" w:eastAsia="zh-CN"/>
        </w:rPr>
        <w:t>S-SSB</w:t>
      </w:r>
      <w:r w:rsidRPr="0020766B">
        <w:rPr>
          <w:lang w:val="en-US" w:eastAsia="zh-CN"/>
        </w:rPr>
        <w:t xml:space="preserve"> t</w:t>
      </w:r>
      <w:r>
        <w:rPr>
          <w:lang w:val="en-US" w:eastAsia="zh-CN"/>
        </w:rPr>
        <w:t>hat are in line with the above agreements are shown in figures below.</w:t>
      </w:r>
    </w:p>
    <w:p w14:paraId="1FCA236E" w14:textId="77777777" w:rsidR="00260E4E" w:rsidRPr="0020766B" w:rsidRDefault="00260E4E" w:rsidP="00260E4E">
      <w:pPr>
        <w:rPr>
          <w:lang w:val="en-US" w:eastAsia="zh-CN"/>
        </w:rPr>
      </w:pPr>
      <w:r w:rsidRPr="00EF5DD0">
        <w:rPr>
          <w:noProof/>
          <w:lang w:eastAsia="zh-CN"/>
        </w:rPr>
        <mc:AlternateContent>
          <mc:Choice Requires="wpg">
            <w:drawing>
              <wp:anchor distT="0" distB="0" distL="114300" distR="114300" simplePos="0" relativeHeight="251659264" behindDoc="0" locked="0" layoutInCell="1" allowOverlap="1" wp14:anchorId="5E8EFC08" wp14:editId="2E67A243">
                <wp:simplePos x="0" y="0"/>
                <wp:positionH relativeFrom="column">
                  <wp:posOffset>-1270</wp:posOffset>
                </wp:positionH>
                <wp:positionV relativeFrom="paragraph">
                  <wp:posOffset>260350</wp:posOffset>
                </wp:positionV>
                <wp:extent cx="6127750" cy="1356995"/>
                <wp:effectExtent l="0" t="0" r="6350" b="0"/>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EA19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D40D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D812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1FA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FA520"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F39B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47"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7A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9EFEE"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16"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4DA7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1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1BF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E0DF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58D18"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78D3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FE67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323D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A5D0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F02A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0D42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33FE5"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D835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885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36B7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E3A3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AFD94"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E34E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CC00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1E6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EE2D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5BE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1A50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23A9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E8EFC08" id="Group 4" o:spid="_x0000_s1026" style="position:absolute;margin-left:-.1pt;margin-top:20.5pt;width:482.5pt;height:106.85pt;z-index:251659264"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7"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8"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E0EA19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DBD40D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9"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30"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B9D812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1"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2"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87F1FA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77FA520"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1DCF39B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47;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08C7A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009EFEE"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v:textbox>
                </v:rect>
                <v:rect id="Rectangle 102" o:spid="_x0000_s1052" style="position:absolute;left:3617;top:60;width:16;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54E4DA7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v:textbox>
                </v:rect>
                <v:rect id="Rectangle 103" o:spid="_x0000_s1053" style="position:absolute;left:3632;top:60;width:11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4221BF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6B0E0DF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6058D18"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16378D3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20" o:spid="_x0000_s1070" style="position:absolute;left:468;top:738;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86FE67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rect id="Rectangle 121" o:spid="_x0000_s1071" style="position:absolute;left:2681;top:736;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0E323D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2FA5D0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710F02A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E90D42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62A33FE5"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790D835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2538885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5C36B7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F0E3A3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7E6AFD94"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1DE34E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9ECC00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6111E6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E2EE2D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B915BE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5DA1A50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C123A9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p>
    <w:p w14:paraId="28BE0229" w14:textId="77777777" w:rsidR="00260E4E" w:rsidRPr="0020766B" w:rsidRDefault="00260E4E" w:rsidP="00260E4E">
      <w:pPr>
        <w:rPr>
          <w:lang w:val="en-US" w:eastAsia="zh-CN"/>
        </w:rPr>
      </w:pPr>
    </w:p>
    <w:p w14:paraId="1C65B883" w14:textId="77777777" w:rsidR="00260E4E" w:rsidRDefault="00260E4E" w:rsidP="00260E4E">
      <w:pPr>
        <w:spacing w:after="0"/>
        <w:jc w:val="center"/>
        <w:rPr>
          <w:rFonts w:eastAsia="等线"/>
          <w:lang w:val="en-US" w:eastAsia="zh-CN"/>
        </w:rPr>
      </w:pPr>
      <w:r>
        <w:rPr>
          <w:rFonts w:eastAsia="等线"/>
          <w:lang w:val="en-US" w:eastAsia="zh-CN"/>
        </w:rPr>
        <w:lastRenderedPageBreak/>
        <w:t>Figure 6.1.7-1 General ON/OFF time mask for SL-U PSSCH and PSCCH</w:t>
      </w:r>
    </w:p>
    <w:p w14:paraId="0564365C" w14:textId="77777777" w:rsidR="00260E4E" w:rsidRDefault="00260E4E" w:rsidP="00260E4E">
      <w:pPr>
        <w:spacing w:after="0"/>
        <w:jc w:val="center"/>
        <w:rPr>
          <w:rFonts w:eastAsia="等线"/>
          <w:lang w:val="en-US" w:eastAsia="zh-CN"/>
        </w:rPr>
      </w:pPr>
    </w:p>
    <w:p w14:paraId="708626CF" w14:textId="77777777" w:rsidR="00260E4E" w:rsidRPr="006B633E" w:rsidRDefault="00260E4E" w:rsidP="00260E4E">
      <w:pPr>
        <w:spacing w:after="0"/>
        <w:jc w:val="center"/>
        <w:rPr>
          <w:rFonts w:eastAsia="等线"/>
          <w:lang w:val="en-US" w:eastAsia="zh-CN"/>
        </w:rPr>
      </w:pPr>
    </w:p>
    <w:p w14:paraId="658BC6A9" w14:textId="77777777" w:rsidR="00260E4E" w:rsidRDefault="00260E4E" w:rsidP="00260E4E"/>
    <w:p w14:paraId="3E513E27" w14:textId="77777777" w:rsidR="00260E4E" w:rsidRDefault="00260E4E" w:rsidP="00260E4E">
      <w:pPr>
        <w:rPr>
          <w:lang w:eastAsia="zh-CN"/>
        </w:rPr>
      </w:pPr>
      <w:r w:rsidRPr="00EF5DD0">
        <w:rPr>
          <w:noProof/>
          <w:lang w:eastAsia="zh-CN"/>
        </w:rPr>
        <w:drawing>
          <wp:inline distT="0" distB="0" distL="0" distR="0" wp14:anchorId="58C8B8A2" wp14:editId="276005F4">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p>
    <w:p w14:paraId="4DCA2234" w14:textId="77777777" w:rsidR="00260E4E" w:rsidRDefault="00260E4E" w:rsidP="00260E4E">
      <w:pPr>
        <w:spacing w:after="0"/>
        <w:jc w:val="center"/>
        <w:rPr>
          <w:rFonts w:eastAsia="等线"/>
          <w:lang w:val="en-US" w:eastAsia="zh-CN"/>
        </w:rPr>
      </w:pPr>
      <w:r>
        <w:rPr>
          <w:rFonts w:eastAsia="等线"/>
          <w:lang w:val="en-US" w:eastAsia="zh-CN"/>
        </w:rPr>
        <w:t>Figure 6.1.7-2 ON/OFF time mask for SL-U S-SSB</w:t>
      </w:r>
    </w:p>
    <w:p w14:paraId="33AD8A58" w14:textId="77777777" w:rsidR="00260E4E" w:rsidRPr="00260E4E" w:rsidRDefault="00260E4E" w:rsidP="00260E4E"/>
    <w:p w14:paraId="043B1C2A" w14:textId="2BA1854B" w:rsidR="003C18B3" w:rsidRDefault="00984FC3" w:rsidP="003C18B3">
      <w:pPr>
        <w:pStyle w:val="3"/>
        <w:ind w:left="1134" w:hanging="1134"/>
      </w:pPr>
      <w:bookmarkStart w:id="237" w:name="_Toc463997768"/>
      <w:bookmarkStart w:id="238" w:name="_Toc36034808"/>
      <w:bookmarkStart w:id="239" w:name="_Toc42537408"/>
      <w:bookmarkStart w:id="240" w:name="_Toc46356473"/>
      <w:bookmarkStart w:id="241" w:name="_Toc52566387"/>
      <w:bookmarkStart w:id="242" w:name="_Toc61187295"/>
      <w:bookmarkStart w:id="243" w:name="_Toc66398707"/>
      <w:bookmarkStart w:id="244" w:name="_Toc66398924"/>
      <w:bookmarkStart w:id="245" w:name="_Toc66432641"/>
      <w:bookmarkStart w:id="246" w:name="_Toc66433420"/>
      <w:bookmarkStart w:id="247" w:name="_Toc66436195"/>
      <w:bookmarkStart w:id="248" w:name="_Toc133515242"/>
      <w:r>
        <w:t>6</w:t>
      </w:r>
      <w:r w:rsidR="003C18B3" w:rsidRPr="003C18B3">
        <w:t>.1.8</w:t>
      </w:r>
      <w:r w:rsidR="003C18B3" w:rsidRPr="003C18B3">
        <w:tab/>
        <w:t xml:space="preserve">Power control for NR </w:t>
      </w:r>
      <w:bookmarkEnd w:id="237"/>
      <w:bookmarkEnd w:id="238"/>
      <w:bookmarkEnd w:id="239"/>
      <w:bookmarkEnd w:id="240"/>
      <w:bookmarkEnd w:id="241"/>
      <w:bookmarkEnd w:id="242"/>
      <w:bookmarkEnd w:id="243"/>
      <w:bookmarkEnd w:id="244"/>
      <w:bookmarkEnd w:id="245"/>
      <w:bookmarkEnd w:id="246"/>
      <w:bookmarkEnd w:id="247"/>
      <w:r w:rsidR="003417F8">
        <w:t>SL</w:t>
      </w:r>
      <w:r w:rsidR="00D07068">
        <w:t>-U</w:t>
      </w:r>
      <w:bookmarkEnd w:id="248"/>
    </w:p>
    <w:p w14:paraId="40F26609" w14:textId="77777777" w:rsidR="00AC4E04" w:rsidRPr="007969BB" w:rsidRDefault="00AC4E04" w:rsidP="00AC4E04">
      <w:pPr>
        <w:rPr>
          <w:lang w:val="en-US" w:eastAsia="zh-CN"/>
        </w:rPr>
      </w:pPr>
      <w:r w:rsidRPr="007969BB">
        <w:rPr>
          <w:lang w:val="en-US" w:eastAsia="zh-CN"/>
        </w:rPr>
        <w:t xml:space="preserve">The </w:t>
      </w:r>
      <w:r w:rsidRPr="007969BB">
        <w:rPr>
          <w:rFonts w:hint="eastAsia"/>
          <w:lang w:val="en-US" w:eastAsia="zh-CN"/>
        </w:rPr>
        <w:t>power control</w:t>
      </w:r>
      <w:r w:rsidRPr="007969BB">
        <w:rPr>
          <w:lang w:val="en-US" w:eastAsia="zh-CN"/>
        </w:rPr>
        <w:t xml:space="preserve"> of NR-U is defined in clause 6.3F.</w:t>
      </w:r>
      <w:r w:rsidRPr="007969BB">
        <w:rPr>
          <w:rFonts w:hint="eastAsia"/>
          <w:lang w:val="en-US" w:eastAsia="zh-CN"/>
        </w:rPr>
        <w:t>4</w:t>
      </w:r>
      <w:r w:rsidRPr="007969BB">
        <w:rPr>
          <w:lang w:val="en-US" w:eastAsia="zh-CN"/>
        </w:rPr>
        <w:t xml:space="preserve"> of TS 38.101-1 </w:t>
      </w:r>
      <w:proofErr w:type="gramStart"/>
      <w:r w:rsidRPr="007969BB">
        <w:rPr>
          <w:lang w:val="en-US" w:eastAsia="zh-CN"/>
        </w:rPr>
        <w:t>and  the</w:t>
      </w:r>
      <w:proofErr w:type="gramEnd"/>
      <w:r w:rsidRPr="007969BB">
        <w:rPr>
          <w:lang w:val="en-US" w:eastAsia="zh-CN"/>
        </w:rPr>
        <w:t xml:space="preserve"> </w:t>
      </w:r>
      <w:r w:rsidRPr="007969BB">
        <w:rPr>
          <w:rFonts w:hint="eastAsia"/>
          <w:lang w:val="en-US" w:eastAsia="zh-CN"/>
        </w:rPr>
        <w:t>power control of</w:t>
      </w:r>
      <w:r w:rsidRPr="007969BB">
        <w:rPr>
          <w:lang w:val="en-US" w:eastAsia="zh-CN"/>
        </w:rPr>
        <w:t xml:space="preserve"> NR V2X</w:t>
      </w:r>
      <w:r w:rsidRPr="007969BB">
        <w:rPr>
          <w:rFonts w:hint="eastAsia"/>
          <w:lang w:val="en-US" w:eastAsia="zh-CN"/>
        </w:rPr>
        <w:t xml:space="preserve"> is defined in clause 6.3E</w:t>
      </w:r>
      <w:r w:rsidRPr="007969BB">
        <w:rPr>
          <w:lang w:val="en-US" w:eastAsia="zh-CN"/>
        </w:rPr>
        <w:t>.</w:t>
      </w:r>
      <w:r w:rsidRPr="007969BB">
        <w:rPr>
          <w:rFonts w:hint="eastAsia"/>
          <w:lang w:val="en-US" w:eastAsia="zh-CN"/>
        </w:rPr>
        <w:t xml:space="preserve">4. Since only </w:t>
      </w:r>
      <w:r w:rsidRPr="007969BB">
        <w:rPr>
          <w:lang w:val="en-US" w:eastAsia="zh-CN"/>
        </w:rPr>
        <w:t>absolute</w:t>
      </w:r>
      <w:r w:rsidRPr="007969BB">
        <w:rPr>
          <w:rFonts w:hint="eastAsia"/>
          <w:lang w:val="en-US" w:eastAsia="zh-CN"/>
        </w:rPr>
        <w:t xml:space="preserve"> power control requirement is defined for NR V2X, it has been agreed that only </w:t>
      </w:r>
      <w:r w:rsidRPr="007969BB">
        <w:rPr>
          <w:lang w:val="en-US" w:eastAsia="zh-CN"/>
        </w:rPr>
        <w:t>absolute</w:t>
      </w:r>
      <w:r w:rsidRPr="007969BB">
        <w:rPr>
          <w:rFonts w:hint="eastAsia"/>
          <w:lang w:val="en-US" w:eastAsia="zh-CN"/>
        </w:rPr>
        <w:t xml:space="preserve"> power control requirement </w:t>
      </w:r>
      <w:r>
        <w:rPr>
          <w:lang w:val="en-US" w:eastAsia="zh-CN"/>
        </w:rPr>
        <w:t xml:space="preserve">is defined </w:t>
      </w:r>
      <w:r w:rsidRPr="007969BB">
        <w:rPr>
          <w:rFonts w:hint="eastAsia"/>
          <w:lang w:val="en-US" w:eastAsia="zh-CN"/>
        </w:rPr>
        <w:t>for NR SL-U.</w:t>
      </w:r>
    </w:p>
    <w:p w14:paraId="6E835580" w14:textId="16FB596D" w:rsidR="00AC4E04" w:rsidRPr="00AC4E04" w:rsidRDefault="00AC4E04" w:rsidP="00AC4E04">
      <w:pPr>
        <w:rPr>
          <w:lang w:val="en-US" w:eastAsia="zh-CN"/>
        </w:rPr>
      </w:pPr>
      <w:r w:rsidRPr="007969BB">
        <w:rPr>
          <w:rFonts w:hint="eastAsia"/>
          <w:lang w:val="en-US" w:eastAsia="zh-CN"/>
        </w:rPr>
        <w:t>During the NR-U discussion</w:t>
      </w:r>
      <w:r>
        <w:rPr>
          <w:lang w:val="en-US" w:eastAsia="zh-CN"/>
        </w:rPr>
        <w:t xml:space="preserve"> it was agreed that absolute requirement applies at the </w:t>
      </w:r>
      <w:r w:rsidRPr="00A1115A">
        <w:t xml:space="preserve">start of a contiguous transmission or non-contiguous transmission with a transmission gap larger than 40 </w:t>
      </w:r>
      <w:proofErr w:type="spellStart"/>
      <w:r w:rsidRPr="00A1115A">
        <w:t>ms</w:t>
      </w:r>
      <w:proofErr w:type="spellEnd"/>
      <w:r>
        <w:t xml:space="preserve">. Gap duration of 40ms is larger than 20ms, which is defined in generic requirements in Clause </w:t>
      </w:r>
      <w:r w:rsidRPr="00A1115A">
        <w:t>6.3.4.2.</w:t>
      </w:r>
      <w:r>
        <w:t xml:space="preserve"> of TS 38.101-1.</w:t>
      </w:r>
      <w:r>
        <w:rPr>
          <w:lang w:val="en-US" w:eastAsia="zh-CN"/>
        </w:rPr>
        <w:t xml:space="preserve"> This extension of gap duration is in line</w:t>
      </w:r>
      <w:r w:rsidRPr="007969BB">
        <w:rPr>
          <w:rFonts w:hint="eastAsia"/>
          <w:lang w:val="en-US" w:eastAsia="zh-CN"/>
        </w:rPr>
        <w:t xml:space="preserve"> with </w:t>
      </w:r>
      <w:proofErr w:type="spellStart"/>
      <w:r w:rsidRPr="007969BB">
        <w:rPr>
          <w:rFonts w:hint="eastAsia"/>
          <w:lang w:val="en-US" w:eastAsia="zh-CN"/>
        </w:rPr>
        <w:t>eLAA</w:t>
      </w:r>
      <w:proofErr w:type="spellEnd"/>
      <w:r w:rsidRPr="007969BB">
        <w:rPr>
          <w:rFonts w:hint="eastAsia"/>
          <w:lang w:val="en-US" w:eastAsia="zh-CN"/>
        </w:rPr>
        <w:t xml:space="preserve"> requirement in 36.101 </w:t>
      </w:r>
      <w:r>
        <w:rPr>
          <w:lang w:val="en-US" w:eastAsia="zh-CN"/>
        </w:rPr>
        <w:t>and</w:t>
      </w:r>
      <w:r w:rsidRPr="007969BB">
        <w:rPr>
          <w:rFonts w:hint="eastAsia"/>
          <w:lang w:val="en-US" w:eastAsia="zh-CN"/>
        </w:rPr>
        <w:t xml:space="preserve"> is</w:t>
      </w:r>
      <w:r>
        <w:rPr>
          <w:lang w:val="en-US" w:eastAsia="zh-CN"/>
        </w:rPr>
        <w:t xml:space="preserve"> defined</w:t>
      </w:r>
      <w:r w:rsidRPr="007969BB">
        <w:rPr>
          <w:rFonts w:hint="eastAsia"/>
          <w:lang w:val="en-US" w:eastAsia="zh-CN"/>
        </w:rPr>
        <w:t xml:space="preserve"> to maintain power control accuracy over longer periods of no transmission due to the uncertainty introduced by LBT. </w:t>
      </w:r>
      <w:r>
        <w:rPr>
          <w:lang w:val="en-US" w:eastAsia="zh-CN"/>
        </w:rPr>
        <w:t>Therefore</w:t>
      </w:r>
      <w:r w:rsidRPr="007969BB">
        <w:rPr>
          <w:rFonts w:hint="eastAsia"/>
          <w:lang w:val="en-US" w:eastAsia="zh-CN"/>
        </w:rPr>
        <w:t xml:space="preserve"> </w:t>
      </w:r>
      <w:r>
        <w:rPr>
          <w:lang w:val="en-US" w:eastAsia="zh-CN"/>
        </w:rPr>
        <w:t xml:space="preserve">NR </w:t>
      </w:r>
      <w:r w:rsidRPr="007969BB">
        <w:rPr>
          <w:rFonts w:hint="eastAsia"/>
          <w:lang w:val="en-US" w:eastAsia="zh-CN"/>
        </w:rPr>
        <w:t>SL-U can reuse</w:t>
      </w:r>
      <w:r>
        <w:rPr>
          <w:lang w:val="en-US" w:eastAsia="zh-CN"/>
        </w:rPr>
        <w:t xml:space="preserve"> </w:t>
      </w:r>
      <w:r w:rsidRPr="007969BB">
        <w:rPr>
          <w:rFonts w:hint="eastAsia"/>
          <w:lang w:val="en-US" w:eastAsia="zh-CN"/>
        </w:rPr>
        <w:t xml:space="preserve">NR-U absolute </w:t>
      </w:r>
      <w:r w:rsidRPr="007969BB">
        <w:rPr>
          <w:lang w:val="en-US" w:eastAsia="zh-CN"/>
        </w:rPr>
        <w:t>power</w:t>
      </w:r>
      <w:r w:rsidRPr="007969BB">
        <w:rPr>
          <w:rFonts w:hint="eastAsia"/>
          <w:lang w:val="en-US" w:eastAsia="zh-CN"/>
        </w:rPr>
        <w:t xml:space="preserve"> </w:t>
      </w:r>
      <w:r w:rsidRPr="007969BB">
        <w:rPr>
          <w:lang w:val="en-US" w:eastAsia="zh-CN"/>
        </w:rPr>
        <w:t>control</w:t>
      </w:r>
      <w:r w:rsidRPr="007969BB">
        <w:rPr>
          <w:rFonts w:hint="eastAsia"/>
          <w:lang w:val="en-US" w:eastAsia="zh-CN"/>
        </w:rPr>
        <w:t xml:space="preserve"> requirement</w:t>
      </w:r>
      <w:r>
        <w:rPr>
          <w:lang w:val="en-US" w:eastAsia="zh-CN"/>
        </w:rPr>
        <w:t xml:space="preserve"> as defined in Clause </w:t>
      </w:r>
      <w:r w:rsidRPr="00A1115A">
        <w:t>6.3F.4.2</w:t>
      </w:r>
      <w:r w:rsidRPr="007969BB">
        <w:rPr>
          <w:rFonts w:hint="eastAsia"/>
          <w:lang w:val="en-US" w:eastAsia="zh-CN"/>
        </w:rPr>
        <w:t>.</w:t>
      </w:r>
    </w:p>
    <w:p w14:paraId="6AB42975" w14:textId="027A39C6" w:rsidR="003C18B3" w:rsidRDefault="00984FC3" w:rsidP="003C18B3">
      <w:pPr>
        <w:pStyle w:val="3"/>
        <w:ind w:left="1134" w:hanging="1134"/>
      </w:pPr>
      <w:bookmarkStart w:id="249" w:name="_Toc463997770"/>
      <w:bookmarkStart w:id="250" w:name="_Toc36034810"/>
      <w:bookmarkStart w:id="251" w:name="_Toc42537410"/>
      <w:bookmarkStart w:id="252" w:name="_Toc46356475"/>
      <w:bookmarkStart w:id="253" w:name="_Toc52566389"/>
      <w:bookmarkStart w:id="254" w:name="_Toc61187297"/>
      <w:bookmarkStart w:id="255" w:name="_Toc66398709"/>
      <w:bookmarkStart w:id="256" w:name="_Toc66398926"/>
      <w:bookmarkStart w:id="257" w:name="_Toc66432643"/>
      <w:bookmarkStart w:id="258" w:name="_Toc66433422"/>
      <w:bookmarkStart w:id="259" w:name="_Toc66436197"/>
      <w:bookmarkStart w:id="260" w:name="_Toc133515243"/>
      <w:r>
        <w:t>6</w:t>
      </w:r>
      <w:r w:rsidR="003C18B3" w:rsidRPr="003C18B3">
        <w:t>.1.9</w:t>
      </w:r>
      <w:r w:rsidR="003C18B3" w:rsidRPr="003C18B3">
        <w:tab/>
        <w:t xml:space="preserve">Transmit signal quality for NR </w:t>
      </w:r>
      <w:bookmarkEnd w:id="249"/>
      <w:bookmarkEnd w:id="250"/>
      <w:bookmarkEnd w:id="251"/>
      <w:bookmarkEnd w:id="252"/>
      <w:bookmarkEnd w:id="253"/>
      <w:bookmarkEnd w:id="254"/>
      <w:bookmarkEnd w:id="255"/>
      <w:bookmarkEnd w:id="256"/>
      <w:bookmarkEnd w:id="257"/>
      <w:bookmarkEnd w:id="258"/>
      <w:bookmarkEnd w:id="259"/>
      <w:r w:rsidR="003417F8">
        <w:t>SL</w:t>
      </w:r>
      <w:r w:rsidR="00D07068">
        <w:t>-U</w:t>
      </w:r>
      <w:bookmarkEnd w:id="260"/>
    </w:p>
    <w:p w14:paraId="4055EF35"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w:t>
      </w:r>
      <w:r>
        <w:rPr>
          <w:rFonts w:ascii="Arial" w:hAnsi="Arial" w:cs="Arial"/>
          <w:sz w:val="24"/>
          <w:szCs w:val="24"/>
          <w:lang w:val="x-none"/>
        </w:rPr>
        <w:t>1.9.1</w:t>
      </w:r>
      <w:r>
        <w:rPr>
          <w:rFonts w:ascii="Arial" w:hAnsi="Arial" w:cs="Arial"/>
          <w:sz w:val="24"/>
          <w:szCs w:val="24"/>
          <w:lang w:val="x-none"/>
        </w:rPr>
        <w:tab/>
      </w:r>
      <w:r w:rsidRPr="00511588">
        <w:rPr>
          <w:rFonts w:ascii="Arial" w:hAnsi="Arial" w:cs="Arial"/>
          <w:sz w:val="24"/>
          <w:szCs w:val="24"/>
          <w:lang w:val="x-none"/>
        </w:rPr>
        <w:t>Frequency Error</w:t>
      </w:r>
    </w:p>
    <w:p w14:paraId="3BC6AB35" w14:textId="73256381" w:rsidR="009374E2" w:rsidRPr="00381F72" w:rsidRDefault="009374E2" w:rsidP="009374E2">
      <w:r>
        <w:rPr>
          <w:lang w:val="x-none"/>
        </w:rPr>
        <w:t xml:space="preserve">The Frequency error </w:t>
      </w:r>
      <w:r w:rsidRPr="00CC6FDB">
        <w:rPr>
          <w:lang w:val="en-US"/>
        </w:rPr>
        <w:t>fo</w:t>
      </w:r>
      <w:r>
        <w:rPr>
          <w:lang w:val="en-US"/>
        </w:rPr>
        <w:t xml:space="preserve">r </w:t>
      </w:r>
      <w:r>
        <w:rPr>
          <w:lang w:val="x-none"/>
        </w:rPr>
        <w:t xml:space="preserve"> NR-U is defined in clause 6.4F.1 of TS 38.101-1 and the normal NR requirement in clause 6.4.1 of TS 38.101-1 apply. For </w:t>
      </w:r>
      <w:r w:rsidRPr="00CC6FDB">
        <w:rPr>
          <w:lang w:val="en-US"/>
        </w:rPr>
        <w:t>NR</w:t>
      </w:r>
      <w:r>
        <w:rPr>
          <w:lang w:val="en-US"/>
        </w:rPr>
        <w:t xml:space="preserve"> </w:t>
      </w:r>
      <w:r>
        <w:rPr>
          <w:lang w:val="x-none"/>
        </w:rPr>
        <w:t>V2X, frequency error is defined in clause 6.4E,1 as</w:t>
      </w:r>
      <w:r w:rsidRPr="00381F72">
        <w:t xml:space="preserve"> ±0.1 PPM </w:t>
      </w:r>
      <w:r>
        <w:t xml:space="preserve">accuracy </w:t>
      </w:r>
      <w:r w:rsidRPr="00381F72">
        <w:t xml:space="preserve">observed over a period of 1 </w:t>
      </w:r>
      <w:proofErr w:type="spellStart"/>
      <w:r w:rsidRPr="00381F72">
        <w:t>ms</w:t>
      </w:r>
      <w:proofErr w:type="spellEnd"/>
      <w:r w:rsidRPr="00381F72">
        <w:t xml:space="preserve"> against GNSS.</w:t>
      </w:r>
      <w:r>
        <w:t>”</w:t>
      </w:r>
    </w:p>
    <w:p w14:paraId="4FA2D9C2" w14:textId="1E46234F" w:rsidR="009374E2" w:rsidRPr="00511588" w:rsidRDefault="009374E2" w:rsidP="009374E2">
      <w:pPr>
        <w:rPr>
          <w:lang w:val="x-none"/>
        </w:rPr>
      </w:pPr>
      <w:r w:rsidRPr="00CC6FDB">
        <w:rPr>
          <w:lang w:val="en-US"/>
        </w:rPr>
        <w:t>I</w:t>
      </w:r>
      <w:r>
        <w:rPr>
          <w:lang w:val="x-none"/>
        </w:rPr>
        <w:t>t has been agreed to r</w:t>
      </w:r>
      <w:r w:rsidRPr="00511588">
        <w:rPr>
          <w:lang w:val="x-none"/>
        </w:rPr>
        <w:t>euse the NR</w:t>
      </w:r>
      <w:r w:rsidRPr="00CC6FDB">
        <w:rPr>
          <w:lang w:val="en-US"/>
        </w:rPr>
        <w:t xml:space="preserve"> </w:t>
      </w:r>
      <w:r w:rsidRPr="00511588">
        <w:rPr>
          <w:lang w:val="x-none"/>
        </w:rPr>
        <w:t xml:space="preserve">V2X </w:t>
      </w:r>
      <w:r>
        <w:rPr>
          <w:lang w:val="x-none"/>
        </w:rPr>
        <w:t>Frequency error</w:t>
      </w:r>
      <w:r w:rsidRPr="00511588">
        <w:rPr>
          <w:lang w:val="x-none"/>
        </w:rPr>
        <w:t xml:space="preserve"> requirements in 38.101-1 clause 6.</w:t>
      </w:r>
      <w:r>
        <w:rPr>
          <w:lang w:val="x-none"/>
        </w:rPr>
        <w:t>4E.1</w:t>
      </w:r>
      <w:r w:rsidRPr="00511588">
        <w:rPr>
          <w:lang w:val="x-none"/>
        </w:rPr>
        <w:t xml:space="preserve"> for NR SL-U</w:t>
      </w:r>
      <w:r>
        <w:rPr>
          <w:lang w:val="x-none"/>
        </w:rPr>
        <w:t>.</w:t>
      </w:r>
    </w:p>
    <w:p w14:paraId="3588C896"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EVM</w:t>
      </w:r>
    </w:p>
    <w:p w14:paraId="5B83E58D" w14:textId="448708CF" w:rsidR="009374E2" w:rsidRPr="00381F72" w:rsidRDefault="009374E2" w:rsidP="009374E2">
      <w:r>
        <w:rPr>
          <w:lang w:val="x-none"/>
        </w:rPr>
        <w:t xml:space="preserve">The EVM of NR-U is defined in clause 6.4F.2 of TS 38.101-1 and the normal NR requirement in clause 6.4.2.1 of TS 38.101-1 apply. For </w:t>
      </w:r>
      <w:r w:rsidRPr="00CC6FDB">
        <w:rPr>
          <w:lang w:val="en-US"/>
        </w:rPr>
        <w:t>NR</w:t>
      </w:r>
      <w:r>
        <w:rPr>
          <w:lang w:val="en-US"/>
        </w:rPr>
        <w:t xml:space="preserve"> </w:t>
      </w:r>
      <w:r>
        <w:rPr>
          <w:lang w:val="x-none"/>
        </w:rPr>
        <w:t>V2X, EVM is defined in clause 6.4E</w:t>
      </w:r>
      <w:r w:rsidRPr="00CC6FDB">
        <w:rPr>
          <w:lang w:val="en-US"/>
        </w:rPr>
        <w:t>.</w:t>
      </w:r>
      <w:r>
        <w:rPr>
          <w:lang w:val="x-none"/>
        </w:rPr>
        <w:t xml:space="preserve">2.2  </w:t>
      </w:r>
      <w:r w:rsidRPr="00CC6FDB">
        <w:rPr>
          <w:lang w:val="en-US"/>
        </w:rPr>
        <w:t>wi</w:t>
      </w:r>
      <w:r>
        <w:rPr>
          <w:lang w:val="en-US"/>
        </w:rPr>
        <w:t>th other than</w:t>
      </w:r>
      <w:r>
        <w:rPr>
          <w:lang w:val="x-none"/>
        </w:rPr>
        <w:t xml:space="preserve"> the </w:t>
      </w:r>
      <w:r w:rsidRPr="009672CB">
        <w:t>Pi/2-BPSK</w:t>
      </w:r>
      <w:r>
        <w:t xml:space="preserve"> modulation, which is not supported for NR V2X.</w:t>
      </w:r>
    </w:p>
    <w:p w14:paraId="6E0A41DD" w14:textId="73816240" w:rsidR="009374E2" w:rsidRPr="00511588" w:rsidRDefault="009374E2" w:rsidP="009374E2">
      <w:pPr>
        <w:rPr>
          <w:lang w:val="x-none"/>
        </w:rPr>
      </w:pPr>
      <w:r w:rsidRPr="00CC6FDB">
        <w:rPr>
          <w:lang w:val="en-US"/>
        </w:rPr>
        <w:t>I</w:t>
      </w:r>
      <w:r>
        <w:rPr>
          <w:lang w:val="x-none"/>
        </w:rPr>
        <w:t>t has been agreed to r</w:t>
      </w:r>
      <w:r w:rsidRPr="00511588">
        <w:rPr>
          <w:lang w:val="x-none"/>
        </w:rPr>
        <w:t>euse the NR</w:t>
      </w:r>
      <w:r w:rsidRPr="00CC6FDB">
        <w:rPr>
          <w:lang w:val="en-US"/>
        </w:rPr>
        <w:t xml:space="preserve"> </w:t>
      </w:r>
      <w:r w:rsidRPr="00511588">
        <w:rPr>
          <w:lang w:val="x-none"/>
        </w:rPr>
        <w:t xml:space="preserve">V2X </w:t>
      </w:r>
      <w:r>
        <w:rPr>
          <w:lang w:val="x-none"/>
        </w:rPr>
        <w:t>EVM</w:t>
      </w:r>
      <w:r w:rsidRPr="00511588">
        <w:rPr>
          <w:lang w:val="x-none"/>
        </w:rPr>
        <w:t xml:space="preserve"> requirements in 38.101-1 clause 6.</w:t>
      </w:r>
      <w:r>
        <w:rPr>
          <w:lang w:val="x-none"/>
        </w:rPr>
        <w:t>4E.2.2</w:t>
      </w:r>
      <w:r w:rsidRPr="00511588">
        <w:rPr>
          <w:lang w:val="x-none"/>
        </w:rPr>
        <w:t xml:space="preserve"> for NR SL-U</w:t>
      </w:r>
      <w:r>
        <w:rPr>
          <w:lang w:val="x-none"/>
        </w:rPr>
        <w:t>.</w:t>
      </w:r>
    </w:p>
    <w:p w14:paraId="1A8DADDA" w14:textId="77777777" w:rsidR="009374E2" w:rsidRDefault="009374E2" w:rsidP="009374E2">
      <w:pPr>
        <w:pStyle w:val="af1"/>
        <w:numPr>
          <w:ilvl w:val="0"/>
          <w:numId w:val="12"/>
        </w:numPr>
        <w:rPr>
          <w:rFonts w:ascii="Times New Roman" w:eastAsia="Times New Roman" w:hAnsi="Times New Roman" w:cs="Times New Roman"/>
          <w:sz w:val="20"/>
          <w:szCs w:val="20"/>
          <w:lang w:val="x-none" w:eastAsia="en-US"/>
        </w:rPr>
      </w:pPr>
      <w:r w:rsidRPr="001B353D">
        <w:rPr>
          <w:rFonts w:ascii="Times New Roman" w:eastAsia="Times New Roman" w:hAnsi="Times New Roman" w:cs="Times New Roman"/>
          <w:sz w:val="20"/>
          <w:szCs w:val="20"/>
          <w:lang w:val="x-none" w:eastAsia="en-US"/>
        </w:rPr>
        <w:t xml:space="preserve">For NR V2X the EVM requirements in clause 6.4.2.1 are valid for PSCCH, PSSCH and PSBCH physical channels with other than pi/2-BPSK modulation, which is not supported for </w:t>
      </w:r>
      <w:r w:rsidRPr="00CC6FDB">
        <w:rPr>
          <w:rFonts w:ascii="Times New Roman" w:eastAsia="Times New Roman" w:hAnsi="Times New Roman" w:cs="Times New Roman"/>
          <w:sz w:val="20"/>
          <w:szCs w:val="20"/>
          <w:lang w:val="en-US" w:eastAsia="en-US"/>
        </w:rPr>
        <w:t>NR</w:t>
      </w:r>
      <w:r>
        <w:rPr>
          <w:rFonts w:ascii="Times New Roman" w:eastAsia="Times New Roman" w:hAnsi="Times New Roman" w:cs="Times New Roman"/>
          <w:sz w:val="20"/>
          <w:szCs w:val="20"/>
          <w:lang w:val="en-US" w:eastAsia="en-US"/>
        </w:rPr>
        <w:t xml:space="preserve"> </w:t>
      </w:r>
      <w:r w:rsidRPr="001B353D">
        <w:rPr>
          <w:rFonts w:ascii="Times New Roman" w:eastAsia="Times New Roman" w:hAnsi="Times New Roman" w:cs="Times New Roman"/>
          <w:sz w:val="20"/>
          <w:szCs w:val="20"/>
          <w:lang w:val="x-none" w:eastAsia="en-US"/>
        </w:rPr>
        <w:t>V2X, and excluding the guard symbol at the end of transmitted slots</w:t>
      </w:r>
    </w:p>
    <w:p w14:paraId="485353B2" w14:textId="77777777" w:rsidR="009374E2" w:rsidRPr="001B353D" w:rsidRDefault="009374E2" w:rsidP="009374E2">
      <w:pPr>
        <w:pStyle w:val="af1"/>
        <w:rPr>
          <w:rFonts w:ascii="Times New Roman" w:eastAsia="Times New Roman" w:hAnsi="Times New Roman" w:cs="Times New Roman"/>
          <w:sz w:val="20"/>
          <w:szCs w:val="20"/>
          <w:lang w:val="x-none" w:eastAsia="en-US"/>
        </w:rPr>
      </w:pPr>
    </w:p>
    <w:p w14:paraId="3FBEA2CA"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3</w:t>
      </w:r>
      <w:r w:rsidRPr="00511588">
        <w:rPr>
          <w:rFonts w:ascii="Arial" w:hAnsi="Arial" w:cs="Arial"/>
          <w:sz w:val="24"/>
          <w:szCs w:val="24"/>
          <w:lang w:val="x-none"/>
        </w:rPr>
        <w:t xml:space="preserve"> </w:t>
      </w:r>
      <w:r w:rsidRPr="00511588">
        <w:rPr>
          <w:rFonts w:ascii="Arial" w:hAnsi="Arial" w:cs="Arial"/>
          <w:sz w:val="24"/>
          <w:szCs w:val="24"/>
          <w:lang w:val="x-none"/>
        </w:rPr>
        <w:tab/>
      </w:r>
      <w:r>
        <w:rPr>
          <w:rFonts w:ascii="Arial" w:hAnsi="Arial" w:cs="Arial"/>
          <w:sz w:val="24"/>
          <w:szCs w:val="24"/>
          <w:lang w:val="x-none"/>
        </w:rPr>
        <w:t>Carrier Leakage</w:t>
      </w:r>
    </w:p>
    <w:p w14:paraId="0F77F208" w14:textId="2045858C" w:rsidR="009374E2" w:rsidRDefault="009374E2" w:rsidP="009374E2">
      <w:pPr>
        <w:rPr>
          <w:lang w:val="x-none"/>
        </w:rPr>
      </w:pPr>
      <w:r>
        <w:rPr>
          <w:lang w:val="x-none"/>
        </w:rPr>
        <w:t xml:space="preserve">The </w:t>
      </w:r>
      <w:r w:rsidRPr="00C11965">
        <w:rPr>
          <w:lang w:val="x-none"/>
        </w:rPr>
        <w:t>Carrier Leakage</w:t>
      </w:r>
      <w:r>
        <w:rPr>
          <w:lang w:val="x-none"/>
        </w:rPr>
        <w:t xml:space="preserve"> of NR-U is </w:t>
      </w:r>
      <w:r w:rsidRPr="00CC6FDB">
        <w:rPr>
          <w:lang w:val="en-US"/>
        </w:rPr>
        <w:t>def</w:t>
      </w:r>
      <w:r>
        <w:rPr>
          <w:lang w:val="en-US"/>
        </w:rPr>
        <w:t>ined in</w:t>
      </w:r>
      <w:r>
        <w:rPr>
          <w:lang w:val="x-none"/>
        </w:rPr>
        <w:t xml:space="preserve"> clause 6.4.2.2 of TS 38.101-1 </w:t>
      </w:r>
      <w:r w:rsidRPr="00CC6FDB">
        <w:rPr>
          <w:lang w:val="en-US"/>
        </w:rPr>
        <w:t>an</w:t>
      </w:r>
      <w:r>
        <w:rPr>
          <w:lang w:val="en-US"/>
        </w:rPr>
        <w:t xml:space="preserve">d </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V2X.</w:t>
      </w:r>
    </w:p>
    <w:p w14:paraId="078CDDCC" w14:textId="262100C3"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carrier leakage</w:t>
      </w:r>
      <w:r w:rsidRPr="00511588">
        <w:rPr>
          <w:lang w:val="x-none"/>
        </w:rPr>
        <w:t xml:space="preserve"> requirements in 38.101-1 clause 6.</w:t>
      </w:r>
      <w:r>
        <w:rPr>
          <w:lang w:val="x-none"/>
        </w:rPr>
        <w:t>4.2.2</w:t>
      </w:r>
      <w:r w:rsidRPr="00511588">
        <w:rPr>
          <w:lang w:val="x-none"/>
        </w:rPr>
        <w:t xml:space="preserve"> for NR SL-U</w:t>
      </w:r>
      <w:r>
        <w:rPr>
          <w:lang w:val="x-none"/>
        </w:rPr>
        <w:t>.</w:t>
      </w:r>
    </w:p>
    <w:p w14:paraId="42259A20"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4</w:t>
      </w:r>
      <w:r w:rsidRPr="00511588">
        <w:rPr>
          <w:rFonts w:ascii="Arial" w:hAnsi="Arial" w:cs="Arial"/>
          <w:sz w:val="24"/>
          <w:szCs w:val="24"/>
          <w:lang w:val="x-none"/>
        </w:rPr>
        <w:tab/>
      </w:r>
      <w:r w:rsidRPr="001B353D">
        <w:rPr>
          <w:rFonts w:ascii="Arial" w:hAnsi="Arial" w:cs="Arial"/>
          <w:sz w:val="24"/>
          <w:szCs w:val="24"/>
          <w:lang w:val="x-none"/>
        </w:rPr>
        <w:t>Equalizer spectrum flatness</w:t>
      </w:r>
    </w:p>
    <w:p w14:paraId="37968E40" w14:textId="5B26F575" w:rsidR="009374E2" w:rsidRDefault="009374E2" w:rsidP="009374E2">
      <w:pPr>
        <w:rPr>
          <w:lang w:val="x-none"/>
        </w:rPr>
      </w:pPr>
      <w:r>
        <w:rPr>
          <w:lang w:val="x-none"/>
        </w:rPr>
        <w:t xml:space="preserve">The </w:t>
      </w:r>
      <w:r w:rsidRPr="00C11965">
        <w:rPr>
          <w:lang w:val="x-none"/>
        </w:rPr>
        <w:t>Equalizer spectrum flatness</w:t>
      </w:r>
      <w:r>
        <w:rPr>
          <w:lang w:val="x-none"/>
        </w:rPr>
        <w:t xml:space="preserve"> of NR-U is referred to clause 6.4.2.4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V2X.</w:t>
      </w:r>
    </w:p>
    <w:p w14:paraId="25DBF1D0" w14:textId="00A36153" w:rsidR="009374E2" w:rsidRPr="00C11965" w:rsidRDefault="009374E2" w:rsidP="009374E2">
      <w:r w:rsidRPr="00CC6FDB">
        <w:rPr>
          <w:lang w:val="en-US"/>
        </w:rPr>
        <w:lastRenderedPageBreak/>
        <w:t>I</w:t>
      </w:r>
      <w:r>
        <w:rPr>
          <w:lang w:val="x-none"/>
        </w:rPr>
        <w:t>t has been agreed to r</w:t>
      </w:r>
      <w:r w:rsidRPr="00511588">
        <w:rPr>
          <w:lang w:val="x-none"/>
        </w:rPr>
        <w:t>euse the NR</w:t>
      </w:r>
      <w:r>
        <w:rPr>
          <w:lang w:val="x-none"/>
        </w:rPr>
        <w:t xml:space="preserve"> single CC </w:t>
      </w:r>
      <w:r w:rsidRPr="00C11965">
        <w:rPr>
          <w:lang w:val="x-none"/>
        </w:rPr>
        <w:t xml:space="preserve">Equalizer spectrum flatness </w:t>
      </w:r>
      <w:r w:rsidRPr="00511588">
        <w:rPr>
          <w:lang w:val="x-none"/>
        </w:rPr>
        <w:t>requirements in 38.101-1 clause 6.</w:t>
      </w:r>
      <w:r>
        <w:rPr>
          <w:lang w:val="x-none"/>
        </w:rPr>
        <w:t>4.2.4</w:t>
      </w:r>
      <w:r w:rsidRPr="00511588">
        <w:rPr>
          <w:lang w:val="x-none"/>
        </w:rPr>
        <w:t xml:space="preserve"> for NR SL-U</w:t>
      </w:r>
      <w:r>
        <w:rPr>
          <w:lang w:val="x-none"/>
        </w:rPr>
        <w:t>.</w:t>
      </w:r>
    </w:p>
    <w:p w14:paraId="01D873C3"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5</w:t>
      </w:r>
      <w:r w:rsidRPr="00511588">
        <w:rPr>
          <w:rFonts w:ascii="Arial" w:hAnsi="Arial" w:cs="Arial"/>
          <w:sz w:val="24"/>
          <w:szCs w:val="24"/>
          <w:lang w:val="x-none"/>
        </w:rPr>
        <w:tab/>
      </w:r>
      <w:r>
        <w:rPr>
          <w:rFonts w:ascii="Arial" w:hAnsi="Arial" w:cs="Arial"/>
          <w:sz w:val="24"/>
          <w:szCs w:val="24"/>
          <w:lang w:val="x-none"/>
        </w:rPr>
        <w:t>In-band Emission</w:t>
      </w:r>
    </w:p>
    <w:p w14:paraId="67DD9FFB" w14:textId="77777777" w:rsidR="009374E2" w:rsidRPr="00381F72" w:rsidRDefault="009374E2" w:rsidP="009374E2">
      <w:r>
        <w:rPr>
          <w:lang w:val="x-none"/>
        </w:rPr>
        <w:t xml:space="preserve">The </w:t>
      </w:r>
      <w:r w:rsidRPr="00AC330B">
        <w:rPr>
          <w:lang w:val="x-none"/>
        </w:rPr>
        <w:t>In-band Emission</w:t>
      </w:r>
      <w:r>
        <w:rPr>
          <w:lang w:val="x-none"/>
        </w:rPr>
        <w:t xml:space="preserve"> of NR-U is defined in clause 6.4F.2.3 of TS 38.101-1. For </w:t>
      </w:r>
      <w:r w:rsidRPr="00CC6FDB">
        <w:rPr>
          <w:lang w:val="en-US"/>
        </w:rPr>
        <w:t>NR</w:t>
      </w:r>
      <w:r>
        <w:rPr>
          <w:lang w:val="en-US"/>
        </w:rPr>
        <w:t xml:space="preserve"> </w:t>
      </w:r>
      <w:r>
        <w:rPr>
          <w:lang w:val="x-none"/>
        </w:rPr>
        <w:t xml:space="preserve">V2X, </w:t>
      </w:r>
      <w:r w:rsidRPr="00AC330B">
        <w:rPr>
          <w:lang w:val="x-none"/>
        </w:rPr>
        <w:t>In-band Emission</w:t>
      </w:r>
      <w:r>
        <w:rPr>
          <w:lang w:val="x-none"/>
        </w:rPr>
        <w:t xml:space="preserve"> is defined in clause 6.4E,2.4  where normal NR requirement of clause 6.4.2.3 apply</w:t>
      </w:r>
      <w:r>
        <w:t>.</w:t>
      </w:r>
    </w:p>
    <w:p w14:paraId="3C4F5D77" w14:textId="16D95C23" w:rsidR="009374E2" w:rsidRPr="00AC330B" w:rsidRDefault="009374E2" w:rsidP="009374E2">
      <w:pPr>
        <w:rPr>
          <w:lang w:val="x-none"/>
        </w:rPr>
      </w:pPr>
      <w:r w:rsidRPr="00CC6FDB">
        <w:rPr>
          <w:lang w:val="en-US"/>
        </w:rPr>
        <w:t>I</w:t>
      </w:r>
      <w:r>
        <w:rPr>
          <w:lang w:val="x-none"/>
        </w:rPr>
        <w:t>t has been agreed to r</w:t>
      </w:r>
      <w:r w:rsidRPr="001B353D">
        <w:rPr>
          <w:lang w:val="x-none"/>
        </w:rPr>
        <w:t>euse the NR</w:t>
      </w:r>
      <w:r w:rsidRPr="00CC6FDB">
        <w:rPr>
          <w:lang w:val="en-US"/>
        </w:rPr>
        <w:t>-</w:t>
      </w:r>
      <w:r w:rsidRPr="001B353D">
        <w:rPr>
          <w:lang w:val="x-none"/>
        </w:rPr>
        <w:t>U In-band emission requirements in 38.101-1 Table 6.4F.2.3-1</w:t>
      </w:r>
      <w:r>
        <w:rPr>
          <w:lang w:val="x-none"/>
        </w:rPr>
        <w:t xml:space="preserve"> </w:t>
      </w:r>
      <w:r w:rsidRPr="00511588">
        <w:rPr>
          <w:lang w:val="x-none"/>
        </w:rPr>
        <w:t>for NR SL-U</w:t>
      </w:r>
      <w:r>
        <w:rPr>
          <w:lang w:val="x-none"/>
        </w:rPr>
        <w:t xml:space="preserve">. </w:t>
      </w:r>
      <w:r w:rsidRPr="001B353D">
        <w:rPr>
          <w:lang w:val="x-none"/>
        </w:rPr>
        <w:t xml:space="preserve">Minimum requirements for in-band emissions for NR SL-U PSCCH, PSSCH and PSBCH transmissions over the measurement interval that </w:t>
      </w:r>
      <w:proofErr w:type="gramStart"/>
      <w:r w:rsidRPr="001B353D">
        <w:rPr>
          <w:lang w:val="x-none"/>
        </w:rPr>
        <w:t>takes into account</w:t>
      </w:r>
      <w:proofErr w:type="gramEnd"/>
      <w:r w:rsidRPr="001B353D">
        <w:rPr>
          <w:lang w:val="x-none"/>
        </w:rPr>
        <w:t xml:space="preserve"> guard period at the end of the transmit slot.</w:t>
      </w:r>
    </w:p>
    <w:p w14:paraId="26070DD0" w14:textId="77777777" w:rsidR="009374E2" w:rsidRPr="009374E2" w:rsidRDefault="009374E2" w:rsidP="009374E2">
      <w:pPr>
        <w:rPr>
          <w:lang w:val="x-none"/>
        </w:rPr>
      </w:pPr>
    </w:p>
    <w:p w14:paraId="1CA7622B" w14:textId="58739A87" w:rsidR="003C18B3" w:rsidRDefault="00984FC3" w:rsidP="00984FC3">
      <w:pPr>
        <w:pStyle w:val="3"/>
        <w:ind w:left="1134" w:hanging="1134"/>
      </w:pPr>
      <w:bookmarkStart w:id="261" w:name="_Toc463997777"/>
      <w:bookmarkStart w:id="262" w:name="_Toc36034817"/>
      <w:bookmarkStart w:id="263" w:name="_Toc42537417"/>
      <w:bookmarkStart w:id="264" w:name="_Toc46356482"/>
      <w:bookmarkStart w:id="265" w:name="_Toc52566396"/>
      <w:bookmarkStart w:id="266" w:name="_Toc61187304"/>
      <w:bookmarkStart w:id="267" w:name="_Toc66398716"/>
      <w:bookmarkStart w:id="268" w:name="_Toc66398933"/>
      <w:bookmarkStart w:id="269" w:name="_Toc66432650"/>
      <w:bookmarkStart w:id="270" w:name="_Toc66433429"/>
      <w:bookmarkStart w:id="271" w:name="_Toc66436204"/>
      <w:bookmarkStart w:id="272" w:name="_Toc133515244"/>
      <w:r w:rsidRPr="00984FC3">
        <w:t>6</w:t>
      </w:r>
      <w:r w:rsidR="003C18B3" w:rsidRPr="00984FC3">
        <w:t>.1.10</w:t>
      </w:r>
      <w:r w:rsidR="003C18B3" w:rsidRPr="00984FC3">
        <w:tab/>
      </w:r>
      <w:r w:rsidR="00EC2D84">
        <w:t>S</w:t>
      </w:r>
      <w:r w:rsidR="003C18B3" w:rsidRPr="00984FC3">
        <w:t xml:space="preserve">pectrum emission mask for </w:t>
      </w:r>
      <w:bookmarkEnd w:id="261"/>
      <w:bookmarkEnd w:id="262"/>
      <w:bookmarkEnd w:id="263"/>
      <w:bookmarkEnd w:id="264"/>
      <w:bookmarkEnd w:id="265"/>
      <w:bookmarkEnd w:id="266"/>
      <w:bookmarkEnd w:id="267"/>
      <w:bookmarkEnd w:id="268"/>
      <w:bookmarkEnd w:id="269"/>
      <w:bookmarkEnd w:id="270"/>
      <w:bookmarkEnd w:id="271"/>
      <w:r w:rsidR="00D07068">
        <w:t xml:space="preserve">NR </w:t>
      </w:r>
      <w:r w:rsidR="003417F8">
        <w:t>SL</w:t>
      </w:r>
      <w:r w:rsidR="00D07068">
        <w:t>-U</w:t>
      </w:r>
      <w:bookmarkEnd w:id="272"/>
    </w:p>
    <w:p w14:paraId="300B7305"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1</w:t>
      </w:r>
      <w:r w:rsidRPr="00511588">
        <w:rPr>
          <w:rFonts w:ascii="Arial" w:hAnsi="Arial" w:cs="Arial"/>
          <w:sz w:val="24"/>
          <w:szCs w:val="24"/>
          <w:lang w:val="x-none"/>
        </w:rPr>
        <w:tab/>
      </w:r>
      <w:r>
        <w:rPr>
          <w:rFonts w:ascii="Arial" w:hAnsi="Arial" w:cs="Arial"/>
          <w:sz w:val="24"/>
          <w:szCs w:val="24"/>
          <w:lang w:val="x-none"/>
        </w:rPr>
        <w:t>Occupied Bandwidth</w:t>
      </w:r>
    </w:p>
    <w:p w14:paraId="42484FDF" w14:textId="087356BB" w:rsidR="009374E2" w:rsidRDefault="009374E2" w:rsidP="009374E2">
      <w:pPr>
        <w:rPr>
          <w:lang w:val="x-none"/>
        </w:rPr>
      </w:pPr>
      <w:r>
        <w:rPr>
          <w:lang w:val="x-none"/>
        </w:rPr>
        <w:t xml:space="preserve">The </w:t>
      </w:r>
      <w:r w:rsidRPr="0044700D">
        <w:rPr>
          <w:lang w:val="x-none"/>
        </w:rPr>
        <w:t xml:space="preserve">Occupied Bandwidth </w:t>
      </w:r>
      <w:r>
        <w:rPr>
          <w:lang w:val="x-none"/>
        </w:rPr>
        <w:t xml:space="preserve">of NR-U is </w:t>
      </w:r>
      <w:r>
        <w:rPr>
          <w:lang w:val="en-US"/>
        </w:rPr>
        <w:t>defined in</w:t>
      </w:r>
      <w:r>
        <w:rPr>
          <w:lang w:val="x-none"/>
        </w:rPr>
        <w:t xml:space="preserve"> clause 6.5.1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 xml:space="preserve">NR </w:t>
      </w:r>
      <w:r>
        <w:rPr>
          <w:lang w:val="x-none"/>
        </w:rPr>
        <w:t xml:space="preserve">V2X. </w:t>
      </w:r>
    </w:p>
    <w:p w14:paraId="6B2CFBAB"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44700D">
        <w:rPr>
          <w:lang w:val="x-none"/>
        </w:rPr>
        <w:t>Occupied Bandwidth</w:t>
      </w:r>
      <w:r w:rsidRPr="00511588">
        <w:rPr>
          <w:lang w:val="x-none"/>
        </w:rPr>
        <w:t xml:space="preserve"> requirements in 38.101-1 clause 6.</w:t>
      </w:r>
      <w:r>
        <w:rPr>
          <w:lang w:val="x-none"/>
        </w:rPr>
        <w:t>5.1</w:t>
      </w:r>
      <w:r w:rsidRPr="00511588">
        <w:rPr>
          <w:lang w:val="x-none"/>
        </w:rPr>
        <w:t xml:space="preserve"> for NR SL-U</w:t>
      </w:r>
      <w:r>
        <w:rPr>
          <w:lang w:val="x-none"/>
        </w:rPr>
        <w:t>.</w:t>
      </w:r>
    </w:p>
    <w:p w14:paraId="37BFD146"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SEM</w:t>
      </w:r>
    </w:p>
    <w:p w14:paraId="54CC3189" w14:textId="77777777" w:rsidR="009374E2" w:rsidRPr="00381F72" w:rsidRDefault="009374E2" w:rsidP="009374E2">
      <w:r>
        <w:rPr>
          <w:lang w:val="x-none"/>
        </w:rPr>
        <w:t xml:space="preserve">The SEM of NR-U is defined in clause 6.5F.2.2 of TS 38.101-1. For </w:t>
      </w:r>
      <w:r w:rsidRPr="00CC6FDB">
        <w:rPr>
          <w:lang w:val="en-US"/>
        </w:rPr>
        <w:t>NR</w:t>
      </w:r>
      <w:r>
        <w:rPr>
          <w:lang w:val="en-US"/>
        </w:rPr>
        <w:t xml:space="preserve"> </w:t>
      </w:r>
      <w:r>
        <w:rPr>
          <w:lang w:val="x-none"/>
        </w:rPr>
        <w:t xml:space="preserve">V2X, </w:t>
      </w:r>
      <w:r w:rsidRPr="00AC330B">
        <w:rPr>
          <w:lang w:val="x-none"/>
        </w:rPr>
        <w:t>In-band Emission</w:t>
      </w:r>
      <w:r>
        <w:rPr>
          <w:lang w:val="x-none"/>
        </w:rPr>
        <w:t xml:space="preserve"> is defined in clause 6.5E,2.2  where normal NR requirement of clause 6.5.2.2 apply</w:t>
      </w:r>
      <w:r>
        <w:t>.</w:t>
      </w:r>
    </w:p>
    <w:p w14:paraId="38953D12" w14:textId="78490ECA" w:rsidR="009374E2" w:rsidRDefault="009374E2" w:rsidP="009374E2">
      <w:pPr>
        <w:rPr>
          <w:lang w:val="x-none"/>
        </w:rPr>
      </w:pPr>
      <w:r w:rsidRPr="00CC6FDB">
        <w:rPr>
          <w:lang w:val="en-US"/>
        </w:rPr>
        <w:t>I</w:t>
      </w:r>
      <w:r>
        <w:rPr>
          <w:lang w:val="x-none"/>
        </w:rPr>
        <w:t>t has been agreed to r</w:t>
      </w:r>
      <w:r w:rsidRPr="001B353D">
        <w:rPr>
          <w:lang w:val="x-none"/>
        </w:rPr>
        <w:t>euse the NR</w:t>
      </w:r>
      <w:r w:rsidRPr="00CC6FDB">
        <w:rPr>
          <w:lang w:val="en-US"/>
        </w:rPr>
        <w:t>-</w:t>
      </w:r>
      <w:r w:rsidRPr="001B353D">
        <w:rPr>
          <w:lang w:val="x-none"/>
        </w:rPr>
        <w:t xml:space="preserve">U </w:t>
      </w:r>
      <w:r w:rsidRPr="00CC6FDB">
        <w:rPr>
          <w:lang w:val="en-US"/>
        </w:rPr>
        <w:t>SE</w:t>
      </w:r>
      <w:r>
        <w:rPr>
          <w:lang w:val="en-US"/>
        </w:rPr>
        <w:t>M</w:t>
      </w:r>
      <w:r w:rsidRPr="001B353D">
        <w:rPr>
          <w:lang w:val="x-none"/>
        </w:rPr>
        <w:t xml:space="preserve"> requirements in 38.101-1 Table 6.4F.2.3-1</w:t>
      </w:r>
      <w:r>
        <w:rPr>
          <w:lang w:val="x-none"/>
        </w:rPr>
        <w:t xml:space="preserve"> </w:t>
      </w:r>
      <w:r w:rsidRPr="00511588">
        <w:rPr>
          <w:lang w:val="x-none"/>
        </w:rPr>
        <w:t>for NR SL-U</w:t>
      </w:r>
      <w:r>
        <w:rPr>
          <w:lang w:val="x-none"/>
        </w:rPr>
        <w:t>.</w:t>
      </w:r>
    </w:p>
    <w:p w14:paraId="5054AF62"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A-SEM</w:t>
      </w:r>
    </w:p>
    <w:p w14:paraId="5BD92641" w14:textId="25C961CE" w:rsidR="009374E2" w:rsidRDefault="009374E2" w:rsidP="009374E2">
      <w:pPr>
        <w:rPr>
          <w:lang w:val="x-none"/>
        </w:rPr>
      </w:pPr>
      <w:r w:rsidRPr="001B353D">
        <w:rPr>
          <w:lang w:val="x-none"/>
        </w:rPr>
        <w:t>Additional spectrum emission mask requirements are not</w:t>
      </w:r>
      <w:r>
        <w:rPr>
          <w:lang w:val="x-none"/>
        </w:rPr>
        <w:t xml:space="preserve"> defined for NR</w:t>
      </w:r>
      <w:r w:rsidRPr="00CC6FDB">
        <w:rPr>
          <w:lang w:val="en-US"/>
        </w:rPr>
        <w:t>-</w:t>
      </w:r>
      <w:r>
        <w:rPr>
          <w:lang w:val="x-none"/>
        </w:rPr>
        <w:t>U.</w:t>
      </w:r>
      <w:r w:rsidRPr="001B353D">
        <w:rPr>
          <w:lang w:val="x-none"/>
        </w:rPr>
        <w:t xml:space="preserve"> </w:t>
      </w:r>
    </w:p>
    <w:p w14:paraId="349D7BC8" w14:textId="2D4F4851" w:rsidR="009374E2" w:rsidRPr="001B353D" w:rsidRDefault="009374E2" w:rsidP="009374E2">
      <w:pPr>
        <w:rPr>
          <w:lang w:val="x-none"/>
        </w:rPr>
      </w:pPr>
      <w:r w:rsidRPr="00CC6FDB">
        <w:rPr>
          <w:lang w:val="en-US"/>
        </w:rPr>
        <w:t>I</w:t>
      </w:r>
      <w:r>
        <w:rPr>
          <w:lang w:val="x-none"/>
        </w:rPr>
        <w:t xml:space="preserve">t is </w:t>
      </w:r>
      <w:r w:rsidRPr="00CC6FDB">
        <w:rPr>
          <w:lang w:val="en-US"/>
        </w:rPr>
        <w:t>ag</w:t>
      </w:r>
      <w:r>
        <w:rPr>
          <w:lang w:val="en-US"/>
        </w:rPr>
        <w:t xml:space="preserve">reed </w:t>
      </w:r>
      <w:r>
        <w:rPr>
          <w:lang w:val="x-none"/>
        </w:rPr>
        <w:t>not</w:t>
      </w:r>
      <w:r w:rsidRPr="00CC6FDB">
        <w:rPr>
          <w:lang w:val="en-US"/>
        </w:rPr>
        <w:t xml:space="preserve"> </w:t>
      </w:r>
      <w:r>
        <w:rPr>
          <w:lang w:val="en-US"/>
        </w:rPr>
        <w:t>to define A-SEM requirements</w:t>
      </w:r>
      <w:r w:rsidRPr="001B353D">
        <w:rPr>
          <w:lang w:val="x-none"/>
        </w:rPr>
        <w:t xml:space="preserve"> for NR SL-U when operating in bands n46, n96 and n102. </w:t>
      </w:r>
    </w:p>
    <w:p w14:paraId="65FC1FFB" w14:textId="77777777" w:rsidR="009374E2" w:rsidRPr="009374E2" w:rsidRDefault="009374E2" w:rsidP="009374E2">
      <w:pPr>
        <w:rPr>
          <w:lang w:val="x-none"/>
        </w:rPr>
      </w:pPr>
    </w:p>
    <w:p w14:paraId="5C6DDE57" w14:textId="1115092A" w:rsidR="003C18B3" w:rsidRDefault="00984FC3" w:rsidP="003C18B3">
      <w:pPr>
        <w:pStyle w:val="3"/>
        <w:ind w:left="1134" w:hanging="1134"/>
      </w:pPr>
      <w:bookmarkStart w:id="273" w:name="_Toc463997779"/>
      <w:bookmarkStart w:id="274" w:name="_Toc36034819"/>
      <w:bookmarkStart w:id="275" w:name="_Toc42537419"/>
      <w:bookmarkStart w:id="276" w:name="_Toc46356484"/>
      <w:bookmarkStart w:id="277" w:name="_Toc52566398"/>
      <w:bookmarkStart w:id="278" w:name="_Toc61187306"/>
      <w:bookmarkStart w:id="279" w:name="_Toc66398718"/>
      <w:bookmarkStart w:id="280" w:name="_Toc66398935"/>
      <w:bookmarkStart w:id="281" w:name="_Toc66432652"/>
      <w:bookmarkStart w:id="282" w:name="_Toc66433431"/>
      <w:bookmarkStart w:id="283" w:name="_Toc66436206"/>
      <w:bookmarkStart w:id="284" w:name="_Toc133515245"/>
      <w:r>
        <w:t>6</w:t>
      </w:r>
      <w:r w:rsidR="003C18B3" w:rsidRPr="003C18B3">
        <w:t>.1.11</w:t>
      </w:r>
      <w:r w:rsidR="003C18B3" w:rsidRPr="003C18B3">
        <w:tab/>
        <w:t xml:space="preserve">ACLR requirements for </w:t>
      </w:r>
      <w:bookmarkEnd w:id="273"/>
      <w:bookmarkEnd w:id="274"/>
      <w:bookmarkEnd w:id="275"/>
      <w:bookmarkEnd w:id="276"/>
      <w:bookmarkEnd w:id="277"/>
      <w:bookmarkEnd w:id="278"/>
      <w:bookmarkEnd w:id="279"/>
      <w:bookmarkEnd w:id="280"/>
      <w:bookmarkEnd w:id="281"/>
      <w:bookmarkEnd w:id="282"/>
      <w:bookmarkEnd w:id="283"/>
      <w:r w:rsidR="00D07068">
        <w:t xml:space="preserve">NR </w:t>
      </w:r>
      <w:r w:rsidR="003417F8">
        <w:t>SL</w:t>
      </w:r>
      <w:r w:rsidR="00D07068">
        <w:t>-U</w:t>
      </w:r>
      <w:bookmarkEnd w:id="284"/>
    </w:p>
    <w:p w14:paraId="2C16D782" w14:textId="55960A24" w:rsidR="009374E2" w:rsidRPr="00381F72" w:rsidRDefault="009374E2" w:rsidP="009374E2">
      <w:r>
        <w:rPr>
          <w:lang w:val="x-none"/>
        </w:rPr>
        <w:t xml:space="preserve">The ACLR of NR-U is defined in clause 6.5F.2.4 of TS 38.101-1. For </w:t>
      </w:r>
      <w:r w:rsidRPr="00CC6FDB">
        <w:rPr>
          <w:lang w:val="en-US"/>
        </w:rPr>
        <w:t>NR</w:t>
      </w:r>
      <w:r>
        <w:rPr>
          <w:lang w:val="en-US"/>
        </w:rPr>
        <w:t xml:space="preserve"> </w:t>
      </w:r>
      <w:r>
        <w:rPr>
          <w:lang w:val="x-none"/>
        </w:rPr>
        <w:t>V2X, ACLR is defined in clause 6.5E</w:t>
      </w:r>
      <w:r w:rsidRPr="00CC6FDB">
        <w:rPr>
          <w:lang w:val="en-US"/>
        </w:rPr>
        <w:t>.</w:t>
      </w:r>
      <w:r>
        <w:rPr>
          <w:lang w:val="x-none"/>
        </w:rPr>
        <w:t>2.4  where normal NR requirement of clause 6.5.2.4 apply</w:t>
      </w:r>
      <w:r>
        <w:t xml:space="preserve">. The </w:t>
      </w:r>
      <w:r w:rsidRPr="008F7DEE">
        <w:t>ACLR requirement was optimized for operation in un-licensed band during the development of the NR-U requirements</w:t>
      </w:r>
      <w:r>
        <w:t>.</w:t>
      </w:r>
    </w:p>
    <w:p w14:paraId="6F0D4827" w14:textId="146546D9" w:rsidR="009374E2" w:rsidRPr="009374E2" w:rsidRDefault="009374E2" w:rsidP="009374E2">
      <w:r>
        <w:t>It has been agreed to r</w:t>
      </w:r>
      <w:r w:rsidRPr="001B353D">
        <w:t>euse the NR</w:t>
      </w:r>
      <w:r>
        <w:t>-</w:t>
      </w:r>
      <w:r w:rsidRPr="001B353D">
        <w:t xml:space="preserve">U </w:t>
      </w:r>
      <w:r>
        <w:t>ACLR</w:t>
      </w:r>
      <w:r w:rsidRPr="001B353D">
        <w:t xml:space="preserve"> requirements in </w:t>
      </w:r>
      <w:r w:rsidRPr="00E640E7">
        <w:rPr>
          <w:rFonts w:eastAsia="宋体"/>
          <w:color w:val="0070C0"/>
          <w:szCs w:val="24"/>
          <w:lang w:eastAsia="zh-CN"/>
        </w:rPr>
        <w:t>38.101-1 clause 6.5F.2.4 for NR SL-U</w:t>
      </w:r>
      <w:r>
        <w:t xml:space="preserve">. </w:t>
      </w:r>
    </w:p>
    <w:p w14:paraId="7DF79DD2" w14:textId="4F1E7C69" w:rsidR="003C18B3" w:rsidRDefault="00984FC3" w:rsidP="003C18B3">
      <w:pPr>
        <w:pStyle w:val="3"/>
        <w:ind w:left="1134" w:hanging="1134"/>
      </w:pPr>
      <w:bookmarkStart w:id="285" w:name="_Toc463997780"/>
      <w:bookmarkStart w:id="286" w:name="_Toc36034820"/>
      <w:bookmarkStart w:id="287" w:name="_Toc42537420"/>
      <w:bookmarkStart w:id="288" w:name="_Toc46356485"/>
      <w:bookmarkStart w:id="289" w:name="_Toc52566399"/>
      <w:bookmarkStart w:id="290" w:name="_Toc61187307"/>
      <w:bookmarkStart w:id="291" w:name="_Toc66398719"/>
      <w:bookmarkStart w:id="292" w:name="_Toc66398936"/>
      <w:bookmarkStart w:id="293" w:name="_Toc66432653"/>
      <w:bookmarkStart w:id="294" w:name="_Toc66433432"/>
      <w:bookmarkStart w:id="295" w:name="_Toc66436207"/>
      <w:bookmarkStart w:id="296" w:name="_Toc133515246"/>
      <w:r>
        <w:t>6</w:t>
      </w:r>
      <w:r w:rsidR="003C18B3" w:rsidRPr="003C18B3">
        <w:t>.1.12</w:t>
      </w:r>
      <w:r w:rsidR="003C18B3" w:rsidRPr="003C18B3">
        <w:tab/>
        <w:t>Spurious emission</w:t>
      </w:r>
      <w:r w:rsidR="001F1720">
        <w:t>s</w:t>
      </w:r>
      <w:r w:rsidR="003C18B3" w:rsidRPr="003C18B3">
        <w:t xml:space="preserve"> for </w:t>
      </w:r>
      <w:bookmarkEnd w:id="285"/>
      <w:bookmarkEnd w:id="286"/>
      <w:bookmarkEnd w:id="287"/>
      <w:bookmarkEnd w:id="288"/>
      <w:bookmarkEnd w:id="289"/>
      <w:bookmarkEnd w:id="290"/>
      <w:bookmarkEnd w:id="291"/>
      <w:bookmarkEnd w:id="292"/>
      <w:bookmarkEnd w:id="293"/>
      <w:bookmarkEnd w:id="294"/>
      <w:bookmarkEnd w:id="295"/>
      <w:r w:rsidR="00D07068">
        <w:t xml:space="preserve">NR </w:t>
      </w:r>
      <w:r w:rsidR="003417F8">
        <w:t>SL</w:t>
      </w:r>
      <w:r w:rsidR="00D07068">
        <w:t>-U</w:t>
      </w:r>
      <w:bookmarkEnd w:id="296"/>
    </w:p>
    <w:p w14:paraId="6FD7354B" w14:textId="029E32B9" w:rsidR="009374E2" w:rsidRDefault="009374E2" w:rsidP="009374E2">
      <w:pPr>
        <w:rPr>
          <w:lang w:val="x-none"/>
        </w:rPr>
      </w:pPr>
      <w:r>
        <w:rPr>
          <w:lang w:val="x-none"/>
        </w:rPr>
        <w:t xml:space="preserve">The </w:t>
      </w:r>
      <w:r w:rsidRPr="001B353D">
        <w:t xml:space="preserve">general spurious emission </w:t>
      </w:r>
      <w:r>
        <w:rPr>
          <w:lang w:val="x-none"/>
        </w:rPr>
        <w:t xml:space="preserve">of NR-U is </w:t>
      </w:r>
      <w:r w:rsidRPr="00CC6FDB">
        <w:rPr>
          <w:lang w:val="en-US"/>
        </w:rPr>
        <w:t>def</w:t>
      </w:r>
      <w:r>
        <w:rPr>
          <w:lang w:val="en-US"/>
        </w:rPr>
        <w:t>ined in</w:t>
      </w:r>
      <w:r>
        <w:rPr>
          <w:lang w:val="x-none"/>
        </w:rPr>
        <w:t xml:space="preserve"> clause 6.5.3.1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 xml:space="preserve">NR </w:t>
      </w:r>
      <w:r>
        <w:rPr>
          <w:lang w:val="x-none"/>
        </w:rPr>
        <w:t xml:space="preserve">V2X. </w:t>
      </w:r>
    </w:p>
    <w:p w14:paraId="2E247981"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1B353D">
        <w:t xml:space="preserve">general spurious emission </w:t>
      </w:r>
      <w:r w:rsidRPr="00511588">
        <w:rPr>
          <w:lang w:val="x-none"/>
        </w:rPr>
        <w:t>requirements in 38.101-1 clause 6.</w:t>
      </w:r>
      <w:r>
        <w:rPr>
          <w:lang w:val="x-none"/>
        </w:rPr>
        <w:t>5.3.1</w:t>
      </w:r>
      <w:r w:rsidRPr="00511588">
        <w:rPr>
          <w:lang w:val="x-none"/>
        </w:rPr>
        <w:t xml:space="preserve"> for NR SL-U</w:t>
      </w:r>
      <w:r>
        <w:rPr>
          <w:lang w:val="x-none"/>
        </w:rPr>
        <w:t>.</w:t>
      </w:r>
    </w:p>
    <w:p w14:paraId="0FC9A941" w14:textId="77777777" w:rsidR="00A479C0" w:rsidRPr="007969BB" w:rsidRDefault="00A479C0" w:rsidP="00A479C0">
      <w:pPr>
        <w:rPr>
          <w:lang w:val="en-US" w:eastAsia="zh-CN"/>
        </w:rPr>
      </w:pPr>
      <w:r w:rsidRPr="007969BB">
        <w:rPr>
          <w:lang w:val="en-US"/>
        </w:rPr>
        <w:t xml:space="preserve">The </w:t>
      </w:r>
      <w:r w:rsidRPr="007969BB">
        <w:rPr>
          <w:rFonts w:hint="eastAsia"/>
          <w:lang w:val="en-US" w:eastAsia="zh-CN"/>
        </w:rPr>
        <w:t xml:space="preserve">additional spurious emission </w:t>
      </w:r>
      <w:r w:rsidRPr="007969BB">
        <w:rPr>
          <w:lang w:val="en-US"/>
        </w:rPr>
        <w:t xml:space="preserve">of NR-U is </w:t>
      </w:r>
      <w:r>
        <w:rPr>
          <w:lang w:val="en-US"/>
        </w:rPr>
        <w:t>defined in</w:t>
      </w:r>
      <w:r w:rsidRPr="007969BB">
        <w:rPr>
          <w:lang w:val="en-US"/>
        </w:rPr>
        <w:t xml:space="preserve"> clause 6.</w:t>
      </w:r>
      <w:r w:rsidRPr="007969BB">
        <w:rPr>
          <w:rFonts w:hint="eastAsia"/>
          <w:lang w:val="en-US" w:eastAsia="zh-CN"/>
        </w:rPr>
        <w:t>5F.3.3</w:t>
      </w:r>
      <w:r w:rsidRPr="007969BB">
        <w:rPr>
          <w:lang w:val="en-US"/>
        </w:rPr>
        <w:t xml:space="preserve"> of TS 38.101-1</w:t>
      </w:r>
      <w:r>
        <w:rPr>
          <w:rFonts w:hint="eastAsia"/>
          <w:lang w:val="en-US" w:eastAsia="zh-CN"/>
        </w:rPr>
        <w:t xml:space="preserve"> </w:t>
      </w:r>
      <w:r>
        <w:rPr>
          <w:lang w:val="en-US" w:eastAsia="zh-CN"/>
        </w:rPr>
        <w:t xml:space="preserve">with </w:t>
      </w:r>
      <w:r>
        <w:rPr>
          <w:rFonts w:hint="eastAsia"/>
          <w:lang w:val="en-US" w:eastAsia="zh-CN"/>
        </w:rPr>
        <w:t>different NS values for different bands.</w:t>
      </w:r>
    </w:p>
    <w:p w14:paraId="5F97989E" w14:textId="24A171C5" w:rsidR="009374E2" w:rsidRPr="00A479C0" w:rsidRDefault="00A479C0" w:rsidP="009374E2">
      <w:r>
        <w:rPr>
          <w:lang w:val="en-US"/>
        </w:rPr>
        <w:t>I</w:t>
      </w:r>
      <w:r w:rsidRPr="007969BB">
        <w:rPr>
          <w:lang w:val="en-US"/>
        </w:rPr>
        <w:t>t has been agreed to reuse the NR</w:t>
      </w:r>
      <w:r w:rsidRPr="007969BB">
        <w:rPr>
          <w:rFonts w:hint="eastAsia"/>
          <w:lang w:val="en-US" w:eastAsia="zh-CN"/>
        </w:rPr>
        <w:t>-U</w:t>
      </w:r>
      <w:r w:rsidRPr="007969BB">
        <w:rPr>
          <w:lang w:val="en-US"/>
        </w:rPr>
        <w:t xml:space="preserve"> single CC </w:t>
      </w:r>
      <w:r w:rsidRPr="007969BB">
        <w:rPr>
          <w:rFonts w:hint="eastAsia"/>
          <w:lang w:val="en-US" w:eastAsia="zh-CN"/>
        </w:rPr>
        <w:t>minimum</w:t>
      </w:r>
      <w:r w:rsidRPr="007969BB">
        <w:rPr>
          <w:lang w:val="en-US"/>
        </w:rPr>
        <w:t xml:space="preserve"> requirements in </w:t>
      </w:r>
      <w:r>
        <w:rPr>
          <w:lang w:val="en-US"/>
        </w:rPr>
        <w:t xml:space="preserve">TS </w:t>
      </w:r>
      <w:r w:rsidRPr="007969BB">
        <w:rPr>
          <w:lang w:val="en-US"/>
        </w:rPr>
        <w:t>38.101-1 clause 6.</w:t>
      </w:r>
      <w:r w:rsidRPr="007969BB">
        <w:rPr>
          <w:rFonts w:hint="eastAsia"/>
          <w:lang w:val="en-US" w:eastAsia="zh-CN"/>
        </w:rPr>
        <w:t>5F.3.3</w:t>
      </w:r>
      <w:r w:rsidRPr="007969BB">
        <w:rPr>
          <w:lang w:val="en-US"/>
        </w:rPr>
        <w:t xml:space="preserve"> for NR SL-U.</w:t>
      </w:r>
    </w:p>
    <w:p w14:paraId="1F6E88E9" w14:textId="626ABEAB" w:rsidR="003C18B3" w:rsidRDefault="00984FC3" w:rsidP="003C18B3">
      <w:pPr>
        <w:pStyle w:val="3"/>
        <w:ind w:left="1134" w:hanging="1134"/>
      </w:pPr>
      <w:bookmarkStart w:id="297" w:name="_Toc463997781"/>
      <w:bookmarkStart w:id="298" w:name="_Toc36034821"/>
      <w:bookmarkStart w:id="299" w:name="_Toc42537421"/>
      <w:bookmarkStart w:id="300" w:name="_Toc46356486"/>
      <w:bookmarkStart w:id="301" w:name="_Toc52566400"/>
      <w:bookmarkStart w:id="302" w:name="_Toc61187308"/>
      <w:bookmarkStart w:id="303" w:name="_Toc66398720"/>
      <w:bookmarkStart w:id="304" w:name="_Toc66398937"/>
      <w:bookmarkStart w:id="305" w:name="_Toc66432654"/>
      <w:bookmarkStart w:id="306" w:name="_Toc66433433"/>
      <w:bookmarkStart w:id="307" w:name="_Toc66436208"/>
      <w:bookmarkStart w:id="308" w:name="_Toc133515247"/>
      <w:r>
        <w:t>6</w:t>
      </w:r>
      <w:r w:rsidR="003C18B3" w:rsidRPr="003C18B3">
        <w:t>.1.13</w:t>
      </w:r>
      <w:r w:rsidR="003C18B3" w:rsidRPr="003C18B3">
        <w:tab/>
        <w:t xml:space="preserve">Spurious emission band UE co-existence for </w:t>
      </w:r>
      <w:bookmarkEnd w:id="297"/>
      <w:bookmarkEnd w:id="298"/>
      <w:bookmarkEnd w:id="299"/>
      <w:bookmarkEnd w:id="300"/>
      <w:bookmarkEnd w:id="301"/>
      <w:bookmarkEnd w:id="302"/>
      <w:bookmarkEnd w:id="303"/>
      <w:bookmarkEnd w:id="304"/>
      <w:bookmarkEnd w:id="305"/>
      <w:bookmarkEnd w:id="306"/>
      <w:bookmarkEnd w:id="307"/>
      <w:r w:rsidR="00D07068">
        <w:t xml:space="preserve">NR </w:t>
      </w:r>
      <w:r w:rsidR="003417F8">
        <w:t>SL</w:t>
      </w:r>
      <w:r w:rsidR="00D07068">
        <w:t>-U</w:t>
      </w:r>
      <w:bookmarkEnd w:id="308"/>
    </w:p>
    <w:p w14:paraId="1D14722D" w14:textId="0A0C842E" w:rsidR="009374E2" w:rsidRDefault="009374E2" w:rsidP="009374E2">
      <w:pPr>
        <w:rPr>
          <w:lang w:val="x-none"/>
        </w:rPr>
      </w:pPr>
      <w:r w:rsidRPr="001B353D">
        <w:t xml:space="preserve">UE coexistence </w:t>
      </w:r>
      <w:r w:rsidRPr="001B353D">
        <w:rPr>
          <w:lang w:val="x-none"/>
        </w:rPr>
        <w:t>requirements are not</w:t>
      </w:r>
      <w:r>
        <w:rPr>
          <w:lang w:val="x-none"/>
        </w:rPr>
        <w:t xml:space="preserve"> defined for NR</w:t>
      </w:r>
      <w:r w:rsidRPr="00CC6FDB">
        <w:rPr>
          <w:lang w:val="en-US"/>
        </w:rPr>
        <w:t>-</w:t>
      </w:r>
      <w:r>
        <w:rPr>
          <w:lang w:val="x-none"/>
        </w:rPr>
        <w:t>U.</w:t>
      </w:r>
      <w:r w:rsidRPr="001B353D">
        <w:rPr>
          <w:lang w:val="x-none"/>
        </w:rPr>
        <w:t xml:space="preserve"> </w:t>
      </w:r>
    </w:p>
    <w:p w14:paraId="346CDC20" w14:textId="7696FB46" w:rsidR="009374E2" w:rsidRPr="001B353D" w:rsidRDefault="009374E2" w:rsidP="009374E2">
      <w:r w:rsidRPr="00CC6FDB">
        <w:rPr>
          <w:lang w:val="en-US"/>
        </w:rPr>
        <w:t>I</w:t>
      </w:r>
      <w:r>
        <w:rPr>
          <w:lang w:val="x-none"/>
        </w:rPr>
        <w:t xml:space="preserve">t </w:t>
      </w:r>
      <w:r w:rsidRPr="00CC6FDB">
        <w:rPr>
          <w:lang w:val="en-US"/>
        </w:rPr>
        <w:t>has be</w:t>
      </w:r>
      <w:r>
        <w:rPr>
          <w:lang w:val="en-US"/>
        </w:rPr>
        <w:t>en agreed not to define UE coexistence spurious emission requirements</w:t>
      </w:r>
      <w:r w:rsidRPr="001B353D">
        <w:rPr>
          <w:lang w:val="x-none"/>
        </w:rPr>
        <w:t xml:space="preserve"> for NR SL-U when operating in bands n46, n96 and n102</w:t>
      </w:r>
      <w:r>
        <w:rPr>
          <w:lang w:val="x-none"/>
        </w:rPr>
        <w:t xml:space="preserve"> </w:t>
      </w:r>
      <w:r w:rsidRPr="001B353D">
        <w:t>in case of non-concurrent operation</w:t>
      </w:r>
      <w:r w:rsidRPr="001B353D">
        <w:rPr>
          <w:lang w:val="x-none"/>
        </w:rPr>
        <w:t xml:space="preserve">. </w:t>
      </w:r>
    </w:p>
    <w:p w14:paraId="34218608" w14:textId="77777777" w:rsidR="009374E2" w:rsidRPr="009374E2" w:rsidRDefault="009374E2" w:rsidP="009374E2"/>
    <w:p w14:paraId="6E8723CA" w14:textId="77777777" w:rsidR="003C18B3" w:rsidRPr="003C18B3" w:rsidRDefault="00984FC3" w:rsidP="003C18B3">
      <w:pPr>
        <w:pStyle w:val="3"/>
        <w:ind w:left="1134" w:hanging="1134"/>
      </w:pPr>
      <w:bookmarkStart w:id="309" w:name="_Toc36034822"/>
      <w:bookmarkStart w:id="310" w:name="_Toc42537422"/>
      <w:bookmarkStart w:id="311" w:name="_Toc46356487"/>
      <w:bookmarkStart w:id="312" w:name="_Toc52566401"/>
      <w:bookmarkStart w:id="313" w:name="_Toc61187309"/>
      <w:bookmarkStart w:id="314" w:name="_Toc66398721"/>
      <w:bookmarkStart w:id="315" w:name="_Toc66398938"/>
      <w:bookmarkStart w:id="316" w:name="_Toc66432655"/>
      <w:bookmarkStart w:id="317" w:name="_Toc66433434"/>
      <w:bookmarkStart w:id="318" w:name="_Toc66436209"/>
      <w:bookmarkStart w:id="319" w:name="_Toc133515248"/>
      <w:r>
        <w:t>6</w:t>
      </w:r>
      <w:r w:rsidR="003C18B3" w:rsidRPr="003C18B3">
        <w:t>.1.14</w:t>
      </w:r>
      <w:r w:rsidR="003C18B3" w:rsidRPr="003C18B3">
        <w:tab/>
        <w:t xml:space="preserve">Transmit intermodulation </w:t>
      </w:r>
      <w:r w:rsidR="003C18B3" w:rsidRPr="003C18B3">
        <w:rPr>
          <w:rFonts w:hint="eastAsia"/>
        </w:rPr>
        <w:t xml:space="preserve">for </w:t>
      </w:r>
      <w:r w:rsidR="003C18B3" w:rsidRPr="003C18B3">
        <w:t xml:space="preserve">NR </w:t>
      </w:r>
      <w:bookmarkEnd w:id="309"/>
      <w:bookmarkEnd w:id="310"/>
      <w:bookmarkEnd w:id="311"/>
      <w:bookmarkEnd w:id="312"/>
      <w:bookmarkEnd w:id="313"/>
      <w:bookmarkEnd w:id="314"/>
      <w:bookmarkEnd w:id="315"/>
      <w:bookmarkEnd w:id="316"/>
      <w:bookmarkEnd w:id="317"/>
      <w:bookmarkEnd w:id="318"/>
      <w:r w:rsidR="003417F8">
        <w:t>SL</w:t>
      </w:r>
      <w:r w:rsidR="00D07068">
        <w:t>-U</w:t>
      </w:r>
      <w:bookmarkEnd w:id="319"/>
    </w:p>
    <w:p w14:paraId="145E8714" w14:textId="1ADB2C65" w:rsidR="009374E2" w:rsidRDefault="009374E2" w:rsidP="009374E2">
      <w:pPr>
        <w:rPr>
          <w:lang w:val="x-none"/>
        </w:rPr>
      </w:pPr>
      <w:r>
        <w:rPr>
          <w:lang w:val="x-none"/>
        </w:rPr>
        <w:t xml:space="preserve">The </w:t>
      </w:r>
      <w:r w:rsidRPr="003C18B3">
        <w:t>Transmit intermodulation</w:t>
      </w:r>
      <w:r>
        <w:rPr>
          <w:lang w:val="x-none"/>
        </w:rPr>
        <w:t xml:space="preserve"> of NR-U is </w:t>
      </w:r>
      <w:r w:rsidRPr="00CC6FDB">
        <w:rPr>
          <w:lang w:val="en-US"/>
        </w:rPr>
        <w:t>def</w:t>
      </w:r>
      <w:r>
        <w:rPr>
          <w:lang w:val="en-US"/>
        </w:rPr>
        <w:t>ined in</w:t>
      </w:r>
      <w:r>
        <w:rPr>
          <w:lang w:val="x-none"/>
        </w:rPr>
        <w:t xml:space="preserve"> clause 6.5.4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 xml:space="preserve">V2X. </w:t>
      </w:r>
    </w:p>
    <w:p w14:paraId="0970CB28"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3C18B3">
        <w:t>Transmit intermodulation</w:t>
      </w:r>
      <w:r w:rsidRPr="00511588">
        <w:rPr>
          <w:lang w:val="x-none"/>
        </w:rPr>
        <w:t xml:space="preserve"> requirements in 38.101-1 clause 6.</w:t>
      </w:r>
      <w:r>
        <w:rPr>
          <w:lang w:val="x-none"/>
        </w:rPr>
        <w:t>5.4</w:t>
      </w:r>
      <w:r w:rsidRPr="00511588">
        <w:rPr>
          <w:lang w:val="x-none"/>
        </w:rPr>
        <w:t xml:space="preserve"> for NR SL-U</w:t>
      </w:r>
      <w:r>
        <w:rPr>
          <w:lang w:val="x-none"/>
        </w:rPr>
        <w:t>.</w:t>
      </w:r>
    </w:p>
    <w:p w14:paraId="5174F1B8" w14:textId="77777777" w:rsidR="00424487" w:rsidRPr="009374E2" w:rsidRDefault="00424487" w:rsidP="00424487"/>
    <w:p w14:paraId="0E6A0B12" w14:textId="3F7E564C" w:rsidR="00B20F6B" w:rsidRDefault="00B20F6B" w:rsidP="00B20F6B">
      <w:pPr>
        <w:pStyle w:val="2"/>
        <w:ind w:left="1134" w:hanging="1134"/>
      </w:pPr>
      <w:bookmarkStart w:id="320" w:name="_Toc133515249"/>
      <w:r>
        <w:t>6</w:t>
      </w:r>
      <w:r w:rsidRPr="00225354">
        <w:t>.2</w:t>
      </w:r>
      <w:r w:rsidRPr="00225354">
        <w:tab/>
      </w:r>
      <w:r>
        <w:t>Tx requirements</w:t>
      </w:r>
      <w:r w:rsidRPr="00B20F6B">
        <w:t xml:space="preserve"> </w:t>
      </w:r>
      <w:r>
        <w:t xml:space="preserve">for </w:t>
      </w:r>
      <w:r w:rsidRPr="0087716F">
        <w:t>inter-band con-current operation</w:t>
      </w:r>
      <w:bookmarkEnd w:id="320"/>
    </w:p>
    <w:p w14:paraId="6CC168DD" w14:textId="532E8986" w:rsidR="00E2749C" w:rsidRPr="00E2749C" w:rsidRDefault="00E2749C" w:rsidP="00E2749C">
      <w:pPr>
        <w:overflowPunct w:val="0"/>
        <w:autoSpaceDE w:val="0"/>
        <w:autoSpaceDN w:val="0"/>
        <w:adjustRightInd w:val="0"/>
        <w:textAlignment w:val="baseline"/>
        <w:rPr>
          <w:szCs w:val="24"/>
        </w:rPr>
      </w:pPr>
      <w:r>
        <w:rPr>
          <w:rFonts w:eastAsia="Times New Roman"/>
          <w:lang w:val="x-none"/>
        </w:rPr>
        <w:t xml:space="preserve">It has been agreed to consider </w:t>
      </w:r>
      <w:r w:rsidRPr="00DE0C8C">
        <w:rPr>
          <w:szCs w:val="24"/>
        </w:rPr>
        <w:t xml:space="preserve">the functionality and requirements of single carrier SL-U operation as </w:t>
      </w:r>
      <w:r>
        <w:rPr>
          <w:szCs w:val="24"/>
        </w:rPr>
        <w:t xml:space="preserve">a </w:t>
      </w:r>
      <w:r w:rsidRPr="00DE0C8C">
        <w:rPr>
          <w:szCs w:val="24"/>
        </w:rPr>
        <w:t xml:space="preserve">basis of SL-U </w:t>
      </w:r>
      <w:r>
        <w:rPr>
          <w:szCs w:val="24"/>
        </w:rPr>
        <w:t xml:space="preserve"> and </w:t>
      </w:r>
      <w:r w:rsidRPr="00DE0C8C">
        <w:rPr>
          <w:szCs w:val="24"/>
        </w:rPr>
        <w:t xml:space="preserve">the functionality and requirements of single carrier </w:t>
      </w:r>
      <w:proofErr w:type="spellStart"/>
      <w:r w:rsidRPr="00DE0C8C">
        <w:rPr>
          <w:szCs w:val="24"/>
        </w:rPr>
        <w:t>Uu</w:t>
      </w:r>
      <w:proofErr w:type="spellEnd"/>
      <w:r w:rsidRPr="00DE0C8C">
        <w:rPr>
          <w:szCs w:val="24"/>
        </w:rPr>
        <w:t xml:space="preserve"> operation as </w:t>
      </w:r>
      <w:r>
        <w:rPr>
          <w:szCs w:val="24"/>
        </w:rPr>
        <w:t xml:space="preserve">a </w:t>
      </w:r>
      <w:r w:rsidRPr="00DE0C8C">
        <w:rPr>
          <w:szCs w:val="24"/>
        </w:rPr>
        <w:t xml:space="preserve">basis of </w:t>
      </w:r>
      <w:proofErr w:type="spellStart"/>
      <w:r w:rsidRPr="00DE0C8C">
        <w:rPr>
          <w:szCs w:val="24"/>
        </w:rPr>
        <w:t>Uu</w:t>
      </w:r>
      <w:proofErr w:type="spellEnd"/>
      <w:r w:rsidRPr="00DE0C8C">
        <w:rPr>
          <w:szCs w:val="24"/>
        </w:rPr>
        <w:t xml:space="preserve"> in con-current operation</w:t>
      </w:r>
      <w:r>
        <w:rPr>
          <w:szCs w:val="24"/>
        </w:rPr>
        <w:t>.</w:t>
      </w:r>
    </w:p>
    <w:p w14:paraId="1537623F" w14:textId="0A4ED777" w:rsidR="00A737C6" w:rsidRDefault="00A737C6" w:rsidP="00A737C6">
      <w:pPr>
        <w:pStyle w:val="3"/>
        <w:ind w:left="1134" w:hanging="1134"/>
      </w:pPr>
      <w:bookmarkStart w:id="321" w:name="_Toc133515250"/>
      <w:r>
        <w:t>6</w:t>
      </w:r>
      <w:r w:rsidRPr="003C18B3">
        <w:t>.</w:t>
      </w:r>
      <w:r>
        <w:t>2</w:t>
      </w:r>
      <w:r w:rsidRPr="003C18B3">
        <w:t>.1</w:t>
      </w:r>
      <w:r w:rsidRPr="003C18B3">
        <w:tab/>
        <w:t xml:space="preserve">Maximum output power </w:t>
      </w:r>
      <w:bookmarkStart w:id="322" w:name="_Hlk126143720"/>
      <w:r w:rsidRPr="003C18B3">
        <w:t xml:space="preserve">for </w:t>
      </w:r>
      <w:r w:rsidR="00D438F4" w:rsidRPr="00D438F4">
        <w:t>inter-band</w:t>
      </w:r>
      <w:r w:rsidR="003417F8" w:rsidRPr="0087716F">
        <w:t xml:space="preserve"> </w:t>
      </w:r>
      <w:r w:rsidR="00865605" w:rsidRPr="0087716F">
        <w:t>con-current operation</w:t>
      </w:r>
      <w:bookmarkEnd w:id="321"/>
      <w:bookmarkEnd w:id="322"/>
    </w:p>
    <w:p w14:paraId="28CF2549"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target the following power classes.</w:t>
      </w:r>
    </w:p>
    <w:p w14:paraId="2DD6269B" w14:textId="77777777" w:rsidR="00E2749C" w:rsidRPr="004A371B"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Uu@Licensed</w:t>
      </w:r>
      <w:proofErr w:type="spellEnd"/>
      <w:r w:rsidRPr="004A371B">
        <w:rPr>
          <w:rFonts w:ascii="Times New Roman" w:eastAsiaTheme="minorEastAsia" w:hAnsi="Times New Roman"/>
          <w:lang w:val="x-none"/>
        </w:rPr>
        <w:t xml:space="preserve"> + P</w:t>
      </w:r>
      <w:r>
        <w:rPr>
          <w:rFonts w:ascii="Times New Roman" w:eastAsiaTheme="minorEastAsia" w:hAnsi="Times New Roman"/>
          <w:lang w:val="x-none"/>
        </w:rPr>
        <w:t>ower class 5</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SL@Un-licensed</w:t>
      </w:r>
      <w:proofErr w:type="spellEnd"/>
    </w:p>
    <w:p w14:paraId="0B93CDEC" w14:textId="77777777" w:rsidR="00E2749C"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Uu@Licensed</w:t>
      </w:r>
      <w:proofErr w:type="spellEnd"/>
      <w:r w:rsidRPr="004A371B">
        <w:rPr>
          <w:rFonts w:ascii="Times New Roman" w:eastAsiaTheme="minorEastAsia" w:hAnsi="Times New Roman"/>
          <w:lang w:val="x-none"/>
        </w:rPr>
        <w:t xml:space="preserve"> +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SL@Un-licensed</w:t>
      </w:r>
      <w:proofErr w:type="spellEnd"/>
      <w:r w:rsidRPr="004A371B">
        <w:rPr>
          <w:rFonts w:ascii="Times New Roman" w:eastAsiaTheme="minorEastAsia" w:hAnsi="Times New Roman"/>
          <w:lang w:val="x-none"/>
        </w:rPr>
        <w:t xml:space="preserve"> can be considered as 2nd priority if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SL is agreed in a single carrier at unlicensed band </w:t>
      </w:r>
    </w:p>
    <w:p w14:paraId="0DAC9F10" w14:textId="25400CB6" w:rsidR="00E2749C" w:rsidRPr="00E2749C" w:rsidRDefault="00E2749C" w:rsidP="00E2749C">
      <w:pPr>
        <w:overflowPunct w:val="0"/>
        <w:adjustRightInd w:val="0"/>
        <w:textAlignment w:val="baseline"/>
        <w:rPr>
          <w:rFonts w:eastAsia="Malgun Gothic"/>
          <w:lang w:val="x-none" w:eastAsia="ko-KR"/>
        </w:rPr>
      </w:pPr>
      <w:r>
        <w:rPr>
          <w:lang w:eastAsia="ko-KR"/>
        </w:rPr>
        <w:t xml:space="preserve">For </w:t>
      </w:r>
      <w:r w:rsidRPr="00855289">
        <w:rPr>
          <w:lang w:eastAsia="ko-KR"/>
        </w:rPr>
        <w:t>P</w:t>
      </w:r>
      <w:r>
        <w:rPr>
          <w:lang w:eastAsia="ko-KR"/>
        </w:rPr>
        <w:t xml:space="preserve">ower class </w:t>
      </w:r>
      <w:r w:rsidRPr="00855289">
        <w:rPr>
          <w:lang w:eastAsia="ko-KR"/>
        </w:rPr>
        <w:t xml:space="preserve">2 for </w:t>
      </w:r>
      <w:proofErr w:type="spellStart"/>
      <w:r w:rsidRPr="00855289">
        <w:rPr>
          <w:lang w:eastAsia="ko-KR"/>
        </w:rPr>
        <w:t>Uu@</w:t>
      </w:r>
      <w:r>
        <w:rPr>
          <w:lang w:eastAsia="ko-KR"/>
        </w:rPr>
        <w:t>L</w:t>
      </w:r>
      <w:r w:rsidRPr="00855289">
        <w:rPr>
          <w:lang w:eastAsia="ko-KR"/>
        </w:rPr>
        <w:t>icensed</w:t>
      </w:r>
      <w:proofErr w:type="spellEnd"/>
      <w:r w:rsidRPr="00855289">
        <w:rPr>
          <w:lang w:eastAsia="ko-KR"/>
        </w:rPr>
        <w:t xml:space="preserve"> for inter-band concurrent operation</w:t>
      </w:r>
      <w:r>
        <w:rPr>
          <w:rFonts w:hint="eastAsia"/>
          <w:lang w:val="x-none" w:eastAsia="ko-KR"/>
        </w:rPr>
        <w:t>, i</w:t>
      </w:r>
      <w:r>
        <w:rPr>
          <w:lang w:val="x-none" w:eastAsia="ko-KR"/>
        </w:rPr>
        <w:t>t is not considered in Rel-18.</w:t>
      </w:r>
    </w:p>
    <w:p w14:paraId="08C0C0EA" w14:textId="3BA6B532" w:rsidR="00A737C6" w:rsidRDefault="00A737C6" w:rsidP="00A737C6">
      <w:pPr>
        <w:pStyle w:val="3"/>
        <w:ind w:left="1134" w:hanging="1134"/>
      </w:pPr>
      <w:bookmarkStart w:id="323" w:name="_Toc133515251"/>
      <w:r>
        <w:t>6</w:t>
      </w:r>
      <w:r w:rsidRPr="003C18B3">
        <w:t>.</w:t>
      </w:r>
      <w:r>
        <w:t>2</w:t>
      </w:r>
      <w:r w:rsidRPr="003C18B3">
        <w:t>.2</w:t>
      </w:r>
      <w:r w:rsidRPr="003C18B3">
        <w:tab/>
        <w:t>UE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23"/>
    </w:p>
    <w:p w14:paraId="00C01DFC"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refer to the existing requirement for NR </w:t>
      </w:r>
      <w:proofErr w:type="spellStart"/>
      <w:r>
        <w:rPr>
          <w:rFonts w:eastAsia="Times New Roman"/>
          <w:lang w:val="x-none"/>
        </w:rPr>
        <w:t>Uu</w:t>
      </w:r>
      <w:proofErr w:type="spellEnd"/>
      <w:r>
        <w:rPr>
          <w:rFonts w:eastAsia="Times New Roman"/>
          <w:lang w:val="x-none"/>
        </w:rPr>
        <w:t xml:space="preserve"> and refer to the SL-U requirement if specified.</w:t>
      </w:r>
    </w:p>
    <w:p w14:paraId="05820BE5" w14:textId="4460E91E" w:rsidR="00E2749C" w:rsidRPr="00E2749C" w:rsidRDefault="00E2749C" w:rsidP="00E2749C">
      <w:r>
        <w:t xml:space="preserve">For the inter-band con-current operation, the allowed maximum power reduction (MPR) for the maximum output power shall be applied per each component carrier. The MPR requirements in TS 38.101-1 clause 6.2.2 apply for NR </w:t>
      </w:r>
      <w:proofErr w:type="spellStart"/>
      <w:r>
        <w:t>Uu</w:t>
      </w:r>
      <w:proofErr w:type="spellEnd"/>
      <w:r>
        <w:t xml:space="preserve"> operation in licensed band, and the MPR requirements in clause X apply for NR sidelink operation in unlicensed band.</w:t>
      </w:r>
    </w:p>
    <w:p w14:paraId="65B5830F" w14:textId="2C7762D9" w:rsidR="00A737C6" w:rsidRDefault="00A737C6" w:rsidP="00A737C6">
      <w:pPr>
        <w:pStyle w:val="3"/>
        <w:ind w:left="1134" w:hanging="1134"/>
      </w:pPr>
      <w:bookmarkStart w:id="324" w:name="_Toc133515252"/>
      <w:r>
        <w:t>6</w:t>
      </w:r>
      <w:r w:rsidRPr="003C18B3">
        <w:t>.</w:t>
      </w:r>
      <w:r>
        <w:t>2</w:t>
      </w:r>
      <w:r w:rsidRPr="003C18B3">
        <w:t>.3</w:t>
      </w:r>
      <w:r w:rsidRPr="003C18B3">
        <w:tab/>
      </w:r>
      <w:r w:rsidR="00972421">
        <w:t>UE additional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24"/>
    </w:p>
    <w:p w14:paraId="26547DEB"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refer to the existing requirement for NR </w:t>
      </w:r>
      <w:proofErr w:type="spellStart"/>
      <w:r>
        <w:rPr>
          <w:rFonts w:eastAsia="Times New Roman"/>
          <w:lang w:val="x-none"/>
        </w:rPr>
        <w:t>Uu</w:t>
      </w:r>
      <w:proofErr w:type="spellEnd"/>
      <w:r>
        <w:rPr>
          <w:rFonts w:eastAsia="Times New Roman"/>
          <w:lang w:val="x-none"/>
        </w:rPr>
        <w:t xml:space="preserve"> and refer to the SL-U requirement if specified.</w:t>
      </w:r>
    </w:p>
    <w:p w14:paraId="7B17E6AF" w14:textId="03EC7EFA" w:rsidR="00E2749C" w:rsidRPr="00E2749C" w:rsidRDefault="00E2749C" w:rsidP="00E2749C">
      <w:pPr>
        <w:tabs>
          <w:tab w:val="left" w:pos="1985"/>
        </w:tabs>
        <w:spacing w:after="100" w:afterAutospacing="1"/>
        <w:rPr>
          <w:rFonts w:eastAsia="Times New Roman"/>
        </w:rPr>
      </w:pPr>
      <w:r w:rsidRPr="00A1115A">
        <w:rPr>
          <w:lang w:eastAsia="ko-KR"/>
        </w:rPr>
        <w:t>For the inter-band con-current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clause 6.2.3 apply for NR Uu operation in licensed band, and the A-MPR requirements in clause </w:t>
      </w:r>
      <w:r>
        <w:rPr>
          <w:noProof/>
        </w:rPr>
        <w:t>X</w:t>
      </w:r>
      <w:r w:rsidRPr="00A1115A">
        <w:rPr>
          <w:noProof/>
        </w:rPr>
        <w:t xml:space="preserve"> apply for NR sidelink </w:t>
      </w:r>
      <w:r>
        <w:rPr>
          <w:noProof/>
        </w:rPr>
        <w:t>operation in unlicensed band.</w:t>
      </w:r>
    </w:p>
    <w:p w14:paraId="7F71BD2C" w14:textId="201CC0B4" w:rsidR="00A737C6" w:rsidRDefault="00A737C6" w:rsidP="00A737C6">
      <w:pPr>
        <w:pStyle w:val="3"/>
        <w:ind w:left="1134" w:hanging="1134"/>
      </w:pPr>
      <w:bookmarkStart w:id="325" w:name="_Toc133515253"/>
      <w:r>
        <w:t>6</w:t>
      </w:r>
      <w:r w:rsidRPr="003C18B3">
        <w:t>.</w:t>
      </w:r>
      <w:r>
        <w:t>2</w:t>
      </w:r>
      <w:r w:rsidRPr="003C18B3">
        <w:t>.4</w:t>
      </w:r>
      <w:r w:rsidRPr="003C18B3">
        <w:tab/>
        <w:t xml:space="preserve">Configured transmitted power </w:t>
      </w:r>
      <w:r w:rsidR="00D438F4" w:rsidRPr="003C18B3">
        <w:t xml:space="preserve">for </w:t>
      </w:r>
      <w:r w:rsidR="00D438F4" w:rsidRPr="00D438F4">
        <w:t>inter-band</w:t>
      </w:r>
      <w:r w:rsidR="00D438F4" w:rsidRPr="0087716F">
        <w:t xml:space="preserve"> con-current operation</w:t>
      </w:r>
      <w:bookmarkEnd w:id="325"/>
    </w:p>
    <w:p w14:paraId="3CA5DF4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p>
    <w:p w14:paraId="42748CA7" w14:textId="77777777" w:rsidR="00FE1F0E" w:rsidRPr="00AB1135"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imes New Roman" w:hAnsi="Times New Roman"/>
          <w:lang w:val="x-none"/>
        </w:rPr>
      </w:pPr>
      <w:r w:rsidRPr="00AB1135">
        <w:rPr>
          <w:rFonts w:ascii="Times New Roman" w:eastAsiaTheme="minorEastAsia" w:hAnsi="Times New Roman"/>
          <w:lang w:val="x-none"/>
        </w:rPr>
        <w:t>consider</w:t>
      </w:r>
      <w:r w:rsidRPr="00AB1135">
        <w:rPr>
          <w:rFonts w:ascii="Times New Roman" w:eastAsia="Times New Roman" w:hAnsi="Times New Roman"/>
          <w:lang w:val="x-none"/>
        </w:rPr>
        <w:t xml:space="preserve"> </w:t>
      </w:r>
      <w:r w:rsidRPr="00AB1135">
        <w:rPr>
          <w:rFonts w:ascii="Times New Roman" w:hAnsi="Times New Roman"/>
          <w:szCs w:val="24"/>
        </w:rPr>
        <w:t>the existing requirement for NR V2X con-current operation (6.2E.4.2 in TS38.101-1)  as starting point</w:t>
      </w:r>
      <w:r w:rsidRPr="00AB1135">
        <w:rPr>
          <w:rFonts w:ascii="Times New Roman" w:eastAsia="Times New Roman" w:hAnsi="Times New Roman"/>
          <w:lang w:val="x-none"/>
        </w:rPr>
        <w:t xml:space="preserve"> </w:t>
      </w:r>
    </w:p>
    <w:p w14:paraId="0C44A9EE" w14:textId="77777777" w:rsidR="00FE1F0E" w:rsidRPr="00EE5A87"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Pr>
          <w:rFonts w:ascii="Times New Roman" w:eastAsiaTheme="minorEastAsia" w:hAnsi="Times New Roman"/>
          <w:lang w:val="x-none"/>
        </w:rPr>
        <w:t>r</w:t>
      </w:r>
      <w:r w:rsidRPr="00EE5A87">
        <w:rPr>
          <w:rFonts w:ascii="Times New Roman" w:eastAsiaTheme="minorEastAsia" w:hAnsi="Times New Roman"/>
          <w:lang w:val="x-none"/>
        </w:rPr>
        <w:t xml:space="preserve">euse the existing delta Tib of CA_n46-n78 </w:t>
      </w:r>
      <w:r w:rsidRPr="00EE5A87">
        <w:rPr>
          <w:rFonts w:ascii="Times New Roman" w:eastAsiaTheme="minorEastAsia" w:hAnsi="Times New Roman" w:hint="eastAsia"/>
          <w:lang w:val="x-none"/>
        </w:rPr>
        <w:t>for inter-band concurrent operation in Rel-18</w:t>
      </w:r>
    </w:p>
    <w:p w14:paraId="0A1971F7" w14:textId="77777777" w:rsidR="00FE1F0E" w:rsidRPr="00FE1F0E" w:rsidRDefault="00FE1F0E" w:rsidP="00FE1F0E">
      <w:pPr>
        <w:rPr>
          <w:lang w:val="x-none"/>
        </w:rPr>
      </w:pPr>
    </w:p>
    <w:p w14:paraId="4973424F" w14:textId="171CA2E8" w:rsidR="00A737C6" w:rsidRDefault="00A737C6" w:rsidP="00A737C6">
      <w:pPr>
        <w:pStyle w:val="3"/>
        <w:ind w:left="1134" w:hanging="1134"/>
      </w:pPr>
      <w:bookmarkStart w:id="326" w:name="_Toc133515254"/>
      <w:r>
        <w:t>6</w:t>
      </w:r>
      <w:r w:rsidRPr="003C18B3">
        <w:t>.</w:t>
      </w:r>
      <w:r>
        <w:t>2</w:t>
      </w:r>
      <w:r w:rsidRPr="003C18B3">
        <w:t>.5</w:t>
      </w:r>
      <w:r w:rsidRPr="003C18B3">
        <w:tab/>
        <w:t xml:space="preserve">Minimum output power </w:t>
      </w:r>
      <w:r w:rsidR="00D438F4" w:rsidRPr="00D438F4">
        <w:t>for inter-band con-current operation</w:t>
      </w:r>
      <w:bookmarkEnd w:id="326"/>
    </w:p>
    <w:p w14:paraId="12E263E8"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121F762E" w14:textId="77777777" w:rsidR="00FE1F0E" w:rsidRPr="001E4817" w:rsidRDefault="00FE1F0E" w:rsidP="00FE1F0E">
      <w:r w:rsidRPr="0026224C">
        <w:rPr>
          <w:noProof/>
        </w:rPr>
        <w:lastRenderedPageBreak/>
        <w:t xml:space="preserve">For the inter-band con-current operation, </w:t>
      </w:r>
      <w:r>
        <w:t xml:space="preserve">the requirements specified in TS 38.101-1 clause 6.3.1 shall apply for NR </w:t>
      </w:r>
      <w:proofErr w:type="spellStart"/>
      <w:r>
        <w:t>Uu</w:t>
      </w:r>
      <w:proofErr w:type="spellEnd"/>
      <w:r>
        <w:t xml:space="preserve"> operation in licensed band and the requirements specified in clause X shall apply for NR sidelink operation </w:t>
      </w:r>
      <w:r>
        <w:rPr>
          <w:noProof/>
        </w:rPr>
        <w:t>in unlicensed band.</w:t>
      </w:r>
    </w:p>
    <w:p w14:paraId="40A24BD7" w14:textId="77777777" w:rsidR="00FE1F0E" w:rsidRPr="00FE1F0E" w:rsidRDefault="00FE1F0E" w:rsidP="00FE1F0E"/>
    <w:p w14:paraId="65C3BE51" w14:textId="53B016D5" w:rsidR="00A737C6" w:rsidRDefault="00A737C6" w:rsidP="00A737C6">
      <w:pPr>
        <w:pStyle w:val="3"/>
        <w:ind w:left="1134" w:hanging="1134"/>
      </w:pPr>
      <w:bookmarkStart w:id="327" w:name="_Toc133515255"/>
      <w:r>
        <w:t>6</w:t>
      </w:r>
      <w:r w:rsidRPr="003C18B3">
        <w:t>.</w:t>
      </w:r>
      <w:r>
        <w:t>2</w:t>
      </w:r>
      <w:r w:rsidRPr="003C18B3">
        <w:t>.6</w:t>
      </w:r>
      <w:r w:rsidRPr="003C18B3">
        <w:tab/>
        <w:t xml:space="preserve">Transmit OFF power </w:t>
      </w:r>
      <w:r w:rsidR="00D438F4" w:rsidRPr="003C18B3">
        <w:t xml:space="preserve">for </w:t>
      </w:r>
      <w:r w:rsidR="00D438F4" w:rsidRPr="00D438F4">
        <w:t>inter-band</w:t>
      </w:r>
      <w:r w:rsidR="00D438F4" w:rsidRPr="0087716F">
        <w:t xml:space="preserve"> con-current operation</w:t>
      </w:r>
      <w:bookmarkEnd w:id="327"/>
    </w:p>
    <w:p w14:paraId="45A61089"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ED52D0B" w14:textId="77777777" w:rsidR="00FE1F0E" w:rsidRPr="00042BA4" w:rsidRDefault="00FE1F0E" w:rsidP="00FE1F0E">
      <w:r w:rsidRPr="0026224C">
        <w:rPr>
          <w:noProof/>
        </w:rPr>
        <w:t xml:space="preserve">For the inter-band con-current operation, </w:t>
      </w:r>
      <w:r>
        <w:t xml:space="preserve">the requirements specified in TS 38.101-1 clause 6.3.2 shall apply for NR </w:t>
      </w:r>
      <w:proofErr w:type="spellStart"/>
      <w:r>
        <w:t>Uu</w:t>
      </w:r>
      <w:proofErr w:type="spellEnd"/>
      <w:r>
        <w:t xml:space="preserve"> operation in licensed band and the requirements specified in clause X shall apply for NR sidelink operation </w:t>
      </w:r>
      <w:r>
        <w:rPr>
          <w:noProof/>
        </w:rPr>
        <w:t>in unlicensed band</w:t>
      </w:r>
    </w:p>
    <w:p w14:paraId="2568DCC5" w14:textId="77777777" w:rsidR="00FE1F0E" w:rsidRPr="00FE1F0E" w:rsidRDefault="00FE1F0E" w:rsidP="00FE1F0E"/>
    <w:p w14:paraId="21691FAA" w14:textId="0F30C8F1" w:rsidR="00A737C6" w:rsidRDefault="00A737C6" w:rsidP="00A737C6">
      <w:pPr>
        <w:pStyle w:val="3"/>
        <w:ind w:left="1134" w:hanging="1134"/>
      </w:pPr>
      <w:bookmarkStart w:id="328" w:name="_Toc133515256"/>
      <w:r>
        <w:t>6</w:t>
      </w:r>
      <w:r w:rsidRPr="003C18B3">
        <w:t>.</w:t>
      </w:r>
      <w:r>
        <w:t>2</w:t>
      </w:r>
      <w:r w:rsidRPr="003C18B3">
        <w:t>.7</w:t>
      </w:r>
      <w:r w:rsidRPr="003C18B3">
        <w:tab/>
        <w:t xml:space="preserve">ON/OFF time mask </w:t>
      </w:r>
      <w:r w:rsidR="00D438F4" w:rsidRPr="003C18B3">
        <w:t xml:space="preserve">for </w:t>
      </w:r>
      <w:r w:rsidR="00D438F4" w:rsidRPr="00D438F4">
        <w:t>inter-band</w:t>
      </w:r>
      <w:r w:rsidR="00D438F4" w:rsidRPr="0087716F">
        <w:t xml:space="preserve"> con-current operation</w:t>
      </w:r>
      <w:bookmarkEnd w:id="328"/>
    </w:p>
    <w:p w14:paraId="52BF9F2B"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5D9974D4" w14:textId="77777777" w:rsidR="00FE1F0E" w:rsidRPr="00FE1F0E" w:rsidRDefault="00FE1F0E" w:rsidP="00FE1F0E">
      <w:pPr>
        <w:rPr>
          <w:lang w:val="x-none"/>
        </w:rPr>
      </w:pPr>
    </w:p>
    <w:p w14:paraId="58F0885C" w14:textId="0C151850" w:rsidR="00A737C6" w:rsidRDefault="00A737C6" w:rsidP="00A737C6">
      <w:pPr>
        <w:pStyle w:val="3"/>
        <w:ind w:left="1134" w:hanging="1134"/>
      </w:pPr>
      <w:bookmarkStart w:id="329" w:name="_Toc133515257"/>
      <w:r>
        <w:t>6</w:t>
      </w:r>
      <w:r w:rsidRPr="003C18B3">
        <w:t>.</w:t>
      </w:r>
      <w:r>
        <w:t>2</w:t>
      </w:r>
      <w:r w:rsidRPr="003C18B3">
        <w:t>.8</w:t>
      </w:r>
      <w:r w:rsidRPr="003C18B3">
        <w:tab/>
        <w:t xml:space="preserve">Power control </w:t>
      </w:r>
      <w:r w:rsidR="00D438F4" w:rsidRPr="003C18B3">
        <w:t xml:space="preserve">for </w:t>
      </w:r>
      <w:r w:rsidR="00D438F4" w:rsidRPr="00D438F4">
        <w:t>inter-band</w:t>
      </w:r>
      <w:r w:rsidR="00D438F4" w:rsidRPr="0087716F">
        <w:t xml:space="preserve"> con-current operation</w:t>
      </w:r>
      <w:bookmarkEnd w:id="329"/>
    </w:p>
    <w:p w14:paraId="0B1D3794"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7AE9EA40" w14:textId="77777777" w:rsidR="00FE1F0E" w:rsidRPr="00C14935" w:rsidRDefault="00FE1F0E" w:rsidP="00FE1F0E">
      <w:r w:rsidRPr="0026224C">
        <w:rPr>
          <w:noProof/>
        </w:rPr>
        <w:t xml:space="preserve">For the inter-band con-current operation, </w:t>
      </w:r>
      <w:r>
        <w:t xml:space="preserve">the requirements specified in TS 38.101-1 clause 6.3.4 shall apply for NR </w:t>
      </w:r>
      <w:proofErr w:type="spellStart"/>
      <w:r>
        <w:t>Uu</w:t>
      </w:r>
      <w:proofErr w:type="spellEnd"/>
      <w:r>
        <w:t xml:space="preserve"> operation in licensed band and the requirements specified in clause X shall apply for NR sidelink operation </w:t>
      </w:r>
      <w:r>
        <w:rPr>
          <w:noProof/>
        </w:rPr>
        <w:t>in unlicensed band</w:t>
      </w:r>
    </w:p>
    <w:p w14:paraId="20526312" w14:textId="77777777" w:rsidR="00FE1F0E" w:rsidRPr="00FE1F0E" w:rsidRDefault="00FE1F0E" w:rsidP="00FE1F0E"/>
    <w:p w14:paraId="1EAC15D4" w14:textId="6DB0B965" w:rsidR="00A737C6" w:rsidRDefault="00A737C6" w:rsidP="00A737C6">
      <w:pPr>
        <w:pStyle w:val="3"/>
        <w:ind w:left="1134" w:hanging="1134"/>
      </w:pPr>
      <w:bookmarkStart w:id="330" w:name="_Toc133515258"/>
      <w:r>
        <w:t>6</w:t>
      </w:r>
      <w:r w:rsidRPr="003C18B3">
        <w:t>.</w:t>
      </w:r>
      <w:r>
        <w:t>2</w:t>
      </w:r>
      <w:r w:rsidRPr="003C18B3">
        <w:t>.9</w:t>
      </w:r>
      <w:r w:rsidRPr="003C18B3">
        <w:tab/>
        <w:t xml:space="preserve">Transmit signal quality </w:t>
      </w:r>
      <w:r w:rsidR="00D438F4" w:rsidRPr="003C18B3">
        <w:t xml:space="preserve">for </w:t>
      </w:r>
      <w:r w:rsidR="00D438F4" w:rsidRPr="00D438F4">
        <w:t>inter-band</w:t>
      </w:r>
      <w:r w:rsidR="00D438F4" w:rsidRPr="0087716F">
        <w:t xml:space="preserve"> con-current operation</w:t>
      </w:r>
      <w:bookmarkEnd w:id="330"/>
    </w:p>
    <w:p w14:paraId="03E2A77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2FC55C2A" w14:textId="77777777" w:rsidR="00FE1F0E" w:rsidRPr="00FE1F0E" w:rsidRDefault="00FE1F0E" w:rsidP="00FE1F0E">
      <w:pPr>
        <w:rPr>
          <w:lang w:val="x-none"/>
        </w:rPr>
      </w:pPr>
    </w:p>
    <w:p w14:paraId="4ACE28C7" w14:textId="19BDB1C4" w:rsidR="00A737C6" w:rsidRDefault="00A737C6" w:rsidP="00A737C6">
      <w:pPr>
        <w:pStyle w:val="3"/>
        <w:ind w:left="1134" w:hanging="1134"/>
      </w:pPr>
      <w:bookmarkStart w:id="331" w:name="_Toc133515259"/>
      <w:r w:rsidRPr="00984FC3">
        <w:t>6.</w:t>
      </w:r>
      <w:r>
        <w:t>2</w:t>
      </w:r>
      <w:r w:rsidRPr="00984FC3">
        <w:t>.10</w:t>
      </w:r>
      <w:r w:rsidRPr="00984FC3">
        <w:tab/>
      </w:r>
      <w:r w:rsidR="00EC2D84">
        <w:t>S</w:t>
      </w:r>
      <w:r w:rsidRPr="00984FC3">
        <w:t xml:space="preserve">pectrum emission mask </w:t>
      </w:r>
      <w:r w:rsidR="00D438F4" w:rsidRPr="003C18B3">
        <w:t xml:space="preserve">for </w:t>
      </w:r>
      <w:r w:rsidR="00D438F4" w:rsidRPr="00D438F4">
        <w:t>inter-band</w:t>
      </w:r>
      <w:r w:rsidR="00D438F4" w:rsidRPr="0087716F">
        <w:t xml:space="preserve"> con-current operation</w:t>
      </w:r>
      <w:bookmarkEnd w:id="331"/>
    </w:p>
    <w:p w14:paraId="46E65577"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D69A1C2" w14:textId="77777777" w:rsidR="00FE1F0E" w:rsidRPr="00321F93" w:rsidRDefault="00FE1F0E" w:rsidP="00FE1F0E">
      <w:r w:rsidRPr="0026224C">
        <w:rPr>
          <w:noProof/>
        </w:rPr>
        <w:t xml:space="preserve">For the inter-band con-current operation, </w:t>
      </w:r>
      <w:r>
        <w:t xml:space="preserve">the general/additional SEM requirements specified in TS 38.101-1 clause 6.5.2 shall apply for NR </w:t>
      </w:r>
      <w:proofErr w:type="spellStart"/>
      <w:r>
        <w:t>Uu</w:t>
      </w:r>
      <w:proofErr w:type="spellEnd"/>
      <w:r>
        <w:t xml:space="preserve"> operation in licensed band and the general/additional SEM requirements specified in clause X shall apply for NR sidelink operation </w:t>
      </w:r>
      <w:r>
        <w:rPr>
          <w:noProof/>
        </w:rPr>
        <w:t>in unlicensed band.</w:t>
      </w:r>
    </w:p>
    <w:p w14:paraId="1D597543" w14:textId="77777777" w:rsidR="00FE1F0E" w:rsidRPr="00FE1F0E" w:rsidRDefault="00FE1F0E" w:rsidP="00FE1F0E"/>
    <w:p w14:paraId="61FF2E10" w14:textId="44B214A0" w:rsidR="00A737C6" w:rsidRDefault="00A737C6" w:rsidP="00A737C6">
      <w:pPr>
        <w:pStyle w:val="3"/>
        <w:ind w:left="1134" w:hanging="1134"/>
      </w:pPr>
      <w:bookmarkStart w:id="332" w:name="_Toc133515260"/>
      <w:r>
        <w:t>6</w:t>
      </w:r>
      <w:r w:rsidRPr="003C18B3">
        <w:t>.</w:t>
      </w:r>
      <w:r>
        <w:t>2</w:t>
      </w:r>
      <w:r w:rsidRPr="003C18B3">
        <w:t>.11</w:t>
      </w:r>
      <w:r w:rsidRPr="003C18B3">
        <w:tab/>
        <w:t xml:space="preserve">ACLR requirements </w:t>
      </w:r>
      <w:r w:rsidR="00D438F4" w:rsidRPr="003C18B3">
        <w:t xml:space="preserve">for </w:t>
      </w:r>
      <w:r w:rsidR="00D438F4" w:rsidRPr="00D438F4">
        <w:t>inter-band</w:t>
      </w:r>
      <w:r w:rsidR="00D438F4" w:rsidRPr="0087716F">
        <w:t xml:space="preserve"> con-current operation</w:t>
      </w:r>
      <w:bookmarkEnd w:id="332"/>
    </w:p>
    <w:p w14:paraId="0E84109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7B7E2961" w14:textId="77777777" w:rsidR="00FE1F0E" w:rsidRPr="00321F93" w:rsidRDefault="00FE1F0E" w:rsidP="00FE1F0E">
      <w:pPr>
        <w:rPr>
          <w:noProof/>
        </w:rPr>
      </w:pPr>
      <w:r w:rsidRPr="0026224C">
        <w:rPr>
          <w:noProof/>
        </w:rPr>
        <w:t xml:space="preserve">For the inter-band con-current operation, </w:t>
      </w:r>
      <w:r>
        <w:t xml:space="preserve">the ACLR requirement specified in clause TS 38.101-1 6.5.2.4 shall apply for NR </w:t>
      </w:r>
      <w:proofErr w:type="spellStart"/>
      <w:r>
        <w:t>Uu</w:t>
      </w:r>
      <w:proofErr w:type="spellEnd"/>
      <w:r>
        <w:t xml:space="preserve"> operation in licensed band and the ACLR requirement specified in clause X shall apply for NR sidelink operation </w:t>
      </w:r>
      <w:r>
        <w:rPr>
          <w:noProof/>
        </w:rPr>
        <w:t>in unlicensed band.</w:t>
      </w:r>
    </w:p>
    <w:p w14:paraId="7ECE04B5" w14:textId="77777777" w:rsidR="00FE1F0E" w:rsidRPr="00FE1F0E" w:rsidRDefault="00FE1F0E" w:rsidP="00FE1F0E"/>
    <w:p w14:paraId="1596F880" w14:textId="46DC75AF" w:rsidR="00A737C6" w:rsidRDefault="00A737C6" w:rsidP="00A737C6">
      <w:pPr>
        <w:pStyle w:val="3"/>
        <w:ind w:left="1134" w:hanging="1134"/>
      </w:pPr>
      <w:bookmarkStart w:id="333" w:name="_Toc133515261"/>
      <w:r>
        <w:t>6</w:t>
      </w:r>
      <w:r w:rsidRPr="003C18B3">
        <w:t>.</w:t>
      </w:r>
      <w:r>
        <w:t>2</w:t>
      </w:r>
      <w:r w:rsidRPr="003C18B3">
        <w:t>.12</w:t>
      </w:r>
      <w:r w:rsidRPr="003C18B3">
        <w:tab/>
        <w:t>Spurious emission</w:t>
      </w:r>
      <w:r w:rsidR="001F1720">
        <w:t>s</w:t>
      </w:r>
      <w:r w:rsidRPr="003C18B3">
        <w:t xml:space="preserve"> </w:t>
      </w:r>
      <w:r w:rsidR="00D438F4" w:rsidRPr="003C18B3">
        <w:t xml:space="preserve">for </w:t>
      </w:r>
      <w:r w:rsidR="00D438F4" w:rsidRPr="00D438F4">
        <w:t>inter-band</w:t>
      </w:r>
      <w:r w:rsidR="00D438F4" w:rsidRPr="0087716F">
        <w:t xml:space="preserve"> con-current operation</w:t>
      </w:r>
      <w:bookmarkEnd w:id="333"/>
    </w:p>
    <w:p w14:paraId="3E18269E" w14:textId="77777777" w:rsidR="00FE1F0E" w:rsidRPr="002922AD" w:rsidRDefault="00FE1F0E" w:rsidP="00FE1F0E">
      <w:pPr>
        <w:rPr>
          <w:lang w:eastAsia="zh-CN"/>
        </w:rPr>
      </w:pPr>
      <w:r>
        <w:rPr>
          <w:rFonts w:hint="eastAsia"/>
          <w:lang w:eastAsia="zh-CN"/>
        </w:rPr>
        <w:t>T</w:t>
      </w:r>
      <w:r>
        <w:rPr>
          <w:lang w:eastAsia="zh-CN"/>
        </w:rPr>
        <w:t>he general spurious emission is not needed for inter-band con-current operation as the NR SL only defines spurious emission for non-current case.</w:t>
      </w:r>
    </w:p>
    <w:p w14:paraId="129BA259" w14:textId="77777777" w:rsidR="00FE1F0E" w:rsidRPr="00FE1F0E" w:rsidRDefault="00FE1F0E" w:rsidP="00FE1F0E"/>
    <w:p w14:paraId="5BC8146D" w14:textId="49C20E77" w:rsidR="00A737C6" w:rsidRDefault="00A737C6" w:rsidP="00A737C6">
      <w:pPr>
        <w:pStyle w:val="3"/>
        <w:ind w:left="1134" w:hanging="1134"/>
      </w:pPr>
      <w:bookmarkStart w:id="334" w:name="_Toc133515262"/>
      <w:r>
        <w:lastRenderedPageBreak/>
        <w:t>6</w:t>
      </w:r>
      <w:r w:rsidRPr="003C18B3">
        <w:t>.</w:t>
      </w:r>
      <w:r>
        <w:t>2</w:t>
      </w:r>
      <w:r w:rsidRPr="003C18B3">
        <w:t>.13</w:t>
      </w:r>
      <w:r w:rsidRPr="003C18B3">
        <w:tab/>
        <w:t xml:space="preserve">Spurious emission band UE co-existence </w:t>
      </w:r>
      <w:r w:rsidR="00D438F4" w:rsidRPr="003C18B3">
        <w:t xml:space="preserve">for </w:t>
      </w:r>
      <w:r w:rsidR="00D438F4" w:rsidRPr="00D438F4">
        <w:t>inter-band</w:t>
      </w:r>
      <w:r w:rsidR="00D438F4" w:rsidRPr="0087716F">
        <w:t xml:space="preserve"> con-current operation</w:t>
      </w:r>
      <w:bookmarkEnd w:id="334"/>
    </w:p>
    <w:p w14:paraId="70B975D1" w14:textId="77777777" w:rsidR="00FE1F0E" w:rsidRPr="00EE5A87" w:rsidRDefault="00FE1F0E" w:rsidP="00FE1F0E">
      <w:pPr>
        <w:pStyle w:val="af4"/>
        <w:rPr>
          <w:lang w:eastAsia="ko-KR"/>
        </w:rPr>
      </w:pPr>
      <w:r>
        <w:rPr>
          <w:rFonts w:hint="eastAsia"/>
          <w:lang w:eastAsia="ko-KR"/>
        </w:rPr>
        <w:t>It ha</w:t>
      </w:r>
      <w:r>
        <w:rPr>
          <w:lang w:eastAsia="ko-KR"/>
        </w:rPr>
        <w:t>s been agreed to r</w:t>
      </w:r>
      <w:r w:rsidRPr="00BC1645">
        <w:t>euse the inter band CA_n46-n78 co-existence requirement for con-current operation with Uu@78 + SL@n46</w:t>
      </w:r>
      <w:r>
        <w:t>.</w:t>
      </w:r>
    </w:p>
    <w:p w14:paraId="34B1D195" w14:textId="77777777" w:rsidR="00FE1F0E" w:rsidRPr="00FE1F0E" w:rsidRDefault="00FE1F0E" w:rsidP="00FE1F0E"/>
    <w:p w14:paraId="25C46FD8" w14:textId="1E46EC78" w:rsidR="00A737C6" w:rsidRPr="003C18B3" w:rsidRDefault="00A737C6" w:rsidP="00A737C6">
      <w:pPr>
        <w:pStyle w:val="3"/>
        <w:ind w:left="1134" w:hanging="1134"/>
      </w:pPr>
      <w:bookmarkStart w:id="335" w:name="_Toc133515263"/>
      <w:r>
        <w:t>6</w:t>
      </w:r>
      <w:r w:rsidRPr="003C18B3">
        <w:t>.</w:t>
      </w:r>
      <w:r>
        <w:t>2</w:t>
      </w:r>
      <w:r w:rsidRPr="003C18B3">
        <w:t>.14</w:t>
      </w:r>
      <w:r w:rsidRPr="003C18B3">
        <w:tab/>
        <w:t xml:space="preserve">Transmit intermodulation </w:t>
      </w:r>
      <w:r w:rsidR="00D438F4" w:rsidRPr="003C18B3">
        <w:t xml:space="preserve">for </w:t>
      </w:r>
      <w:r w:rsidR="00D438F4" w:rsidRPr="00D438F4">
        <w:t>inter-band</w:t>
      </w:r>
      <w:r w:rsidR="00D438F4" w:rsidRPr="0087716F">
        <w:t xml:space="preserve"> con-current operation</w:t>
      </w:r>
      <w:bookmarkEnd w:id="335"/>
    </w:p>
    <w:p w14:paraId="20561738"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21C587CD" w14:textId="77777777" w:rsidR="00FE1F0E" w:rsidRDefault="00FE1F0E" w:rsidP="00FE1F0E">
      <w:r w:rsidRPr="0026224C">
        <w:rPr>
          <w:noProof/>
        </w:rPr>
        <w:t xml:space="preserve">For the inter-band con-current operation, </w:t>
      </w:r>
      <w:r>
        <w:t xml:space="preserve">the requirements specified in TS 38.101-1 clause 6.5.4 shall apply for NR </w:t>
      </w:r>
      <w:proofErr w:type="spellStart"/>
      <w:r>
        <w:t>Uu</w:t>
      </w:r>
      <w:proofErr w:type="spellEnd"/>
      <w:r>
        <w:t xml:space="preserve"> operation in licensed band and the requirements specified in clause X shall apply for NR sidelink operation </w:t>
      </w:r>
      <w:r>
        <w:rPr>
          <w:noProof/>
        </w:rPr>
        <w:t>in unlicensed band.</w:t>
      </w:r>
    </w:p>
    <w:p w14:paraId="6656A7D3" w14:textId="77777777" w:rsidR="00DC0EE5" w:rsidRPr="00C77D86" w:rsidRDefault="00DC0EE5" w:rsidP="00DC0EE5">
      <w:pPr>
        <w:pStyle w:val="2"/>
      </w:pPr>
      <w:r w:rsidRPr="00C77D86">
        <w:t>6.</w:t>
      </w:r>
      <w:r>
        <w:t>3</w:t>
      </w:r>
      <w:r w:rsidRPr="00C77D86">
        <w:tab/>
        <w:t xml:space="preserve">Tx requirements for </w:t>
      </w:r>
      <w:r>
        <w:t>NR SL CA</w:t>
      </w:r>
      <w:r w:rsidRPr="00C77D86">
        <w:t xml:space="preserve"> operation</w:t>
      </w:r>
    </w:p>
    <w:p w14:paraId="25714583" w14:textId="77777777" w:rsidR="00DC0EE5" w:rsidRDefault="00DC0EE5" w:rsidP="00DC0EE5">
      <w:pPr>
        <w:pStyle w:val="3"/>
      </w:pPr>
      <w:r w:rsidRPr="00C77D86">
        <w:t>6.</w:t>
      </w:r>
      <w:r>
        <w:t>3</w:t>
      </w:r>
      <w:r w:rsidRPr="00C77D86">
        <w:t>.1</w:t>
      </w:r>
      <w:r w:rsidRPr="00C77D86">
        <w:tab/>
        <w:t xml:space="preserve">Maximum output power for </w:t>
      </w:r>
      <w:r>
        <w:t>NR SL CA</w:t>
      </w:r>
      <w:r w:rsidRPr="00C77D86">
        <w:t xml:space="preserve"> operation</w:t>
      </w:r>
    </w:p>
    <w:p w14:paraId="05846FBC" w14:textId="77777777" w:rsidR="00DC0EE5" w:rsidRPr="0087716F" w:rsidRDefault="00DC0EE5" w:rsidP="00DC0EE5">
      <w:pPr>
        <w:tabs>
          <w:tab w:val="left" w:pos="1985"/>
        </w:tabs>
        <w:spacing w:after="100" w:afterAutospacing="1"/>
        <w:rPr>
          <w:lang w:eastAsia="ko-KR"/>
        </w:rPr>
      </w:pPr>
      <w:r w:rsidRPr="0087716F">
        <w:rPr>
          <w:rFonts w:hint="eastAsia"/>
          <w:lang w:eastAsia="ko-KR"/>
        </w:rPr>
        <w:t xml:space="preserve">For the </w:t>
      </w:r>
      <w:r w:rsidRPr="0087716F">
        <w:rPr>
          <w:lang w:eastAsia="ko-KR"/>
        </w:rPr>
        <w:t>int</w:t>
      </w:r>
      <w:r>
        <w:rPr>
          <w:lang w:eastAsia="ko-KR"/>
        </w:rPr>
        <w:t xml:space="preserve">ra-band SL CA </w:t>
      </w:r>
      <w:r w:rsidRPr="0087716F">
        <w:rPr>
          <w:lang w:eastAsia="ko-KR"/>
        </w:rPr>
        <w:t xml:space="preserve">operation, the following NR </w:t>
      </w:r>
      <w:r>
        <w:rPr>
          <w:lang w:eastAsia="ko-KR"/>
        </w:rPr>
        <w:t>SL CA</w:t>
      </w:r>
      <w:r w:rsidRPr="0087716F">
        <w:rPr>
          <w:lang w:eastAsia="ko-KR"/>
        </w:rPr>
        <w:t xml:space="preserve"> UE </w:t>
      </w:r>
      <w:r w:rsidRPr="0087716F">
        <w:rPr>
          <w:rFonts w:cs="v5.0.0"/>
        </w:rPr>
        <w:t>Power Classes define the maximum output power for any transmission bandwidth within the channel bandwidth. The period of measurement shall be at least one sub frame (1ms).</w:t>
      </w:r>
    </w:p>
    <w:p w14:paraId="44BF3B2A" w14:textId="77777777" w:rsidR="00DC0EE5" w:rsidRPr="0087716F" w:rsidRDefault="00DC0EE5" w:rsidP="00DC0EE5">
      <w:pPr>
        <w:pStyle w:val="TH"/>
      </w:pPr>
      <w:r w:rsidRPr="0087716F">
        <w:t xml:space="preserve">Table </w:t>
      </w:r>
      <w:r>
        <w:rPr>
          <w:lang w:eastAsia="ko-KR"/>
        </w:rPr>
        <w:t>6</w:t>
      </w:r>
      <w:r w:rsidRPr="0087716F">
        <w:rPr>
          <w:rFonts w:hint="eastAsia"/>
          <w:lang w:eastAsia="zh-CN"/>
        </w:rPr>
        <w:t>.</w:t>
      </w:r>
      <w:r>
        <w:rPr>
          <w:lang w:eastAsia="zh-CN"/>
        </w:rPr>
        <w:t>3</w:t>
      </w:r>
      <w:r w:rsidRPr="0087716F">
        <w:rPr>
          <w:lang w:eastAsia="zh-CN"/>
        </w:rPr>
        <w:t>.1</w:t>
      </w:r>
      <w:r w:rsidRPr="0087716F">
        <w:rPr>
          <w:rFonts w:hint="eastAsia"/>
          <w:lang w:eastAsia="zh-CN"/>
        </w:rPr>
        <w:t>-1</w:t>
      </w:r>
      <w:r w:rsidRPr="0087716F">
        <w:t xml:space="preserve">: </w:t>
      </w:r>
      <w:r>
        <w:t xml:space="preserve">NR SL CA </w:t>
      </w:r>
      <w:r w:rsidRPr="0087716F">
        <w:t>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DC0EE5" w:rsidRPr="0087716F" w14:paraId="286F4DAF" w14:textId="77777777" w:rsidTr="00E4711C">
        <w:trPr>
          <w:trHeight w:val="881"/>
          <w:jc w:val="center"/>
        </w:trPr>
        <w:tc>
          <w:tcPr>
            <w:tcW w:w="1872" w:type="dxa"/>
            <w:vAlign w:val="center"/>
          </w:tcPr>
          <w:p w14:paraId="774D991D" w14:textId="77777777" w:rsidR="00DC0EE5" w:rsidRPr="0087716F" w:rsidRDefault="00DC0EE5" w:rsidP="00E4711C">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76F7EC16" w14:textId="77777777" w:rsidR="00DC0EE5" w:rsidRPr="0087716F" w:rsidRDefault="00DC0EE5" w:rsidP="00E4711C">
            <w:pPr>
              <w:pStyle w:val="TAH"/>
              <w:rPr>
                <w:rFonts w:cs="Arial"/>
              </w:rPr>
            </w:pPr>
            <w:r w:rsidRPr="0087716F">
              <w:rPr>
                <w:rFonts w:cs="Arial"/>
              </w:rPr>
              <w:t>Class 1 (dBm)</w:t>
            </w:r>
          </w:p>
        </w:tc>
        <w:tc>
          <w:tcPr>
            <w:tcW w:w="1001" w:type="dxa"/>
          </w:tcPr>
          <w:p w14:paraId="20290041" w14:textId="77777777" w:rsidR="00DC0EE5" w:rsidRPr="0087716F" w:rsidRDefault="00DC0EE5" w:rsidP="00E4711C">
            <w:pPr>
              <w:pStyle w:val="TAH"/>
              <w:rPr>
                <w:rFonts w:cs="Arial"/>
              </w:rPr>
            </w:pPr>
            <w:r w:rsidRPr="0087716F">
              <w:rPr>
                <w:rFonts w:cs="Arial"/>
              </w:rPr>
              <w:t>Tolerance (dB)</w:t>
            </w:r>
          </w:p>
        </w:tc>
        <w:tc>
          <w:tcPr>
            <w:tcW w:w="826" w:type="dxa"/>
          </w:tcPr>
          <w:p w14:paraId="5FFB859E" w14:textId="77777777" w:rsidR="00DC0EE5" w:rsidRPr="0087716F" w:rsidRDefault="00DC0EE5" w:rsidP="00E4711C">
            <w:pPr>
              <w:pStyle w:val="TAH"/>
              <w:rPr>
                <w:rFonts w:cs="Arial"/>
              </w:rPr>
            </w:pPr>
            <w:r w:rsidRPr="0087716F">
              <w:rPr>
                <w:rFonts w:cs="Arial"/>
              </w:rPr>
              <w:t>Class 2 (dBm)</w:t>
            </w:r>
          </w:p>
        </w:tc>
        <w:tc>
          <w:tcPr>
            <w:tcW w:w="1008" w:type="dxa"/>
          </w:tcPr>
          <w:p w14:paraId="4F41ED97" w14:textId="77777777" w:rsidR="00DC0EE5" w:rsidRPr="0087716F" w:rsidRDefault="00DC0EE5" w:rsidP="00E4711C">
            <w:pPr>
              <w:pStyle w:val="TAH"/>
              <w:rPr>
                <w:rFonts w:cs="Arial"/>
              </w:rPr>
            </w:pPr>
            <w:r w:rsidRPr="0087716F">
              <w:rPr>
                <w:rFonts w:cs="Arial"/>
              </w:rPr>
              <w:t>Tolerance (dB)</w:t>
            </w:r>
          </w:p>
        </w:tc>
        <w:tc>
          <w:tcPr>
            <w:tcW w:w="800" w:type="dxa"/>
          </w:tcPr>
          <w:p w14:paraId="2F44A8FA" w14:textId="77777777" w:rsidR="00DC0EE5" w:rsidRPr="0087716F" w:rsidRDefault="00DC0EE5" w:rsidP="00E4711C">
            <w:pPr>
              <w:pStyle w:val="TAH"/>
              <w:rPr>
                <w:rFonts w:cs="Arial"/>
              </w:rPr>
            </w:pPr>
            <w:r w:rsidRPr="0087716F">
              <w:rPr>
                <w:rFonts w:cs="Arial"/>
              </w:rPr>
              <w:t>Class 3 (dBm)</w:t>
            </w:r>
          </w:p>
        </w:tc>
        <w:tc>
          <w:tcPr>
            <w:tcW w:w="1019" w:type="dxa"/>
          </w:tcPr>
          <w:p w14:paraId="7813409B" w14:textId="77777777" w:rsidR="00DC0EE5" w:rsidRPr="0087716F" w:rsidRDefault="00DC0EE5" w:rsidP="00E4711C">
            <w:pPr>
              <w:pStyle w:val="TAH"/>
              <w:rPr>
                <w:rFonts w:cs="Arial"/>
              </w:rPr>
            </w:pPr>
            <w:r w:rsidRPr="0087716F">
              <w:rPr>
                <w:rFonts w:cs="Arial"/>
              </w:rPr>
              <w:t>Tolerance (dB)</w:t>
            </w:r>
          </w:p>
        </w:tc>
        <w:tc>
          <w:tcPr>
            <w:tcW w:w="795" w:type="dxa"/>
          </w:tcPr>
          <w:p w14:paraId="15A26695" w14:textId="77777777" w:rsidR="00DC0EE5" w:rsidRPr="0087716F" w:rsidRDefault="00DC0EE5" w:rsidP="00E4711C">
            <w:pPr>
              <w:pStyle w:val="TAH"/>
              <w:rPr>
                <w:rFonts w:cs="Arial"/>
              </w:rPr>
            </w:pPr>
            <w:r w:rsidRPr="0087716F">
              <w:rPr>
                <w:rFonts w:cs="Arial"/>
              </w:rPr>
              <w:t>Class 4 (dBm)</w:t>
            </w:r>
          </w:p>
        </w:tc>
        <w:tc>
          <w:tcPr>
            <w:tcW w:w="997" w:type="dxa"/>
          </w:tcPr>
          <w:p w14:paraId="124627BE" w14:textId="77777777" w:rsidR="00DC0EE5" w:rsidRPr="0087716F" w:rsidRDefault="00DC0EE5" w:rsidP="00E4711C">
            <w:pPr>
              <w:pStyle w:val="TAH"/>
              <w:rPr>
                <w:rFonts w:cs="Arial"/>
              </w:rPr>
            </w:pPr>
            <w:r w:rsidRPr="0087716F">
              <w:rPr>
                <w:rFonts w:cs="Arial"/>
              </w:rPr>
              <w:t>Tolerance (dB)</w:t>
            </w:r>
          </w:p>
        </w:tc>
      </w:tr>
      <w:tr w:rsidR="00DC0EE5" w:rsidRPr="0087716F" w14:paraId="0DAEC2F1" w14:textId="77777777" w:rsidTr="00E4711C">
        <w:trPr>
          <w:trHeight w:val="560"/>
          <w:jc w:val="center"/>
        </w:trPr>
        <w:tc>
          <w:tcPr>
            <w:tcW w:w="1872" w:type="dxa"/>
            <w:vAlign w:val="center"/>
          </w:tcPr>
          <w:p w14:paraId="51040C1D" w14:textId="77777777" w:rsidR="00DC0EE5" w:rsidRPr="0087716F" w:rsidRDefault="00DC0EE5" w:rsidP="00E4711C">
            <w:pPr>
              <w:pStyle w:val="TAC"/>
              <w:rPr>
                <w:rFonts w:cs="Arial"/>
                <w:lang w:val="en-US"/>
              </w:rPr>
            </w:pPr>
            <w:r w:rsidRPr="0087716F">
              <w:rPr>
                <w:rFonts w:cs="Arial"/>
                <w:lang w:val="en-US"/>
              </w:rPr>
              <w:t>V2X_n</w:t>
            </w:r>
            <w:r>
              <w:rPr>
                <w:rFonts w:cs="Arial"/>
                <w:lang w:val="en-US"/>
              </w:rPr>
              <w:t>47B</w:t>
            </w:r>
          </w:p>
        </w:tc>
        <w:tc>
          <w:tcPr>
            <w:tcW w:w="835" w:type="dxa"/>
          </w:tcPr>
          <w:p w14:paraId="235190B3" w14:textId="77777777" w:rsidR="00DC0EE5" w:rsidRPr="0087716F" w:rsidRDefault="00DC0EE5" w:rsidP="00E4711C">
            <w:pPr>
              <w:pStyle w:val="TAC"/>
              <w:rPr>
                <w:rFonts w:cs="Arial"/>
              </w:rPr>
            </w:pPr>
          </w:p>
        </w:tc>
        <w:tc>
          <w:tcPr>
            <w:tcW w:w="1001" w:type="dxa"/>
          </w:tcPr>
          <w:p w14:paraId="0B28E68B" w14:textId="77777777" w:rsidR="00DC0EE5" w:rsidRPr="0087716F" w:rsidRDefault="00DC0EE5" w:rsidP="00E4711C">
            <w:pPr>
              <w:pStyle w:val="TAC"/>
              <w:rPr>
                <w:rFonts w:cs="Arial"/>
              </w:rPr>
            </w:pPr>
          </w:p>
        </w:tc>
        <w:tc>
          <w:tcPr>
            <w:tcW w:w="826" w:type="dxa"/>
          </w:tcPr>
          <w:p w14:paraId="3B2108DC" w14:textId="77777777" w:rsidR="00DC0EE5" w:rsidRPr="0087716F" w:rsidRDefault="00DC0EE5" w:rsidP="00E4711C">
            <w:pPr>
              <w:pStyle w:val="TAC"/>
              <w:rPr>
                <w:rFonts w:cs="Arial"/>
                <w:lang w:eastAsia="ko-KR"/>
              </w:rPr>
            </w:pPr>
          </w:p>
        </w:tc>
        <w:tc>
          <w:tcPr>
            <w:tcW w:w="1008" w:type="dxa"/>
          </w:tcPr>
          <w:p w14:paraId="7D5DB9C2" w14:textId="77777777" w:rsidR="00DC0EE5" w:rsidRPr="0087716F" w:rsidRDefault="00DC0EE5" w:rsidP="00E4711C">
            <w:pPr>
              <w:pStyle w:val="TAC"/>
              <w:rPr>
                <w:rFonts w:cs="Arial"/>
              </w:rPr>
            </w:pPr>
          </w:p>
        </w:tc>
        <w:tc>
          <w:tcPr>
            <w:tcW w:w="800" w:type="dxa"/>
            <w:vAlign w:val="center"/>
          </w:tcPr>
          <w:p w14:paraId="0FAC3F84" w14:textId="77777777" w:rsidR="00DC0EE5" w:rsidRPr="0087716F" w:rsidRDefault="00DC0EE5" w:rsidP="00E4711C">
            <w:pPr>
              <w:pStyle w:val="TAC"/>
              <w:rPr>
                <w:rFonts w:cs="Arial"/>
                <w:lang w:eastAsia="ko-KR"/>
              </w:rPr>
            </w:pPr>
            <w:r w:rsidRPr="0087716F">
              <w:rPr>
                <w:rFonts w:cs="Arial" w:hint="eastAsia"/>
                <w:lang w:eastAsia="ko-KR"/>
              </w:rPr>
              <w:t>23</w:t>
            </w:r>
          </w:p>
        </w:tc>
        <w:tc>
          <w:tcPr>
            <w:tcW w:w="1019" w:type="dxa"/>
            <w:vAlign w:val="center"/>
          </w:tcPr>
          <w:p w14:paraId="5E0D5E21" w14:textId="77777777" w:rsidR="00DC0EE5" w:rsidRPr="0087716F" w:rsidRDefault="00DC0EE5" w:rsidP="00E4711C">
            <w:pPr>
              <w:pStyle w:val="TAC"/>
              <w:rPr>
                <w:rFonts w:cs="Arial"/>
              </w:rPr>
            </w:pPr>
            <w:r w:rsidRPr="0087716F">
              <w:rPr>
                <w:rFonts w:cs="Arial"/>
              </w:rPr>
              <w:t>+2/-3</w:t>
            </w:r>
            <w:r>
              <w:rPr>
                <w:rFonts w:cs="Arial"/>
                <w:vertAlign w:val="superscript"/>
              </w:rPr>
              <w:t>3</w:t>
            </w:r>
          </w:p>
        </w:tc>
        <w:tc>
          <w:tcPr>
            <w:tcW w:w="795" w:type="dxa"/>
          </w:tcPr>
          <w:p w14:paraId="41E0F426" w14:textId="77777777" w:rsidR="00DC0EE5" w:rsidRPr="0087716F" w:rsidRDefault="00DC0EE5" w:rsidP="00E4711C">
            <w:pPr>
              <w:pStyle w:val="TAC"/>
              <w:rPr>
                <w:rFonts w:cs="Arial"/>
              </w:rPr>
            </w:pPr>
          </w:p>
        </w:tc>
        <w:tc>
          <w:tcPr>
            <w:tcW w:w="997" w:type="dxa"/>
          </w:tcPr>
          <w:p w14:paraId="6E033FAD" w14:textId="77777777" w:rsidR="00DC0EE5" w:rsidRPr="0087716F" w:rsidRDefault="00DC0EE5" w:rsidP="00E4711C">
            <w:pPr>
              <w:pStyle w:val="TAC"/>
              <w:rPr>
                <w:rFonts w:cs="Arial"/>
              </w:rPr>
            </w:pPr>
          </w:p>
        </w:tc>
      </w:tr>
      <w:tr w:rsidR="00DC0EE5" w:rsidRPr="0087716F" w14:paraId="59EE2ABC" w14:textId="77777777" w:rsidTr="00E4711C">
        <w:trPr>
          <w:trHeight w:val="662"/>
          <w:jc w:val="center"/>
        </w:trPr>
        <w:tc>
          <w:tcPr>
            <w:tcW w:w="9153" w:type="dxa"/>
            <w:gridSpan w:val="9"/>
            <w:vAlign w:val="center"/>
          </w:tcPr>
          <w:p w14:paraId="04794B08" w14:textId="77777777" w:rsidR="00DC0EE5" w:rsidRPr="0087716F" w:rsidRDefault="00DC0EE5" w:rsidP="00E4711C">
            <w:pPr>
              <w:pStyle w:val="TAN"/>
              <w:rPr>
                <w:rFonts w:cs="Arial"/>
              </w:rPr>
            </w:pPr>
            <w:r w:rsidRPr="0087716F">
              <w:rPr>
                <w:rFonts w:cs="Arial"/>
              </w:rPr>
              <w:t xml:space="preserve">NOTE 1: </w:t>
            </w:r>
            <w:proofErr w:type="spellStart"/>
            <w:r w:rsidRPr="0087716F">
              <w:rPr>
                <w:rFonts w:cs="Arial"/>
              </w:rPr>
              <w:t>P</w:t>
            </w:r>
            <w:r w:rsidRPr="0087716F">
              <w:rPr>
                <w:rFonts w:cs="Arial"/>
                <w:vertAlign w:val="subscript"/>
              </w:rPr>
              <w:t>PowerClass</w:t>
            </w:r>
            <w:proofErr w:type="spellEnd"/>
            <w:r w:rsidRPr="0087716F">
              <w:rPr>
                <w:rFonts w:cs="Arial"/>
              </w:rPr>
              <w:t xml:space="preserve"> is the maximum UE power specified without </w:t>
            </w:r>
            <w:proofErr w:type="gramStart"/>
            <w:r w:rsidRPr="0087716F">
              <w:rPr>
                <w:rFonts w:cs="Arial"/>
              </w:rPr>
              <w:t>taking into account</w:t>
            </w:r>
            <w:proofErr w:type="gramEnd"/>
            <w:r w:rsidRPr="0087716F">
              <w:rPr>
                <w:rFonts w:cs="Arial"/>
              </w:rPr>
              <w:t xml:space="preserve"> the tolerance</w:t>
            </w:r>
            <w:r w:rsidRPr="0087716F">
              <w:rPr>
                <w:rFonts w:cs="Arial" w:hint="eastAsia"/>
              </w:rPr>
              <w:t xml:space="preserve"> </w:t>
            </w:r>
          </w:p>
          <w:p w14:paraId="3C401D37" w14:textId="77777777" w:rsidR="00DC0EE5" w:rsidRPr="0087716F" w:rsidRDefault="00DC0EE5" w:rsidP="00E4711C">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 xml:space="preserve">the maximum power requirement </w:t>
            </w:r>
            <w:proofErr w:type="gramStart"/>
            <w:r w:rsidRPr="0087716F">
              <w:rPr>
                <w:rFonts w:cs="Arial"/>
              </w:rPr>
              <w:t>apply</w:t>
            </w:r>
            <w:proofErr w:type="gramEnd"/>
            <w:r w:rsidRPr="0087716F">
              <w:rPr>
                <w:rFonts w:cs="Arial"/>
              </w:rPr>
              <w:t xml:space="preserve"> to the total transmitted power over all component carriers (per UE).</w:t>
            </w:r>
          </w:p>
          <w:p w14:paraId="02ADA060" w14:textId="77777777" w:rsidR="00DC0EE5" w:rsidRPr="0087716F" w:rsidRDefault="00DC0EE5" w:rsidP="00E4711C">
            <w:pPr>
              <w:pStyle w:val="TAN"/>
              <w:rPr>
                <w:rFonts w:cs="Arial"/>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xml:space="preserve">) confined within </w:t>
            </w:r>
            <w:proofErr w:type="spellStart"/>
            <w:r w:rsidRPr="0087716F">
              <w:rPr>
                <w:rFonts w:cs="Arial"/>
              </w:rPr>
              <w:t>F</w:t>
            </w:r>
            <w:r w:rsidRPr="0087716F">
              <w:rPr>
                <w:rFonts w:cs="Arial"/>
                <w:vertAlign w:val="subscript"/>
              </w:rPr>
              <w:t>UL_low</w:t>
            </w:r>
            <w:proofErr w:type="spellEnd"/>
            <w:r w:rsidRPr="0087716F">
              <w:rPr>
                <w:rFonts w:cs="Arial"/>
              </w:rPr>
              <w:t xml:space="preserve"> and </w:t>
            </w:r>
            <w:proofErr w:type="spellStart"/>
            <w:r w:rsidRPr="0087716F">
              <w:rPr>
                <w:rFonts w:cs="Arial"/>
              </w:rPr>
              <w:t>F</w:t>
            </w:r>
            <w:r w:rsidRPr="0087716F">
              <w:rPr>
                <w:rFonts w:cs="Arial"/>
                <w:vertAlign w:val="subscript"/>
              </w:rPr>
              <w:t>UL_low</w:t>
            </w:r>
            <w:proofErr w:type="spellEnd"/>
            <w:r w:rsidRPr="0087716F">
              <w:rPr>
                <w:rFonts w:cs="Arial"/>
                <w:vertAlign w:val="subscript"/>
              </w:rPr>
              <w:t xml:space="preserve"> </w:t>
            </w:r>
            <w:r w:rsidRPr="0087716F">
              <w:rPr>
                <w:rFonts w:cs="Arial"/>
              </w:rPr>
              <w:t xml:space="preserve">+ 4 MHz or </w:t>
            </w:r>
            <w:proofErr w:type="spellStart"/>
            <w:r w:rsidRPr="0087716F">
              <w:rPr>
                <w:rFonts w:cs="Arial"/>
              </w:rPr>
              <w:t>F</w:t>
            </w:r>
            <w:r w:rsidRPr="0087716F">
              <w:rPr>
                <w:rFonts w:cs="Arial"/>
                <w:vertAlign w:val="subscript"/>
              </w:rPr>
              <w:t>UL_high</w:t>
            </w:r>
            <w:proofErr w:type="spellEnd"/>
            <w:r w:rsidRPr="0087716F">
              <w:rPr>
                <w:rFonts w:cs="Arial"/>
              </w:rPr>
              <w:t xml:space="preserve"> – 4 MHz and </w:t>
            </w:r>
            <w:proofErr w:type="spellStart"/>
            <w:r w:rsidRPr="0087716F">
              <w:rPr>
                <w:rFonts w:cs="Arial"/>
              </w:rPr>
              <w:t>F</w:t>
            </w:r>
            <w:r w:rsidRPr="0087716F">
              <w:rPr>
                <w:rFonts w:cs="Arial"/>
                <w:vertAlign w:val="subscript"/>
              </w:rPr>
              <w:t>UL_high</w:t>
            </w:r>
            <w:proofErr w:type="spellEnd"/>
            <w:r w:rsidRPr="0087716F">
              <w:rPr>
                <w:rFonts w:cs="Arial"/>
              </w:rPr>
              <w:t>, the maximum output power requirement is relaxed by reducing the lower tolerance limit by 1.5 dB</w:t>
            </w:r>
          </w:p>
        </w:tc>
      </w:tr>
    </w:tbl>
    <w:p w14:paraId="20EA606B" w14:textId="77777777" w:rsidR="00DC0EE5" w:rsidRPr="004E0538" w:rsidRDefault="00DC0EE5" w:rsidP="00DC0EE5"/>
    <w:p w14:paraId="5A81A57D" w14:textId="77777777" w:rsidR="00DC0EE5" w:rsidRDefault="00DC0EE5" w:rsidP="00DC0EE5">
      <w:pPr>
        <w:pStyle w:val="3"/>
      </w:pPr>
      <w:r w:rsidRPr="00C77D86">
        <w:t>6.</w:t>
      </w:r>
      <w:r>
        <w:t>3</w:t>
      </w:r>
      <w:r w:rsidRPr="00C77D86">
        <w:t>.2</w:t>
      </w:r>
      <w:r w:rsidRPr="00C77D86">
        <w:tab/>
        <w:t xml:space="preserve">UE maximum output power reduction for </w:t>
      </w:r>
      <w:r>
        <w:t>NR SL CA</w:t>
      </w:r>
      <w:r w:rsidRPr="00C77D86">
        <w:t xml:space="preserve"> operation</w:t>
      </w:r>
    </w:p>
    <w:p w14:paraId="3AB6843A" w14:textId="77777777" w:rsidR="00DC0EE5" w:rsidRPr="00CD3987" w:rsidRDefault="00DC0EE5" w:rsidP="00DC0EE5">
      <w:pPr>
        <w:rPr>
          <w:lang w:val="en-US" w:eastAsia="zh-CN"/>
        </w:rPr>
      </w:pPr>
      <w:r w:rsidRPr="00CD3987">
        <w:rPr>
          <w:lang w:val="en-US" w:eastAsia="zh-CN"/>
        </w:rPr>
        <w:t>For basic parameters, reuse the simulation assumptions in TR38.785 (Rel-17 enhanced NR sidelink). Other constraints for PSCCH/PSSCH/PSFCH/S-SSB can be assumed based on current RAN1’s agreement.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DC0EE5" w:rsidRPr="00337934" w14:paraId="62536560" w14:textId="77777777" w:rsidTr="00E4711C">
        <w:trPr>
          <w:trHeight w:val="238"/>
          <w:jc w:val="center"/>
        </w:trPr>
        <w:tc>
          <w:tcPr>
            <w:tcW w:w="1957" w:type="pct"/>
            <w:shd w:val="clear" w:color="auto" w:fill="auto"/>
          </w:tcPr>
          <w:p w14:paraId="06FB7A6B"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proofErr w:type="spellStart"/>
            <w:r w:rsidRPr="00337934">
              <w:rPr>
                <w:color w:val="000000"/>
                <w:szCs w:val="18"/>
              </w:rPr>
              <w:lastRenderedPageBreak/>
              <w:t>Center</w:t>
            </w:r>
            <w:proofErr w:type="spellEnd"/>
            <w:r w:rsidRPr="00337934">
              <w:rPr>
                <w:color w:val="000000"/>
                <w:szCs w:val="18"/>
              </w:rPr>
              <w:t xml:space="preserve"> frequency</w:t>
            </w:r>
          </w:p>
        </w:tc>
        <w:tc>
          <w:tcPr>
            <w:tcW w:w="3043" w:type="pct"/>
            <w:shd w:val="clear" w:color="auto" w:fill="auto"/>
          </w:tcPr>
          <w:p w14:paraId="78940A13"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5.</w:t>
            </w:r>
            <w:r>
              <w:rPr>
                <w:szCs w:val="18"/>
              </w:rPr>
              <w:t>9</w:t>
            </w:r>
            <w:r w:rsidRPr="00337934">
              <w:rPr>
                <w:color w:val="000000"/>
                <w:szCs w:val="18"/>
              </w:rPr>
              <w:t>GHz</w:t>
            </w:r>
          </w:p>
        </w:tc>
      </w:tr>
      <w:tr w:rsidR="00DC0EE5" w:rsidRPr="00337934" w14:paraId="76FC03EF" w14:textId="77777777" w:rsidTr="00E4711C">
        <w:trPr>
          <w:trHeight w:val="240"/>
          <w:jc w:val="center"/>
        </w:trPr>
        <w:tc>
          <w:tcPr>
            <w:tcW w:w="1957" w:type="pct"/>
            <w:shd w:val="clear" w:color="auto" w:fill="auto"/>
          </w:tcPr>
          <w:p w14:paraId="3464F210"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 xml:space="preserve">Bandwidth </w:t>
            </w:r>
          </w:p>
        </w:tc>
        <w:tc>
          <w:tcPr>
            <w:tcW w:w="3043" w:type="pct"/>
            <w:shd w:val="clear" w:color="auto" w:fill="auto"/>
          </w:tcPr>
          <w:p w14:paraId="1FA70FA7"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per CC: 10/20/30/40MHz</w:t>
            </w:r>
          </w:p>
          <w:p w14:paraId="67104A37"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Aggregated CBW: Table 5.2.3-1 (up to 70MHz CBW)</w:t>
            </w:r>
          </w:p>
        </w:tc>
      </w:tr>
      <w:tr w:rsidR="00DC0EE5" w:rsidRPr="00337934" w14:paraId="019C57F3" w14:textId="77777777" w:rsidTr="00E4711C">
        <w:trPr>
          <w:trHeight w:val="274"/>
          <w:jc w:val="center"/>
        </w:trPr>
        <w:tc>
          <w:tcPr>
            <w:tcW w:w="1957" w:type="pct"/>
            <w:shd w:val="clear" w:color="auto" w:fill="auto"/>
          </w:tcPr>
          <w:p w14:paraId="3D2FCD81"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Maximum output power for aggregated CBW</w:t>
            </w:r>
          </w:p>
        </w:tc>
        <w:tc>
          <w:tcPr>
            <w:tcW w:w="3043" w:type="pct"/>
            <w:shd w:val="clear" w:color="auto" w:fill="auto"/>
          </w:tcPr>
          <w:p w14:paraId="6DEB9412"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23dBm</w:t>
            </w:r>
          </w:p>
        </w:tc>
      </w:tr>
      <w:tr w:rsidR="00DC0EE5" w:rsidRPr="00337934" w14:paraId="16154571" w14:textId="77777777" w:rsidTr="00E4711C">
        <w:trPr>
          <w:trHeight w:val="265"/>
          <w:jc w:val="center"/>
        </w:trPr>
        <w:tc>
          <w:tcPr>
            <w:tcW w:w="1957" w:type="pct"/>
            <w:shd w:val="clear" w:color="auto" w:fill="auto"/>
          </w:tcPr>
          <w:p w14:paraId="65E6BDD9"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Numerology</w:t>
            </w:r>
          </w:p>
        </w:tc>
        <w:tc>
          <w:tcPr>
            <w:tcW w:w="3043" w:type="pct"/>
            <w:shd w:val="clear" w:color="auto" w:fill="auto"/>
          </w:tcPr>
          <w:p w14:paraId="600E0CFE"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15 kHz/30kHz/60kHz</w:t>
            </w:r>
          </w:p>
        </w:tc>
      </w:tr>
      <w:tr w:rsidR="00DC0EE5" w:rsidRPr="00337934" w14:paraId="6B967057" w14:textId="77777777" w:rsidTr="00E4711C">
        <w:trPr>
          <w:trHeight w:val="282"/>
          <w:jc w:val="center"/>
        </w:trPr>
        <w:tc>
          <w:tcPr>
            <w:tcW w:w="1957" w:type="pct"/>
            <w:shd w:val="clear" w:color="auto" w:fill="auto"/>
          </w:tcPr>
          <w:p w14:paraId="4915B95F"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Modulation per CC</w:t>
            </w:r>
          </w:p>
        </w:tc>
        <w:tc>
          <w:tcPr>
            <w:tcW w:w="3043" w:type="pct"/>
            <w:shd w:val="clear" w:color="auto" w:fill="auto"/>
          </w:tcPr>
          <w:p w14:paraId="617549A0"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QPSK/16QAM/64QAM/256QAM</w:t>
            </w:r>
          </w:p>
        </w:tc>
      </w:tr>
      <w:tr w:rsidR="00DC0EE5" w:rsidRPr="00337934" w14:paraId="523A6F6E" w14:textId="77777777" w:rsidTr="00E4711C">
        <w:trPr>
          <w:trHeight w:val="287"/>
          <w:jc w:val="center"/>
        </w:trPr>
        <w:tc>
          <w:tcPr>
            <w:tcW w:w="1957" w:type="pct"/>
            <w:shd w:val="clear" w:color="auto" w:fill="auto"/>
          </w:tcPr>
          <w:p w14:paraId="0560A50E"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Waveform</w:t>
            </w:r>
          </w:p>
        </w:tc>
        <w:tc>
          <w:tcPr>
            <w:tcW w:w="3043" w:type="pct"/>
            <w:shd w:val="clear" w:color="auto" w:fill="auto"/>
          </w:tcPr>
          <w:p w14:paraId="67A8CFD8"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CP-OFDM</w:t>
            </w:r>
          </w:p>
        </w:tc>
      </w:tr>
      <w:tr w:rsidR="00DC0EE5" w:rsidRPr="00337934" w14:paraId="70A9474B" w14:textId="77777777" w:rsidTr="00E4711C">
        <w:trPr>
          <w:trHeight w:val="262"/>
          <w:jc w:val="center"/>
        </w:trPr>
        <w:tc>
          <w:tcPr>
            <w:tcW w:w="1957" w:type="pct"/>
            <w:shd w:val="clear" w:color="auto" w:fill="auto"/>
          </w:tcPr>
          <w:p w14:paraId="26D1A043"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Carrier leakage</w:t>
            </w:r>
          </w:p>
        </w:tc>
        <w:tc>
          <w:tcPr>
            <w:tcW w:w="3043" w:type="pct"/>
            <w:shd w:val="clear" w:color="auto" w:fill="auto"/>
          </w:tcPr>
          <w:p w14:paraId="52FDE0E3" w14:textId="10208EB8" w:rsidR="00DC0EE5" w:rsidRPr="00BC2905" w:rsidRDefault="00BC2905" w:rsidP="00E4711C">
            <w:pPr>
              <w:keepNext/>
              <w:keepLines/>
              <w:pBdr>
                <w:top w:val="nil"/>
                <w:left w:val="nil"/>
                <w:bottom w:val="nil"/>
                <w:right w:val="nil"/>
                <w:between w:val="nil"/>
              </w:pBdr>
              <w:spacing w:after="0"/>
              <w:jc w:val="center"/>
              <w:rPr>
                <w:color w:val="000000"/>
                <w:szCs w:val="18"/>
              </w:rPr>
            </w:pPr>
            <w:r w:rsidRPr="00BC2905">
              <w:rPr>
                <w:color w:val="000000"/>
                <w:szCs w:val="18"/>
              </w:rPr>
              <w:t>34dBc</w:t>
            </w:r>
          </w:p>
        </w:tc>
      </w:tr>
      <w:tr w:rsidR="00DC0EE5" w:rsidRPr="00337934" w14:paraId="503DBB32" w14:textId="77777777" w:rsidTr="00E4711C">
        <w:trPr>
          <w:trHeight w:val="281"/>
          <w:jc w:val="center"/>
        </w:trPr>
        <w:tc>
          <w:tcPr>
            <w:tcW w:w="1957" w:type="pct"/>
            <w:shd w:val="clear" w:color="auto" w:fill="auto"/>
          </w:tcPr>
          <w:p w14:paraId="2920F87E"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IQ image</w:t>
            </w:r>
          </w:p>
        </w:tc>
        <w:tc>
          <w:tcPr>
            <w:tcW w:w="3043" w:type="pct"/>
            <w:shd w:val="clear" w:color="auto" w:fill="auto"/>
          </w:tcPr>
          <w:p w14:paraId="70E9B125"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25dBc</w:t>
            </w:r>
          </w:p>
        </w:tc>
      </w:tr>
      <w:tr w:rsidR="00DC0EE5" w:rsidRPr="00337934" w14:paraId="3DD05089" w14:textId="77777777" w:rsidTr="00E4711C">
        <w:trPr>
          <w:trHeight w:val="256"/>
          <w:jc w:val="center"/>
        </w:trPr>
        <w:tc>
          <w:tcPr>
            <w:tcW w:w="1957" w:type="pct"/>
            <w:shd w:val="clear" w:color="auto" w:fill="auto"/>
          </w:tcPr>
          <w:p w14:paraId="6B435696"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CIM3</w:t>
            </w:r>
          </w:p>
        </w:tc>
        <w:tc>
          <w:tcPr>
            <w:tcW w:w="3043" w:type="pct"/>
            <w:shd w:val="clear" w:color="auto" w:fill="auto"/>
          </w:tcPr>
          <w:p w14:paraId="51081311" w14:textId="17F7024A"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60dBc</w:t>
            </w:r>
          </w:p>
        </w:tc>
      </w:tr>
      <w:tr w:rsidR="00DC0EE5" w:rsidRPr="00337934" w14:paraId="20675562" w14:textId="77777777" w:rsidTr="00E4711C">
        <w:trPr>
          <w:trHeight w:val="479"/>
          <w:jc w:val="center"/>
        </w:trPr>
        <w:tc>
          <w:tcPr>
            <w:tcW w:w="1957" w:type="pct"/>
            <w:shd w:val="clear" w:color="auto" w:fill="auto"/>
          </w:tcPr>
          <w:p w14:paraId="7BAE7E0B"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PA calibration</w:t>
            </w:r>
          </w:p>
        </w:tc>
        <w:tc>
          <w:tcPr>
            <w:tcW w:w="3043" w:type="pct"/>
            <w:shd w:val="clear" w:color="auto" w:fill="auto"/>
          </w:tcPr>
          <w:p w14:paraId="702669DF" w14:textId="7A1F9EE1" w:rsidR="00DC0EE5" w:rsidRPr="00337934" w:rsidRDefault="00DC0EE5" w:rsidP="00E4711C">
            <w:pPr>
              <w:keepNext/>
              <w:keepLines/>
              <w:pBdr>
                <w:top w:val="nil"/>
                <w:left w:val="nil"/>
                <w:bottom w:val="nil"/>
                <w:right w:val="nil"/>
                <w:between w:val="nil"/>
              </w:pBdr>
              <w:spacing w:after="0"/>
              <w:rPr>
                <w:color w:val="000000"/>
                <w:szCs w:val="18"/>
              </w:rPr>
            </w:pPr>
            <w:r w:rsidRPr="00337934">
              <w:rPr>
                <w:color w:val="000000"/>
                <w:szCs w:val="18"/>
              </w:rPr>
              <w:t xml:space="preserve">PA calibrated to deliver </w:t>
            </w:r>
            <w:r w:rsidR="00BC2905">
              <w:rPr>
                <w:color w:val="000000"/>
                <w:szCs w:val="18"/>
              </w:rPr>
              <w:t xml:space="preserve">30dBc </w:t>
            </w:r>
            <w:r w:rsidRPr="00337934">
              <w:rPr>
                <w:color w:val="000000"/>
                <w:szCs w:val="18"/>
              </w:rPr>
              <w:t>ACLR for a fully allocated RBs in 20MHz QPSK DFT- S-OFDM waveform at 1 dB MPR.</w:t>
            </w:r>
          </w:p>
          <w:p w14:paraId="0CB89636" w14:textId="77777777" w:rsidR="00DC0EE5" w:rsidRPr="00337934" w:rsidRDefault="00DC0EE5" w:rsidP="00E4711C">
            <w:pPr>
              <w:keepNext/>
              <w:keepLines/>
              <w:pBdr>
                <w:top w:val="nil"/>
                <w:left w:val="nil"/>
                <w:bottom w:val="nil"/>
                <w:right w:val="nil"/>
                <w:between w:val="nil"/>
              </w:pBdr>
              <w:spacing w:after="0"/>
              <w:rPr>
                <w:b/>
                <w:color w:val="000000"/>
                <w:szCs w:val="18"/>
              </w:rPr>
            </w:pPr>
            <w:r w:rsidRPr="00337934">
              <w:rPr>
                <w:color w:val="000000"/>
                <w:szCs w:val="18"/>
              </w:rPr>
              <w:t>This is based to share PA between LTE V2X and NR V2X at 5.9GHz as worst case.</w:t>
            </w:r>
          </w:p>
        </w:tc>
      </w:tr>
    </w:tbl>
    <w:p w14:paraId="37435A2F" w14:textId="77777777" w:rsidR="00DC0EE5" w:rsidRDefault="00DC0EE5" w:rsidP="00DC0EE5"/>
    <w:p w14:paraId="2DE77ECA" w14:textId="77777777" w:rsidR="00DC0EE5" w:rsidRDefault="00DC0EE5" w:rsidP="00DC0EE5">
      <w:pPr>
        <w:rPr>
          <w:rFonts w:ascii="Arial" w:hAnsi="Arial" w:cs="Arial"/>
          <w:sz w:val="24"/>
          <w:szCs w:val="24"/>
          <w:lang w:val="x-none"/>
        </w:rPr>
      </w:pPr>
      <w:r w:rsidRPr="0067547B">
        <w:rPr>
          <w:rFonts w:ascii="Arial" w:hAnsi="Arial" w:cs="Arial"/>
          <w:sz w:val="24"/>
          <w:szCs w:val="24"/>
          <w:lang w:val="x-none"/>
        </w:rPr>
        <w:t>6.3.2.1 MPR for NR SL CA operation</w:t>
      </w:r>
    </w:p>
    <w:p w14:paraId="3DBF09FB" w14:textId="77777777" w:rsidR="00424187" w:rsidRDefault="00424187" w:rsidP="00424187">
      <w:pPr>
        <w:pStyle w:val="5"/>
        <w:rPr>
          <w:rFonts w:cs="Arial"/>
          <w:szCs w:val="22"/>
        </w:rPr>
      </w:pPr>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.1.1</w:t>
      </w:r>
      <w:r w:rsidRPr="00FD208D">
        <w:rPr>
          <w:rFonts w:cs="Arial"/>
          <w:szCs w:val="22"/>
        </w:rPr>
        <w:tab/>
        <w:t>MPR for simultaneous PSSCH/PSCCH transmission</w:t>
      </w:r>
    </w:p>
    <w:p w14:paraId="64EEBA4C" w14:textId="77777777" w:rsidR="00424187" w:rsidRPr="00F879C2" w:rsidRDefault="00424187" w:rsidP="00424187">
      <w:pPr>
        <w:rPr>
          <w:lang w:val="sv-SE" w:eastAsia="zh-CN"/>
        </w:rPr>
      </w:pPr>
    </w:p>
    <w:p w14:paraId="356DE6D4" w14:textId="77777777" w:rsidR="00424187" w:rsidRDefault="00424187" w:rsidP="00424187">
      <w:pPr>
        <w:pStyle w:val="5"/>
        <w:rPr>
          <w:rFonts w:cs="Arial"/>
          <w:szCs w:val="22"/>
        </w:rPr>
      </w:pPr>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w:t>
      </w:r>
      <w:r>
        <w:rPr>
          <w:rFonts w:cs="Arial"/>
          <w:szCs w:val="22"/>
        </w:rPr>
        <w:t>2</w:t>
      </w:r>
      <w:r w:rsidRPr="00FD208D">
        <w:rPr>
          <w:rFonts w:cs="Arial"/>
          <w:szCs w:val="22"/>
        </w:rPr>
        <w:tab/>
        <w:t xml:space="preserve">MPR for </w:t>
      </w:r>
      <w:r>
        <w:rPr>
          <w:rFonts w:cs="Arial"/>
          <w:szCs w:val="22"/>
        </w:rPr>
        <w:t>PSFCH</w:t>
      </w:r>
      <w:r w:rsidRPr="00FD208D">
        <w:rPr>
          <w:rFonts w:cs="Arial"/>
          <w:szCs w:val="22"/>
        </w:rPr>
        <w:t xml:space="preserve"> transmission</w:t>
      </w:r>
    </w:p>
    <w:p w14:paraId="543D1819" w14:textId="77777777" w:rsidR="00424187" w:rsidRPr="00161D85" w:rsidRDefault="00424187" w:rsidP="00424187">
      <w:pPr>
        <w:rPr>
          <w:rFonts w:cs="Arial"/>
          <w:szCs w:val="22"/>
        </w:rPr>
      </w:pPr>
    </w:p>
    <w:p w14:paraId="46D2630E" w14:textId="77777777" w:rsidR="00424187" w:rsidRDefault="00424187" w:rsidP="00424187">
      <w:pPr>
        <w:pStyle w:val="5"/>
        <w:rPr>
          <w:rFonts w:cs="Arial"/>
          <w:szCs w:val="22"/>
        </w:rPr>
      </w:pPr>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w:t>
      </w:r>
      <w:r>
        <w:rPr>
          <w:rFonts w:cs="Arial"/>
          <w:szCs w:val="22"/>
        </w:rPr>
        <w:t>3</w:t>
      </w:r>
      <w:r w:rsidRPr="00FD208D">
        <w:rPr>
          <w:rFonts w:cs="Arial"/>
          <w:szCs w:val="22"/>
        </w:rPr>
        <w:tab/>
        <w:t xml:space="preserve">MPR for </w:t>
      </w:r>
      <w:r>
        <w:rPr>
          <w:rFonts w:cs="Arial"/>
          <w:szCs w:val="22"/>
        </w:rPr>
        <w:t>S-SSB</w:t>
      </w:r>
      <w:r w:rsidRPr="00FD208D">
        <w:rPr>
          <w:rFonts w:cs="Arial"/>
          <w:szCs w:val="22"/>
        </w:rPr>
        <w:t xml:space="preserve"> transmission</w:t>
      </w:r>
    </w:p>
    <w:p w14:paraId="102EE01D" w14:textId="77777777" w:rsidR="00424187" w:rsidRPr="00161D85" w:rsidRDefault="00424187" w:rsidP="00424187">
      <w:pPr>
        <w:rPr>
          <w:lang w:eastAsia="zh-CN"/>
        </w:rPr>
      </w:pPr>
    </w:p>
    <w:p w14:paraId="51199BCE" w14:textId="77777777" w:rsidR="00DC0EE5" w:rsidRDefault="00DC0EE5" w:rsidP="00DC0EE5">
      <w:pPr>
        <w:rPr>
          <w:i/>
          <w:iCs/>
        </w:rPr>
      </w:pPr>
    </w:p>
    <w:p w14:paraId="5E7B1CE1" w14:textId="77777777" w:rsidR="00DC0EE5" w:rsidRDefault="00DC0EE5" w:rsidP="00DC0EE5">
      <w:pPr>
        <w:pStyle w:val="3"/>
      </w:pPr>
      <w:r w:rsidRPr="00C77D86">
        <w:t>6.</w:t>
      </w:r>
      <w:r>
        <w:t>3</w:t>
      </w:r>
      <w:r w:rsidRPr="00C77D86">
        <w:t>.3</w:t>
      </w:r>
      <w:r w:rsidRPr="00C77D86">
        <w:tab/>
        <w:t xml:space="preserve">UE additional maximum output power reduction for </w:t>
      </w:r>
      <w:r>
        <w:t>NR SL CA</w:t>
      </w:r>
      <w:r w:rsidRPr="00C77D86">
        <w:t xml:space="preserve"> operation</w:t>
      </w:r>
    </w:p>
    <w:p w14:paraId="340FC4EC" w14:textId="77777777" w:rsidR="00DC0EE5" w:rsidRDefault="00DC0EE5" w:rsidP="00DC0EE5">
      <w:r>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p>
    <w:p w14:paraId="5C025BC3" w14:textId="77777777" w:rsidR="00DC0EE5" w:rsidRDefault="00DC0EE5" w:rsidP="00DC0EE5">
      <w:r>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considered when NS_33 is configured from the pre-configured radio parameters in the geometrical region or indicated in the cell.  </w:t>
      </w:r>
    </w:p>
    <w:p w14:paraId="6187335C" w14:textId="77777777" w:rsidR="00DC0EE5" w:rsidRDefault="00DC0EE5" w:rsidP="00DC0EE5">
      <w:pPr>
        <w:rPr>
          <w:rFonts w:ascii="Arial" w:hAnsi="Arial" w:cs="Arial"/>
          <w:sz w:val="24"/>
          <w:szCs w:val="24"/>
          <w:lang w:val="x-none"/>
        </w:rPr>
      </w:pPr>
      <w:r w:rsidRPr="0067547B">
        <w:rPr>
          <w:rFonts w:ascii="Arial" w:hAnsi="Arial" w:cs="Arial"/>
          <w:sz w:val="24"/>
          <w:szCs w:val="24"/>
          <w:lang w:val="x-none"/>
        </w:rPr>
        <w:t>6.3.</w:t>
      </w:r>
      <w:r>
        <w:rPr>
          <w:rFonts w:ascii="Arial" w:hAnsi="Arial" w:cs="Arial"/>
          <w:sz w:val="24"/>
          <w:szCs w:val="24"/>
          <w:lang w:val="x-none"/>
        </w:rPr>
        <w:t>3</w:t>
      </w:r>
      <w:r w:rsidRPr="0067547B">
        <w:rPr>
          <w:rFonts w:ascii="Arial" w:hAnsi="Arial" w:cs="Arial"/>
          <w:sz w:val="24"/>
          <w:szCs w:val="24"/>
          <w:lang w:val="x-none"/>
        </w:rPr>
        <w:t xml:space="preserve">.1 </w:t>
      </w:r>
      <w:r>
        <w:rPr>
          <w:rFonts w:ascii="Arial" w:hAnsi="Arial" w:cs="Arial"/>
          <w:sz w:val="24"/>
          <w:szCs w:val="24"/>
          <w:lang w:val="x-none"/>
        </w:rPr>
        <w:t>A-</w:t>
      </w:r>
      <w:r w:rsidRPr="0067547B">
        <w:rPr>
          <w:rFonts w:ascii="Arial" w:hAnsi="Arial" w:cs="Arial"/>
          <w:sz w:val="24"/>
          <w:szCs w:val="24"/>
          <w:lang w:val="x-none"/>
        </w:rPr>
        <w:t>MPR for NR SL CA operation</w:t>
      </w:r>
    </w:p>
    <w:p w14:paraId="1ACA435D" w14:textId="77777777" w:rsidR="00DC0EE5" w:rsidRDefault="00DC0EE5" w:rsidP="00DC0EE5">
      <w:pPr>
        <w:rPr>
          <w:i/>
          <w:iCs/>
        </w:rPr>
      </w:pPr>
      <w:r w:rsidRPr="00C005B9">
        <w:rPr>
          <w:i/>
          <w:iCs/>
        </w:rPr>
        <w:t xml:space="preserve">&lt;Editor Note&gt; Detail </w:t>
      </w:r>
      <w:r>
        <w:rPr>
          <w:i/>
          <w:iCs/>
        </w:rPr>
        <w:t>A-</w:t>
      </w:r>
      <w:r w:rsidRPr="00C005B9">
        <w:rPr>
          <w:i/>
          <w:iCs/>
        </w:rPr>
        <w:t>MPR requirements will be added</w:t>
      </w:r>
      <w:r>
        <w:rPr>
          <w:i/>
          <w:iCs/>
        </w:rPr>
        <w:t>.</w:t>
      </w:r>
    </w:p>
    <w:p w14:paraId="5C8712B0" w14:textId="77777777" w:rsidR="00DC0EE5" w:rsidRPr="0067547B" w:rsidRDefault="00DC0EE5" w:rsidP="00DC0EE5"/>
    <w:p w14:paraId="44E4C3DA" w14:textId="77777777" w:rsidR="00DC0EE5" w:rsidRPr="00C77D86" w:rsidRDefault="00DC0EE5" w:rsidP="00DC0EE5">
      <w:pPr>
        <w:pStyle w:val="3"/>
      </w:pPr>
      <w:r w:rsidRPr="00C77D86">
        <w:lastRenderedPageBreak/>
        <w:t>6.</w:t>
      </w:r>
      <w:r>
        <w:t>3</w:t>
      </w:r>
      <w:r w:rsidRPr="00C77D86">
        <w:t>.4</w:t>
      </w:r>
      <w:r w:rsidRPr="00C77D86">
        <w:tab/>
        <w:t xml:space="preserve">Configured transmitted power for </w:t>
      </w:r>
      <w:r>
        <w:t>NR SL CA</w:t>
      </w:r>
      <w:r w:rsidRPr="00C77D86">
        <w:t xml:space="preserve"> operation</w:t>
      </w:r>
    </w:p>
    <w:p w14:paraId="173A5AD7" w14:textId="5E9EBB21" w:rsidR="00DC0EE5" w:rsidRDefault="00DC0EE5" w:rsidP="00DC0EE5">
      <w:pPr>
        <w:pStyle w:val="3"/>
      </w:pPr>
      <w:r w:rsidRPr="00C77D86">
        <w:t>6.</w:t>
      </w:r>
      <w:r>
        <w:t>3</w:t>
      </w:r>
      <w:r w:rsidRPr="00C77D86">
        <w:t>.5</w:t>
      </w:r>
      <w:r w:rsidRPr="00C77D86">
        <w:tab/>
        <w:t xml:space="preserve">Minimum output power for </w:t>
      </w:r>
      <w:r>
        <w:t>NR SL CA</w:t>
      </w:r>
      <w:r w:rsidRPr="00C77D86">
        <w:t xml:space="preserve"> operation</w:t>
      </w:r>
    </w:p>
    <w:p w14:paraId="4582944B" w14:textId="77777777" w:rsidR="00DC05AA" w:rsidRDefault="00DC05AA" w:rsidP="00DC05AA">
      <w:r w:rsidRPr="00A1115A">
        <w:t xml:space="preserve">For </w:t>
      </w:r>
      <w:r>
        <w:t xml:space="preserve">SL </w:t>
      </w:r>
      <w:r w:rsidRPr="00A1115A">
        <w:t xml:space="preserve">intra-band contiguous </w:t>
      </w:r>
      <w:r>
        <w:t>CA</w:t>
      </w:r>
      <w:r w:rsidRPr="00A1115A">
        <w:t xml:space="preserve">, the minimum output power requirement </w:t>
      </w:r>
      <w:r>
        <w:t>a</w:t>
      </w:r>
      <w:r w:rsidRPr="00A1115A">
        <w:t xml:space="preserve">s specified in </w:t>
      </w:r>
      <w:r>
        <w:t>table 6.3.5-1 shall be applied per component carrier</w:t>
      </w:r>
      <w:r w:rsidRPr="00A1115A">
        <w:t>.</w:t>
      </w:r>
      <w:r w:rsidRPr="00664162">
        <w:t xml:space="preserve"> </w:t>
      </w:r>
    </w:p>
    <w:p w14:paraId="3D7FE44D" w14:textId="77777777" w:rsidR="00DC05AA" w:rsidRDefault="00DC05AA" w:rsidP="00DC05AA">
      <w:pPr>
        <w:pStyle w:val="TH"/>
      </w:pPr>
      <w:r w:rsidRPr="00A1115A">
        <w:t>Table 6.3.</w:t>
      </w:r>
      <w:r>
        <w:t>5</w:t>
      </w:r>
      <w:r w:rsidRPr="00A1115A">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C05AA" w:rsidRPr="00A1115A" w14:paraId="7B93E5B2"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663CC1" w14:textId="77777777" w:rsidR="00DC05AA" w:rsidRPr="00A1115A" w:rsidRDefault="00DC05AA" w:rsidP="007336B4">
            <w:pPr>
              <w:pStyle w:val="TAH"/>
            </w:pPr>
            <w:r w:rsidRPr="00A1115A">
              <w:t>Channel bandwidth</w:t>
            </w:r>
          </w:p>
          <w:p w14:paraId="6335AFB2" w14:textId="77777777" w:rsidR="00DC05AA" w:rsidRPr="00A1115A" w:rsidRDefault="00DC05AA" w:rsidP="007336B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A23BF9" w14:textId="77777777" w:rsidR="00DC05AA" w:rsidRPr="00A1115A" w:rsidRDefault="00DC05AA" w:rsidP="007336B4">
            <w:pPr>
              <w:pStyle w:val="TAH"/>
            </w:pPr>
            <w:r w:rsidRPr="00A1115A">
              <w:t>Minimum output power</w:t>
            </w:r>
          </w:p>
          <w:p w14:paraId="73E3800B" w14:textId="77777777" w:rsidR="00DC05AA" w:rsidRPr="00A1115A" w:rsidRDefault="00DC05AA" w:rsidP="007336B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9B415DC" w14:textId="77777777" w:rsidR="00DC05AA" w:rsidRPr="00A1115A" w:rsidRDefault="00DC05AA" w:rsidP="007336B4">
            <w:pPr>
              <w:pStyle w:val="TAH"/>
            </w:pPr>
            <w:r w:rsidRPr="00A1115A">
              <w:t>Measurement bandwidth</w:t>
            </w:r>
          </w:p>
          <w:p w14:paraId="0CB7A078" w14:textId="77777777" w:rsidR="00DC05AA" w:rsidRPr="00A1115A" w:rsidRDefault="00DC05AA" w:rsidP="007336B4">
            <w:pPr>
              <w:pStyle w:val="TAH"/>
            </w:pPr>
            <w:r w:rsidRPr="00A1115A">
              <w:t>(MHz)</w:t>
            </w:r>
          </w:p>
        </w:tc>
      </w:tr>
      <w:tr w:rsidR="00DC05AA" w:rsidRPr="00A1115A" w14:paraId="69518BC6"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DFD027" w14:textId="77777777" w:rsidR="00DC05AA" w:rsidRPr="00A1115A" w:rsidRDefault="00DC05AA" w:rsidP="007336B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4156FC" w14:textId="77777777" w:rsidR="00DC05AA" w:rsidRPr="00A1115A" w:rsidRDefault="00DC05AA" w:rsidP="007336B4">
            <w:pPr>
              <w:pStyle w:val="TAC"/>
            </w:pPr>
            <w:r w:rsidRPr="00A1115A">
              <w:t>-30</w:t>
            </w:r>
          </w:p>
        </w:tc>
        <w:tc>
          <w:tcPr>
            <w:tcW w:w="2500" w:type="dxa"/>
            <w:vMerge w:val="restart"/>
            <w:tcBorders>
              <w:top w:val="single" w:sz="4" w:space="0" w:color="auto"/>
              <w:left w:val="single" w:sz="4" w:space="0" w:color="auto"/>
              <w:right w:val="single" w:sz="4" w:space="0" w:color="auto"/>
            </w:tcBorders>
            <w:vAlign w:val="center"/>
          </w:tcPr>
          <w:p w14:paraId="21B2F444" w14:textId="77777777" w:rsidR="00DC05AA" w:rsidRPr="00A1115A" w:rsidRDefault="00DC05AA" w:rsidP="007336B4">
            <w:pPr>
              <w:pStyle w:val="TAC"/>
            </w:pPr>
            <w:r w:rsidRPr="00CD0E42">
              <w:rPr>
                <w:rFonts w:cs="Arial"/>
                <w:color w:val="000000"/>
                <w:szCs w:val="18"/>
              </w:rPr>
              <w:t>MBW=REF_SCS*(12*N</w:t>
            </w:r>
            <w:r w:rsidRPr="00CD0E42">
              <w:rPr>
                <w:rFonts w:cs="Arial"/>
                <w:color w:val="000000"/>
                <w:szCs w:val="18"/>
                <w:vertAlign w:val="subscript"/>
              </w:rPr>
              <w:t>RB</w:t>
            </w:r>
            <w:r w:rsidRPr="00CD0E42">
              <w:rPr>
                <w:rFonts w:cs="Arial"/>
                <w:color w:val="000000"/>
                <w:szCs w:val="18"/>
              </w:rPr>
              <w:t>+1)/1000</w:t>
            </w:r>
          </w:p>
        </w:tc>
      </w:tr>
      <w:tr w:rsidR="00DC05AA" w:rsidRPr="00A1115A" w14:paraId="149A3FD7"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6C182C" w14:textId="77777777" w:rsidR="00DC05AA" w:rsidRPr="00A1115A" w:rsidRDefault="00DC05AA" w:rsidP="007336B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E849BE" w14:textId="77777777" w:rsidR="00DC05AA" w:rsidRPr="00A1115A" w:rsidRDefault="00DC05AA" w:rsidP="007336B4">
            <w:pPr>
              <w:pStyle w:val="TAC"/>
            </w:pPr>
            <w:r w:rsidRPr="00A1115A">
              <w:t>-30</w:t>
            </w:r>
          </w:p>
        </w:tc>
        <w:tc>
          <w:tcPr>
            <w:tcW w:w="2500" w:type="dxa"/>
            <w:vMerge/>
            <w:tcBorders>
              <w:left w:val="single" w:sz="4" w:space="0" w:color="auto"/>
              <w:right w:val="single" w:sz="4" w:space="0" w:color="auto"/>
            </w:tcBorders>
            <w:vAlign w:val="center"/>
          </w:tcPr>
          <w:p w14:paraId="1B61DE4F" w14:textId="77777777" w:rsidR="00DC05AA" w:rsidRPr="00A1115A" w:rsidRDefault="00DC05AA" w:rsidP="007336B4">
            <w:pPr>
              <w:pStyle w:val="TAC"/>
            </w:pPr>
          </w:p>
        </w:tc>
      </w:tr>
      <w:tr w:rsidR="00DC05AA" w:rsidRPr="00A1115A" w14:paraId="390D524C"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C8FC4FD" w14:textId="77777777" w:rsidR="00DC05AA" w:rsidRPr="00A1115A" w:rsidRDefault="00DC05AA" w:rsidP="007336B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2850C5B" w14:textId="77777777" w:rsidR="00DC05AA" w:rsidRPr="00A1115A" w:rsidRDefault="00DC05AA" w:rsidP="007336B4">
            <w:pPr>
              <w:pStyle w:val="TAC"/>
              <w:rPr>
                <w:lang w:eastAsia="ko-KR"/>
              </w:rPr>
            </w:pPr>
            <w:r w:rsidRPr="00A1115A">
              <w:rPr>
                <w:rFonts w:hint="eastAsia"/>
                <w:lang w:eastAsia="ko-KR"/>
              </w:rPr>
              <w:t>-28.2</w:t>
            </w:r>
          </w:p>
        </w:tc>
        <w:tc>
          <w:tcPr>
            <w:tcW w:w="2500" w:type="dxa"/>
            <w:vMerge/>
            <w:tcBorders>
              <w:left w:val="single" w:sz="4" w:space="0" w:color="auto"/>
              <w:right w:val="single" w:sz="4" w:space="0" w:color="auto"/>
            </w:tcBorders>
            <w:vAlign w:val="center"/>
          </w:tcPr>
          <w:p w14:paraId="3537CF02" w14:textId="77777777" w:rsidR="00DC05AA" w:rsidRPr="00A1115A" w:rsidRDefault="00DC05AA" w:rsidP="007336B4">
            <w:pPr>
              <w:pStyle w:val="TAC"/>
              <w:rPr>
                <w:lang w:eastAsia="ko-KR"/>
              </w:rPr>
            </w:pPr>
          </w:p>
        </w:tc>
      </w:tr>
      <w:tr w:rsidR="00DC05AA" w:rsidRPr="00A1115A" w14:paraId="22F22A49"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1B0DE4" w14:textId="77777777" w:rsidR="00DC05AA" w:rsidRPr="00A1115A" w:rsidRDefault="00DC05AA" w:rsidP="007336B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F0CD53" w14:textId="77777777" w:rsidR="00DC05AA" w:rsidRPr="00A1115A" w:rsidRDefault="00DC05AA" w:rsidP="007336B4">
            <w:pPr>
              <w:pStyle w:val="TAC"/>
            </w:pPr>
            <w:r w:rsidRPr="00A1115A">
              <w:t>-27</w:t>
            </w:r>
          </w:p>
        </w:tc>
        <w:tc>
          <w:tcPr>
            <w:tcW w:w="2500" w:type="dxa"/>
            <w:vMerge/>
            <w:tcBorders>
              <w:left w:val="single" w:sz="4" w:space="0" w:color="auto"/>
              <w:right w:val="single" w:sz="4" w:space="0" w:color="auto"/>
            </w:tcBorders>
            <w:vAlign w:val="center"/>
          </w:tcPr>
          <w:p w14:paraId="4001DFC4" w14:textId="77777777" w:rsidR="00DC05AA" w:rsidRPr="00A1115A" w:rsidRDefault="00DC05AA" w:rsidP="007336B4">
            <w:pPr>
              <w:pStyle w:val="TAC"/>
            </w:pPr>
          </w:p>
        </w:tc>
      </w:tr>
    </w:tbl>
    <w:p w14:paraId="0A7DDC19" w14:textId="77777777" w:rsidR="00DC05AA" w:rsidRPr="00DC05AA" w:rsidRDefault="00DC05AA" w:rsidP="00DC05AA"/>
    <w:p w14:paraId="34BB9903" w14:textId="7FB6BB40" w:rsidR="00DC0EE5" w:rsidRDefault="00DC0EE5" w:rsidP="00DC0EE5">
      <w:pPr>
        <w:pStyle w:val="3"/>
      </w:pPr>
      <w:r w:rsidRPr="00C77D86">
        <w:t>6.</w:t>
      </w:r>
      <w:r>
        <w:t>3</w:t>
      </w:r>
      <w:r w:rsidRPr="00C77D86">
        <w:t>.6</w:t>
      </w:r>
      <w:r w:rsidRPr="00C77D86">
        <w:tab/>
        <w:t xml:space="preserve">Transmit OFF power for </w:t>
      </w:r>
      <w:r>
        <w:t>NR SL CA</w:t>
      </w:r>
      <w:r w:rsidRPr="00C77D86">
        <w:t xml:space="preserve"> operation</w:t>
      </w:r>
    </w:p>
    <w:p w14:paraId="3B005C86" w14:textId="77777777" w:rsidR="00DC05AA" w:rsidRDefault="00DC05AA" w:rsidP="00DC05AA">
      <w:r w:rsidRPr="00A1115A">
        <w:t xml:space="preserve">For </w:t>
      </w:r>
      <w:r>
        <w:t xml:space="preserve">SL </w:t>
      </w:r>
      <w:r w:rsidRPr="00A1115A">
        <w:t xml:space="preserve">intra-band contiguous </w:t>
      </w:r>
      <w:r>
        <w:t>CA</w:t>
      </w:r>
      <w:r w:rsidRPr="00A1115A">
        <w:t xml:space="preserve">, the </w:t>
      </w:r>
      <w:r>
        <w:t>transmit OFF</w:t>
      </w:r>
      <w:r w:rsidRPr="00A1115A">
        <w:t xml:space="preserve"> power requirement </w:t>
      </w:r>
      <w:r>
        <w:t>a</w:t>
      </w:r>
      <w:r w:rsidRPr="00A1115A">
        <w:t xml:space="preserve">s specified in </w:t>
      </w:r>
      <w:r>
        <w:t>Table 6.3.6-1 shall be applied per component carrier</w:t>
      </w:r>
      <w:r w:rsidRPr="00A1115A">
        <w:t>.</w:t>
      </w:r>
    </w:p>
    <w:p w14:paraId="17EA4F95" w14:textId="77777777" w:rsidR="00DC05AA" w:rsidRDefault="00DC05AA" w:rsidP="00DC05AA">
      <w:pPr>
        <w:pStyle w:val="TH"/>
      </w:pPr>
      <w:r w:rsidRPr="00A1115A">
        <w:t>Table 6.3.</w:t>
      </w:r>
      <w:r>
        <w:t>6</w:t>
      </w:r>
      <w:r w:rsidRPr="00A1115A">
        <w:t xml:space="preserve">-1: </w:t>
      </w:r>
      <w:r>
        <w:t xml:space="preserve">Transmit OFF </w:t>
      </w:r>
      <w:r w:rsidRPr="00A1115A">
        <w:t>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C05AA" w:rsidRPr="00A1115A" w14:paraId="62A8068B"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FBC4DF" w14:textId="77777777" w:rsidR="00DC05AA" w:rsidRPr="00A1115A" w:rsidRDefault="00DC05AA" w:rsidP="007336B4">
            <w:pPr>
              <w:pStyle w:val="TAH"/>
            </w:pPr>
            <w:r w:rsidRPr="00A1115A">
              <w:t>Channel bandwidth</w:t>
            </w:r>
          </w:p>
          <w:p w14:paraId="5FBC6C43" w14:textId="77777777" w:rsidR="00DC05AA" w:rsidRPr="00A1115A" w:rsidRDefault="00DC05AA" w:rsidP="007336B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922A98" w14:textId="77777777" w:rsidR="00DC05AA" w:rsidRPr="00A1115A" w:rsidRDefault="00DC05AA" w:rsidP="007336B4">
            <w:pPr>
              <w:pStyle w:val="TAH"/>
            </w:pPr>
            <w:r w:rsidRPr="00A1115A">
              <w:t>Transmit OFF power</w:t>
            </w:r>
          </w:p>
          <w:p w14:paraId="3478E468" w14:textId="77777777" w:rsidR="00DC05AA" w:rsidRPr="00A1115A" w:rsidRDefault="00DC05AA" w:rsidP="007336B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CDF45CC" w14:textId="77777777" w:rsidR="00DC05AA" w:rsidRPr="00A1115A" w:rsidRDefault="00DC05AA" w:rsidP="007336B4">
            <w:pPr>
              <w:pStyle w:val="TAH"/>
            </w:pPr>
            <w:r w:rsidRPr="00A1115A">
              <w:t>Measurement bandwidth</w:t>
            </w:r>
          </w:p>
          <w:p w14:paraId="3C8558AF" w14:textId="77777777" w:rsidR="00DC05AA" w:rsidRPr="00A1115A" w:rsidRDefault="00DC05AA" w:rsidP="007336B4">
            <w:pPr>
              <w:pStyle w:val="TAH"/>
            </w:pPr>
            <w:r w:rsidRPr="00A1115A">
              <w:t>(MHz)</w:t>
            </w:r>
          </w:p>
        </w:tc>
      </w:tr>
      <w:tr w:rsidR="00DC05AA" w:rsidRPr="00A1115A" w14:paraId="2B869754"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0FDB96" w14:textId="77777777" w:rsidR="00DC05AA" w:rsidRPr="00A1115A" w:rsidRDefault="00DC05AA" w:rsidP="007336B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67E234" w14:textId="77777777" w:rsidR="00DC05AA" w:rsidRPr="00A1115A" w:rsidRDefault="00DC05AA" w:rsidP="007336B4">
            <w:pPr>
              <w:pStyle w:val="TAC"/>
            </w:pPr>
            <w:r w:rsidRPr="00A1115A">
              <w:t>-50</w:t>
            </w:r>
          </w:p>
        </w:tc>
        <w:tc>
          <w:tcPr>
            <w:tcW w:w="2500" w:type="dxa"/>
            <w:vMerge w:val="restart"/>
            <w:tcBorders>
              <w:top w:val="single" w:sz="4" w:space="0" w:color="auto"/>
              <w:left w:val="single" w:sz="4" w:space="0" w:color="auto"/>
              <w:right w:val="single" w:sz="4" w:space="0" w:color="auto"/>
            </w:tcBorders>
            <w:vAlign w:val="center"/>
          </w:tcPr>
          <w:p w14:paraId="165DE77E" w14:textId="77777777" w:rsidR="00DC05AA" w:rsidRPr="00A1115A" w:rsidRDefault="00DC05AA" w:rsidP="007336B4">
            <w:pPr>
              <w:pStyle w:val="TAC"/>
            </w:pPr>
            <w:r w:rsidRPr="00CD0E42">
              <w:rPr>
                <w:rFonts w:cs="Arial"/>
                <w:color w:val="000000"/>
                <w:szCs w:val="18"/>
              </w:rPr>
              <w:t>MBW=REF_SCS*(12*N</w:t>
            </w:r>
            <w:r w:rsidRPr="00CD0E42">
              <w:rPr>
                <w:rFonts w:cs="Arial"/>
                <w:color w:val="000000"/>
                <w:szCs w:val="18"/>
                <w:vertAlign w:val="subscript"/>
              </w:rPr>
              <w:t>RB</w:t>
            </w:r>
            <w:r w:rsidRPr="00CD0E42">
              <w:rPr>
                <w:rFonts w:cs="Arial"/>
                <w:color w:val="000000"/>
                <w:szCs w:val="18"/>
              </w:rPr>
              <w:t>+1)/1000</w:t>
            </w:r>
          </w:p>
        </w:tc>
      </w:tr>
      <w:tr w:rsidR="00DC05AA" w:rsidRPr="00A1115A" w14:paraId="683FE099"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684116" w14:textId="77777777" w:rsidR="00DC05AA" w:rsidRPr="00A1115A" w:rsidRDefault="00DC05AA" w:rsidP="007336B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95E572" w14:textId="77777777" w:rsidR="00DC05AA" w:rsidRPr="00A1115A" w:rsidRDefault="00DC05AA" w:rsidP="007336B4">
            <w:pPr>
              <w:pStyle w:val="TAC"/>
            </w:pPr>
            <w:r w:rsidRPr="00A1115A">
              <w:t>-50</w:t>
            </w:r>
          </w:p>
        </w:tc>
        <w:tc>
          <w:tcPr>
            <w:tcW w:w="2500" w:type="dxa"/>
            <w:vMerge/>
            <w:tcBorders>
              <w:left w:val="single" w:sz="4" w:space="0" w:color="auto"/>
              <w:right w:val="single" w:sz="4" w:space="0" w:color="auto"/>
            </w:tcBorders>
          </w:tcPr>
          <w:p w14:paraId="70903B4D" w14:textId="77777777" w:rsidR="00DC05AA" w:rsidRPr="00A1115A" w:rsidRDefault="00DC05AA" w:rsidP="007336B4">
            <w:pPr>
              <w:pStyle w:val="TAC"/>
            </w:pPr>
          </w:p>
        </w:tc>
      </w:tr>
      <w:tr w:rsidR="00DC05AA" w:rsidRPr="00A1115A" w14:paraId="732DF659"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982F83" w14:textId="77777777" w:rsidR="00DC05AA" w:rsidRPr="00A1115A" w:rsidRDefault="00DC05AA" w:rsidP="007336B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A639DF0" w14:textId="77777777" w:rsidR="00DC05AA" w:rsidRPr="00A1115A" w:rsidRDefault="00DC05AA" w:rsidP="007336B4">
            <w:pPr>
              <w:pStyle w:val="TAC"/>
              <w:rPr>
                <w:lang w:eastAsia="ko-KR"/>
              </w:rPr>
            </w:pPr>
            <w:r w:rsidRPr="00A1115A">
              <w:rPr>
                <w:rFonts w:hint="eastAsia"/>
                <w:lang w:eastAsia="ko-KR"/>
              </w:rPr>
              <w:t>-50</w:t>
            </w:r>
          </w:p>
        </w:tc>
        <w:tc>
          <w:tcPr>
            <w:tcW w:w="2500" w:type="dxa"/>
            <w:vMerge/>
            <w:tcBorders>
              <w:left w:val="single" w:sz="4" w:space="0" w:color="auto"/>
              <w:right w:val="single" w:sz="4" w:space="0" w:color="auto"/>
            </w:tcBorders>
          </w:tcPr>
          <w:p w14:paraId="0AAEE904" w14:textId="77777777" w:rsidR="00DC05AA" w:rsidRPr="00A1115A" w:rsidRDefault="00DC05AA" w:rsidP="007336B4">
            <w:pPr>
              <w:pStyle w:val="TAC"/>
              <w:rPr>
                <w:lang w:eastAsia="ko-KR"/>
              </w:rPr>
            </w:pPr>
          </w:p>
        </w:tc>
      </w:tr>
      <w:tr w:rsidR="00DC05AA" w:rsidRPr="00A1115A" w14:paraId="1F45A0AB"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50A181" w14:textId="77777777" w:rsidR="00DC05AA" w:rsidRPr="00A1115A" w:rsidRDefault="00DC05AA" w:rsidP="007336B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509E5E" w14:textId="77777777" w:rsidR="00DC05AA" w:rsidRPr="00A1115A" w:rsidRDefault="00DC05AA" w:rsidP="007336B4">
            <w:pPr>
              <w:pStyle w:val="TAC"/>
            </w:pPr>
            <w:r w:rsidRPr="00A1115A">
              <w:t>-50</w:t>
            </w:r>
          </w:p>
        </w:tc>
        <w:tc>
          <w:tcPr>
            <w:tcW w:w="2500" w:type="dxa"/>
            <w:vMerge/>
            <w:tcBorders>
              <w:left w:val="single" w:sz="4" w:space="0" w:color="auto"/>
              <w:right w:val="single" w:sz="4" w:space="0" w:color="auto"/>
            </w:tcBorders>
          </w:tcPr>
          <w:p w14:paraId="4CD84115" w14:textId="77777777" w:rsidR="00DC05AA" w:rsidRPr="00A1115A" w:rsidRDefault="00DC05AA" w:rsidP="007336B4">
            <w:pPr>
              <w:pStyle w:val="TAC"/>
            </w:pPr>
          </w:p>
        </w:tc>
      </w:tr>
    </w:tbl>
    <w:p w14:paraId="203A8614" w14:textId="77777777" w:rsidR="00DC05AA" w:rsidRPr="00DC05AA" w:rsidRDefault="00DC05AA" w:rsidP="00DC05AA"/>
    <w:p w14:paraId="1BE9D6B1" w14:textId="3ACA811F" w:rsidR="00DC0EE5" w:rsidRDefault="00DC0EE5" w:rsidP="00DC0EE5">
      <w:pPr>
        <w:pStyle w:val="3"/>
      </w:pPr>
      <w:r w:rsidRPr="00C77D86">
        <w:t>6.</w:t>
      </w:r>
      <w:r>
        <w:t>3</w:t>
      </w:r>
      <w:r w:rsidRPr="00C77D86">
        <w:t>.7</w:t>
      </w:r>
      <w:r w:rsidRPr="00C77D86">
        <w:tab/>
        <w:t xml:space="preserve">ON/OFF time mask for </w:t>
      </w:r>
      <w:r>
        <w:t>NR SL CA</w:t>
      </w:r>
      <w:r w:rsidRPr="00C77D86">
        <w:t xml:space="preserve"> operation</w:t>
      </w:r>
    </w:p>
    <w:p w14:paraId="583EB919" w14:textId="77777777" w:rsidR="00CD5900" w:rsidRDefault="00CD5900" w:rsidP="00CD5900">
      <w:r w:rsidRPr="00A1115A">
        <w:t xml:space="preserve">For </w:t>
      </w:r>
      <w:r>
        <w:t xml:space="preserve">SL </w:t>
      </w:r>
      <w:r w:rsidRPr="00A1115A">
        <w:t xml:space="preserve">intra-band contiguous </w:t>
      </w:r>
      <w:r>
        <w:t>CA</w:t>
      </w:r>
      <w:r w:rsidRPr="00A1115A">
        <w:t xml:space="preserve">, </w:t>
      </w:r>
      <w:r>
        <w:t>the SL ON/OFF time masks specified in clause 6.3E.3.2, 6.3E.3.3 and 6.3E.3.4 in TS38.101-1 are applicable for each component carrier during the ON power period and the transient periods. The OFF period shall only be applicable for each component carrier when all the component carriers are OFF.</w:t>
      </w:r>
    </w:p>
    <w:p w14:paraId="794FDAF5" w14:textId="77777777" w:rsidR="00CD5900" w:rsidRDefault="00CD5900" w:rsidP="00CD5900">
      <w:pPr>
        <w:rPr>
          <w:color w:val="000000"/>
        </w:rPr>
      </w:pPr>
      <w:r>
        <w:t xml:space="preserve">Additionally, RAN4 can define the switching ON/OFF time mask between NR SL CA and NR SL single carrier operation as like </w:t>
      </w:r>
      <w:proofErr w:type="spellStart"/>
      <w:r>
        <w:t>fallback</w:t>
      </w:r>
      <w:proofErr w:type="spellEnd"/>
      <w:r>
        <w:t xml:space="preserve"> mode. In the case, the</w:t>
      </w:r>
      <w:r>
        <w:rPr>
          <w:color w:val="000000"/>
        </w:rPr>
        <w:t xml:space="preserve"> ON/OFF time mask in figure 6.3E.3.4-2 in TS38.101-1 for different carriers can be reused.</w:t>
      </w:r>
    </w:p>
    <w:p w14:paraId="05C8628C" w14:textId="77777777" w:rsidR="00CD5900" w:rsidRPr="00CD5900" w:rsidRDefault="00CD5900" w:rsidP="00CD5900"/>
    <w:p w14:paraId="74DE0C87" w14:textId="55B42166" w:rsidR="00DC0EE5" w:rsidRDefault="00DC0EE5" w:rsidP="00DC0EE5">
      <w:pPr>
        <w:pStyle w:val="3"/>
      </w:pPr>
      <w:r w:rsidRPr="00C77D86">
        <w:t>6.</w:t>
      </w:r>
      <w:r>
        <w:t>3</w:t>
      </w:r>
      <w:r w:rsidRPr="00C77D86">
        <w:t>.8</w:t>
      </w:r>
      <w:r w:rsidRPr="00C77D86">
        <w:tab/>
        <w:t xml:space="preserve">Power control for </w:t>
      </w:r>
      <w:r>
        <w:t>NR SL CA</w:t>
      </w:r>
      <w:r w:rsidRPr="00C77D86">
        <w:t xml:space="preserve"> operation</w:t>
      </w:r>
    </w:p>
    <w:p w14:paraId="3602441F" w14:textId="77777777" w:rsidR="00CD5900" w:rsidRDefault="00CD5900" w:rsidP="00CD5900">
      <w:r w:rsidRPr="00A1115A">
        <w:t xml:space="preserve">For </w:t>
      </w:r>
      <w:r>
        <w:t xml:space="preserve">SL </w:t>
      </w:r>
      <w:r w:rsidRPr="00A1115A">
        <w:t xml:space="preserve">intra-band contiguous </w:t>
      </w:r>
      <w:r>
        <w:t>CA</w:t>
      </w:r>
      <w:r w:rsidRPr="00A1115A">
        <w:t xml:space="preserve">, the </w:t>
      </w:r>
      <w:r>
        <w:t>power control</w:t>
      </w:r>
      <w:r w:rsidRPr="00A1115A">
        <w:t xml:space="preserve"> requirement </w:t>
      </w:r>
      <w:r>
        <w:t>a</w:t>
      </w:r>
      <w:r w:rsidRPr="00A1115A">
        <w:t>s specified in clause 6.3</w:t>
      </w:r>
      <w:r>
        <w:t>E</w:t>
      </w:r>
      <w:r w:rsidRPr="00A1115A">
        <w:t>.</w:t>
      </w:r>
      <w:r>
        <w:t>4.2 in TS38.101-1 shall be applied per component carrier</w:t>
      </w:r>
      <w:r w:rsidRPr="00A1115A">
        <w:t>.</w:t>
      </w:r>
    </w:p>
    <w:p w14:paraId="7A721999" w14:textId="77777777" w:rsidR="00CD5900" w:rsidRPr="00CD5900" w:rsidRDefault="00CD5900" w:rsidP="00CD5900"/>
    <w:p w14:paraId="05939B25" w14:textId="6FCD0444" w:rsidR="00DC0EE5" w:rsidRDefault="00DC0EE5" w:rsidP="00DC0EE5">
      <w:pPr>
        <w:pStyle w:val="3"/>
      </w:pPr>
      <w:r w:rsidRPr="00C77D86">
        <w:t>6.</w:t>
      </w:r>
      <w:r>
        <w:t>3</w:t>
      </w:r>
      <w:r w:rsidRPr="00C77D86">
        <w:t>.9</w:t>
      </w:r>
      <w:r w:rsidRPr="00C77D86">
        <w:tab/>
        <w:t xml:space="preserve">Transmit signal quality for </w:t>
      </w:r>
      <w:r>
        <w:t>NR SL CA</w:t>
      </w:r>
      <w:r w:rsidRPr="00C77D86">
        <w:t xml:space="preserve"> operation</w:t>
      </w:r>
    </w:p>
    <w:p w14:paraId="2D92ED53" w14:textId="77777777" w:rsidR="00EA689B" w:rsidRPr="00051DE4" w:rsidRDefault="00EA689B" w:rsidP="00EA689B">
      <w:pPr>
        <w:pStyle w:val="4"/>
        <w:rPr>
          <w:rFonts w:cs="Arial"/>
          <w:i/>
          <w:iCs/>
          <w:szCs w:val="24"/>
        </w:rPr>
      </w:pPr>
      <w:r w:rsidRPr="00051DE4">
        <w:rPr>
          <w:rFonts w:cs="Arial"/>
          <w:szCs w:val="24"/>
        </w:rPr>
        <w:t>6.3.9.1</w:t>
      </w:r>
      <w:r w:rsidRPr="00051DE4">
        <w:rPr>
          <w:rFonts w:cs="Arial"/>
          <w:szCs w:val="24"/>
        </w:rPr>
        <w:tab/>
        <w:t>Frequency Error</w:t>
      </w:r>
    </w:p>
    <w:p w14:paraId="78A74B29" w14:textId="77777777" w:rsidR="00EA689B" w:rsidRDefault="00EA689B" w:rsidP="00EA689B">
      <w:pPr>
        <w:rPr>
          <w:rFonts w:eastAsia="Times New Roman"/>
          <w:bCs/>
        </w:rPr>
      </w:pPr>
      <w:r>
        <w:rPr>
          <w:lang w:val="x-none"/>
        </w:rPr>
        <w:t xml:space="preserve">For SL intra-band contiguous CA, </w:t>
      </w:r>
      <w:r w:rsidRPr="00773A5D">
        <w:rPr>
          <w:rFonts w:eastAsia="Times New Roman"/>
          <w:bCs/>
        </w:rPr>
        <w:t xml:space="preserve">±0.1 PPM observed over a period of 1 </w:t>
      </w:r>
      <w:proofErr w:type="spellStart"/>
      <w:r w:rsidRPr="00773A5D">
        <w:rPr>
          <w:rFonts w:eastAsia="Times New Roman"/>
          <w:bCs/>
        </w:rPr>
        <w:t>ms</w:t>
      </w:r>
      <w:proofErr w:type="spellEnd"/>
      <w:r w:rsidRPr="00773A5D">
        <w:rPr>
          <w:rFonts w:eastAsia="Times New Roman"/>
          <w:bCs/>
        </w:rPr>
        <w:t xml:space="preserve"> </w:t>
      </w:r>
      <w:r w:rsidRPr="00D54E9A">
        <w:rPr>
          <w:rFonts w:eastAsia="Times New Roman"/>
          <w:bCs/>
        </w:rPr>
        <w:t xml:space="preserve">will be applied per CC </w:t>
      </w:r>
      <w:r w:rsidRPr="00D54E9A">
        <w:rPr>
          <w:rFonts w:eastAsia="宋体"/>
          <w:lang w:eastAsia="zh-CN"/>
        </w:rPr>
        <w:t xml:space="preserve">compared to the absolute frequency in case of using GNSS synchronization source. The same requirements will be applied to </w:t>
      </w:r>
      <w:r w:rsidRPr="00D54E9A">
        <w:rPr>
          <w:rFonts w:eastAsia="Times New Roman"/>
          <w:bCs/>
        </w:rPr>
        <w:t>all SL synchronous reference sources (</w:t>
      </w:r>
      <w:r w:rsidRPr="00D54E9A">
        <w:rPr>
          <w:lang w:eastAsia="zh-CN"/>
        </w:rPr>
        <w:t xml:space="preserve">the </w:t>
      </w:r>
      <w:proofErr w:type="spellStart"/>
      <w:r w:rsidRPr="00D54E9A">
        <w:rPr>
          <w:lang w:eastAsia="zh-CN"/>
        </w:rPr>
        <w:t>gNB</w:t>
      </w:r>
      <w:proofErr w:type="spellEnd"/>
      <w:r w:rsidRPr="00D54E9A">
        <w:rPr>
          <w:lang w:eastAsia="zh-CN"/>
        </w:rPr>
        <w:t xml:space="preserve"> or V2X synchronization reference UE</w:t>
      </w:r>
      <w:r w:rsidRPr="00D54E9A">
        <w:rPr>
          <w:rFonts w:eastAsia="Times New Roman"/>
          <w:bCs/>
        </w:rPr>
        <w:t>).</w:t>
      </w:r>
    </w:p>
    <w:p w14:paraId="44FB6512" w14:textId="77777777" w:rsidR="00EA689B" w:rsidRPr="00051DE4" w:rsidRDefault="00EA689B" w:rsidP="00EA689B">
      <w:pPr>
        <w:pStyle w:val="4"/>
        <w:rPr>
          <w:rFonts w:cs="Arial"/>
          <w:i/>
          <w:iCs/>
          <w:szCs w:val="24"/>
        </w:rPr>
      </w:pPr>
      <w:r w:rsidRPr="00051DE4">
        <w:rPr>
          <w:rFonts w:cs="Arial"/>
          <w:szCs w:val="24"/>
        </w:rPr>
        <w:t>6.3.9.2</w:t>
      </w:r>
      <w:r w:rsidRPr="00051DE4">
        <w:rPr>
          <w:rFonts w:cs="Arial"/>
          <w:szCs w:val="24"/>
        </w:rPr>
        <w:tab/>
        <w:t>EVM</w:t>
      </w:r>
    </w:p>
    <w:p w14:paraId="7B614312" w14:textId="77777777" w:rsidR="00EA689B" w:rsidRPr="00711472" w:rsidRDefault="00EA689B" w:rsidP="00EA689B">
      <w:pPr>
        <w:rPr>
          <w:rFonts w:eastAsia="Times New Roman"/>
        </w:rPr>
      </w:pPr>
      <w:r w:rsidRPr="00A1115A">
        <w:t xml:space="preserve">For </w:t>
      </w:r>
      <w:r>
        <w:t xml:space="preserve">SL </w:t>
      </w:r>
      <w:r w:rsidRPr="00A1115A">
        <w:t xml:space="preserve">intra-band contiguous </w:t>
      </w:r>
      <w:r>
        <w:t>CA</w:t>
      </w:r>
      <w:r w:rsidRPr="00A1115A">
        <w:t xml:space="preserve">, the </w:t>
      </w:r>
      <w:r>
        <w:t>EVM</w:t>
      </w:r>
      <w:r w:rsidRPr="00A1115A">
        <w:t xml:space="preserve"> requirement </w:t>
      </w:r>
      <w:r>
        <w:t>a</w:t>
      </w:r>
      <w:r w:rsidRPr="00A1115A">
        <w:t>s specified in clause 6.</w:t>
      </w:r>
      <w:r>
        <w:t>4E</w:t>
      </w:r>
      <w:r w:rsidRPr="00A1115A">
        <w:t>.</w:t>
      </w:r>
      <w:r>
        <w:t>2.2 in TS38.101-1 shall be applied per component carrier</w:t>
      </w:r>
      <w:r w:rsidRPr="00A1115A">
        <w:t>.</w:t>
      </w:r>
    </w:p>
    <w:p w14:paraId="5D56FA14" w14:textId="77777777" w:rsidR="00EA689B" w:rsidRPr="00051DE4" w:rsidRDefault="00EA689B" w:rsidP="00EA689B">
      <w:pPr>
        <w:pStyle w:val="4"/>
        <w:rPr>
          <w:rFonts w:cs="Arial"/>
          <w:i/>
          <w:iCs/>
          <w:szCs w:val="24"/>
        </w:rPr>
      </w:pPr>
      <w:r w:rsidRPr="00051DE4">
        <w:rPr>
          <w:rFonts w:cs="Arial"/>
          <w:szCs w:val="24"/>
        </w:rPr>
        <w:lastRenderedPageBreak/>
        <w:t xml:space="preserve">6.3.9.3 </w:t>
      </w:r>
      <w:r w:rsidRPr="00051DE4">
        <w:rPr>
          <w:rFonts w:cs="Arial"/>
          <w:szCs w:val="24"/>
        </w:rPr>
        <w:tab/>
        <w:t>Carrier Leakage</w:t>
      </w:r>
    </w:p>
    <w:p w14:paraId="6CC4CADF" w14:textId="77777777" w:rsidR="00EA689B" w:rsidRPr="00F73766" w:rsidRDefault="00EA689B" w:rsidP="00EA689B">
      <w:pPr>
        <w:rPr>
          <w:rFonts w:eastAsia="Times New Roman"/>
        </w:rPr>
      </w:pPr>
      <w:r w:rsidRPr="00A1115A">
        <w:t xml:space="preserve">For </w:t>
      </w:r>
      <w:r>
        <w:t xml:space="preserve">SL </w:t>
      </w:r>
      <w:r w:rsidRPr="00A1115A">
        <w:t xml:space="preserve">intra-band contiguous </w:t>
      </w:r>
      <w:r>
        <w:t>CA</w:t>
      </w:r>
      <w:r w:rsidRPr="00A1115A">
        <w:t xml:space="preserve">, the </w:t>
      </w:r>
      <w:r>
        <w:t>carrier leakage</w:t>
      </w:r>
      <w:r w:rsidRPr="00A1115A">
        <w:t xml:space="preserve"> requirement </w:t>
      </w:r>
      <w:r>
        <w:t>a</w:t>
      </w:r>
      <w:r w:rsidRPr="00A1115A">
        <w:t>s specified in clause 6.</w:t>
      </w:r>
      <w:r>
        <w:t>4E</w:t>
      </w:r>
      <w:r w:rsidRPr="00A1115A">
        <w:t>.</w:t>
      </w:r>
      <w:r>
        <w:t xml:space="preserve">2.3 in TS38.101-1 shall be applied per component carrier when </w:t>
      </w:r>
      <w:r>
        <w:rPr>
          <w:rFonts w:eastAsia="Times New Roman"/>
          <w:bCs/>
        </w:rPr>
        <w:t>o</w:t>
      </w:r>
      <w:r w:rsidRPr="00773A5D">
        <w:rPr>
          <w:rFonts w:eastAsia="Times New Roman"/>
          <w:bCs/>
        </w:rPr>
        <w:t xml:space="preserve">nly one </w:t>
      </w:r>
      <w:r>
        <w:rPr>
          <w:rFonts w:eastAsia="Times New Roman"/>
          <w:bCs/>
        </w:rPr>
        <w:t xml:space="preserve">SL </w:t>
      </w:r>
      <w:proofErr w:type="spellStart"/>
      <w:r>
        <w:rPr>
          <w:rFonts w:eastAsia="Times New Roman"/>
          <w:bCs/>
        </w:rPr>
        <w:t>transimssion</w:t>
      </w:r>
      <w:proofErr w:type="spellEnd"/>
      <w:r w:rsidRPr="00773A5D">
        <w:rPr>
          <w:rFonts w:eastAsia="Times New Roman"/>
          <w:bCs/>
        </w:rPr>
        <w:t xml:space="preserve"> carrier is activated in a time</w:t>
      </w:r>
      <w:r>
        <w:rPr>
          <w:rFonts w:eastAsia="Times New Roman"/>
          <w:bCs/>
        </w:rPr>
        <w:t>.</w:t>
      </w:r>
    </w:p>
    <w:p w14:paraId="54A7C5A5" w14:textId="77777777" w:rsidR="00EA689B" w:rsidRPr="00051DE4" w:rsidRDefault="00EA689B" w:rsidP="00EA689B">
      <w:pPr>
        <w:pStyle w:val="4"/>
        <w:rPr>
          <w:rFonts w:cs="Arial"/>
          <w:i/>
          <w:iCs/>
          <w:szCs w:val="24"/>
        </w:rPr>
      </w:pPr>
      <w:r w:rsidRPr="00051DE4">
        <w:rPr>
          <w:rFonts w:cs="Arial"/>
          <w:szCs w:val="24"/>
        </w:rPr>
        <w:t>6.3.9.4</w:t>
      </w:r>
      <w:r w:rsidRPr="00051DE4">
        <w:rPr>
          <w:rFonts w:cs="Arial"/>
          <w:szCs w:val="24"/>
        </w:rPr>
        <w:tab/>
        <w:t xml:space="preserve">In-band Emission </w:t>
      </w:r>
    </w:p>
    <w:p w14:paraId="435635DD" w14:textId="77777777" w:rsidR="00EA689B" w:rsidRPr="00F73766" w:rsidRDefault="00EA689B" w:rsidP="00EA689B">
      <w:pPr>
        <w:rPr>
          <w:rFonts w:eastAsia="Times New Roman"/>
        </w:rPr>
      </w:pPr>
      <w:r w:rsidRPr="00A1115A">
        <w:t xml:space="preserve">For </w:t>
      </w:r>
      <w:r>
        <w:t xml:space="preserve">SL </w:t>
      </w:r>
      <w:r w:rsidRPr="00A1115A">
        <w:t xml:space="preserve">intra-band contiguous </w:t>
      </w:r>
      <w:r>
        <w:t>CA</w:t>
      </w:r>
      <w:r w:rsidRPr="00A1115A">
        <w:t xml:space="preserve">, the </w:t>
      </w:r>
      <w:r>
        <w:t>In-band emission</w:t>
      </w:r>
      <w:r w:rsidRPr="00A1115A">
        <w:t xml:space="preserve"> requirement </w:t>
      </w:r>
      <w:r>
        <w:t>a</w:t>
      </w:r>
      <w:r w:rsidRPr="00A1115A">
        <w:t>s specified in clause 6.</w:t>
      </w:r>
      <w:r>
        <w:t>4E</w:t>
      </w:r>
      <w:r w:rsidRPr="00A1115A">
        <w:t>.</w:t>
      </w:r>
      <w:r>
        <w:t xml:space="preserve">2.4 in TS38.101-1 shall be applied </w:t>
      </w:r>
      <w:r w:rsidRPr="00773A5D">
        <w:rPr>
          <w:rFonts w:eastAsia="Times New Roman"/>
          <w:bCs/>
        </w:rPr>
        <w:t>to the SL aggregated transmission bandwidth</w:t>
      </w:r>
      <w:r w:rsidRPr="00A1115A">
        <w:t>.</w:t>
      </w:r>
      <w:r>
        <w:t xml:space="preserve"> This is same as NR intra-band CA UE.</w:t>
      </w:r>
    </w:p>
    <w:p w14:paraId="27299313" w14:textId="77777777" w:rsidR="00EA689B" w:rsidRPr="00EA689B" w:rsidRDefault="00EA689B" w:rsidP="00EA689B"/>
    <w:p w14:paraId="0AB396EA" w14:textId="2E7ACC18" w:rsidR="00DC0EE5" w:rsidRDefault="00DC0EE5" w:rsidP="00DC0EE5">
      <w:pPr>
        <w:pStyle w:val="3"/>
      </w:pPr>
      <w:r w:rsidRPr="00C77D86">
        <w:t>6.</w:t>
      </w:r>
      <w:r>
        <w:t>3</w:t>
      </w:r>
      <w:r w:rsidRPr="00C77D86">
        <w:t>.10</w:t>
      </w:r>
      <w:r w:rsidRPr="00C77D86">
        <w:tab/>
        <w:t xml:space="preserve">Spectrum emission mask for </w:t>
      </w:r>
      <w:r>
        <w:t>NR SL CA</w:t>
      </w:r>
      <w:r w:rsidRPr="00C77D86">
        <w:t xml:space="preserve"> operation</w:t>
      </w:r>
    </w:p>
    <w:p w14:paraId="60C2880D" w14:textId="77777777" w:rsidR="00302863" w:rsidRPr="00051DE4" w:rsidRDefault="00302863" w:rsidP="00302863">
      <w:pPr>
        <w:pStyle w:val="4"/>
        <w:rPr>
          <w:rFonts w:cs="Arial"/>
          <w:i/>
          <w:iCs/>
          <w:szCs w:val="24"/>
        </w:rPr>
      </w:pPr>
      <w:r w:rsidRPr="00051DE4">
        <w:rPr>
          <w:rFonts w:cs="Arial"/>
          <w:szCs w:val="24"/>
        </w:rPr>
        <w:t>6.3.10.1</w:t>
      </w:r>
      <w:r w:rsidRPr="00051DE4">
        <w:rPr>
          <w:rFonts w:cs="Arial"/>
          <w:szCs w:val="24"/>
        </w:rPr>
        <w:tab/>
        <w:t>Occupied Bandwidth</w:t>
      </w:r>
    </w:p>
    <w:p w14:paraId="21EA4A11" w14:textId="77777777" w:rsidR="00302863" w:rsidRDefault="00302863" w:rsidP="00302863">
      <w:pPr>
        <w:rPr>
          <w:rFonts w:eastAsia="Times New Roman"/>
          <w:bCs/>
        </w:rPr>
      </w:pPr>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he occupied bandwidth is a measure of the bandwidth containing 99 % of the total integrated power of the aggregated CBW. The occupied bandwidth shall be less than the aggregated channel bandwidth.</w:t>
      </w:r>
    </w:p>
    <w:p w14:paraId="342844DE" w14:textId="77777777" w:rsidR="00302863" w:rsidRPr="00051DE4" w:rsidRDefault="00302863" w:rsidP="00302863">
      <w:pPr>
        <w:pStyle w:val="4"/>
        <w:rPr>
          <w:rFonts w:cs="Arial"/>
          <w:i/>
          <w:iCs/>
          <w:szCs w:val="24"/>
        </w:rPr>
      </w:pPr>
      <w:r w:rsidRPr="00051DE4">
        <w:rPr>
          <w:rFonts w:cs="Arial"/>
          <w:szCs w:val="24"/>
        </w:rPr>
        <w:t>6.3.10.2</w:t>
      </w:r>
      <w:r w:rsidRPr="00051DE4">
        <w:rPr>
          <w:rFonts w:cs="Arial"/>
          <w:szCs w:val="24"/>
        </w:rPr>
        <w:tab/>
        <w:t>SEM</w:t>
      </w:r>
    </w:p>
    <w:p w14:paraId="07E6D88F" w14:textId="77777777" w:rsidR="00302863" w:rsidRDefault="00302863" w:rsidP="00302863">
      <w:r w:rsidRPr="00A1115A">
        <w:t xml:space="preserve">For </w:t>
      </w:r>
      <w:r>
        <w:t xml:space="preserve">SL </w:t>
      </w:r>
      <w:r w:rsidRPr="00A1115A">
        <w:t xml:space="preserve">intra-band contiguous </w:t>
      </w:r>
      <w:r>
        <w:t>CA</w:t>
      </w:r>
      <w:r w:rsidRPr="00A1115A">
        <w:t xml:space="preserve">, the </w:t>
      </w:r>
      <w:r>
        <w:t>SEM</w:t>
      </w:r>
      <w:r w:rsidRPr="00A1115A">
        <w:t xml:space="preserve"> requirement</w:t>
      </w:r>
      <w:r>
        <w:t xml:space="preserve"> for NR intra-band contiguous CA</w:t>
      </w:r>
      <w:r w:rsidRPr="00A1115A">
        <w:t xml:space="preserve"> </w:t>
      </w:r>
      <w:r>
        <w:t>a</w:t>
      </w:r>
      <w:r w:rsidRPr="00A1115A">
        <w:t>s specified in clause 6.</w:t>
      </w:r>
      <w:r>
        <w:t>5A</w:t>
      </w:r>
      <w:r w:rsidRPr="00A1115A">
        <w:t>.</w:t>
      </w:r>
      <w:r>
        <w:t>2.2.1 in TS38.101-1 shall be applied to the aggregated channel bandwidth with SL CA bandwidth class B</w:t>
      </w:r>
      <w:r w:rsidRPr="00A1115A">
        <w:t>.</w:t>
      </w:r>
    </w:p>
    <w:p w14:paraId="3E0EAC9B" w14:textId="77777777" w:rsidR="00302863" w:rsidRPr="00051DE4" w:rsidRDefault="00302863" w:rsidP="00302863">
      <w:pPr>
        <w:pStyle w:val="4"/>
        <w:rPr>
          <w:rFonts w:cs="Arial"/>
          <w:i/>
          <w:iCs/>
          <w:szCs w:val="24"/>
        </w:rPr>
      </w:pPr>
      <w:r w:rsidRPr="00051DE4">
        <w:rPr>
          <w:rFonts w:cs="Arial"/>
          <w:szCs w:val="24"/>
        </w:rPr>
        <w:t>6.3.10.3</w:t>
      </w:r>
      <w:r w:rsidRPr="00051DE4">
        <w:rPr>
          <w:rFonts w:cs="Arial"/>
          <w:szCs w:val="24"/>
        </w:rPr>
        <w:tab/>
        <w:t>A-SEM</w:t>
      </w:r>
    </w:p>
    <w:p w14:paraId="54009B29" w14:textId="77777777" w:rsidR="00302863" w:rsidRPr="00EC71B6" w:rsidRDefault="00302863" w:rsidP="00302863">
      <w:pPr>
        <w:widowControl w:val="0"/>
        <w:pBdr>
          <w:top w:val="nil"/>
          <w:left w:val="nil"/>
          <w:bottom w:val="nil"/>
          <w:right w:val="nil"/>
          <w:between w:val="nil"/>
        </w:pBdr>
        <w:autoSpaceDE w:val="0"/>
        <w:autoSpaceDN w:val="0"/>
        <w:adjustRightInd w:val="0"/>
        <w:rPr>
          <w:bCs/>
        </w:rPr>
      </w:pPr>
      <w:r>
        <w:rPr>
          <w:lang w:val="x-none"/>
        </w:rPr>
        <w:t xml:space="preserve">For SL intra-band contiguous CA, RAN4 </w:t>
      </w:r>
      <w:r>
        <w:rPr>
          <w:rFonts w:eastAsia="Times New Roman"/>
          <w:bCs/>
        </w:rPr>
        <w:t>d</w:t>
      </w:r>
      <w:r w:rsidRPr="00EC71B6">
        <w:rPr>
          <w:rFonts w:eastAsia="Times New Roman"/>
          <w:bCs/>
        </w:rPr>
        <w:t>o</w:t>
      </w:r>
      <w:r>
        <w:rPr>
          <w:rFonts w:eastAsia="Times New Roman"/>
          <w:bCs/>
        </w:rPr>
        <w:t>es</w:t>
      </w:r>
      <w:r w:rsidRPr="00EC71B6">
        <w:rPr>
          <w:rFonts w:eastAsia="Times New Roman"/>
          <w:bCs/>
        </w:rPr>
        <w:t xml:space="preserve"> not need </w:t>
      </w:r>
      <w:r>
        <w:rPr>
          <w:bCs/>
        </w:rPr>
        <w:t xml:space="preserve">to </w:t>
      </w:r>
      <w:r w:rsidRPr="00EC71B6">
        <w:rPr>
          <w:rFonts w:eastAsia="Times New Roman"/>
          <w:bCs/>
        </w:rPr>
        <w:t xml:space="preserve">consider the A-SEM in Europe since the A-SEM in Table 6.5E.2.3.1-1 </w:t>
      </w:r>
      <w:r>
        <w:rPr>
          <w:rFonts w:eastAsia="Times New Roman"/>
          <w:bCs/>
        </w:rPr>
        <w:t xml:space="preserve">in TS38.101-1 </w:t>
      </w:r>
      <w:r w:rsidRPr="00EC71B6">
        <w:rPr>
          <w:rFonts w:eastAsia="Times New Roman"/>
          <w:bCs/>
        </w:rPr>
        <w:t>is only applied for the 10MHz CBW in Europe.</w:t>
      </w:r>
    </w:p>
    <w:p w14:paraId="364D6077" w14:textId="77777777" w:rsidR="00302863" w:rsidRPr="001B353D" w:rsidRDefault="00302863" w:rsidP="00302863">
      <w:pPr>
        <w:rPr>
          <w:lang w:val="x-none"/>
        </w:rPr>
      </w:pPr>
      <w:r w:rsidRPr="00EC71B6">
        <w:rPr>
          <w:rFonts w:eastAsia="Times New Roman"/>
          <w:bCs/>
        </w:rPr>
        <w:t xml:space="preserve">For </w:t>
      </w:r>
      <w:r>
        <w:rPr>
          <w:bCs/>
        </w:rPr>
        <w:t xml:space="preserve">the </w:t>
      </w:r>
      <w:r w:rsidRPr="00EC71B6">
        <w:rPr>
          <w:rFonts w:eastAsia="Times New Roman"/>
          <w:bCs/>
        </w:rPr>
        <w:t>US</w:t>
      </w:r>
      <w:r>
        <w:rPr>
          <w:bCs/>
        </w:rPr>
        <w:t xml:space="preserve"> region</w:t>
      </w:r>
      <w:r w:rsidRPr="00EC71B6">
        <w:rPr>
          <w:rFonts w:eastAsia="Times New Roman"/>
          <w:bCs/>
        </w:rPr>
        <w:t>, RAN4 can reuse NS_52, the detail</w:t>
      </w:r>
      <w:r>
        <w:rPr>
          <w:bCs/>
        </w:rPr>
        <w:t>s</w:t>
      </w:r>
      <w:r w:rsidRPr="00EC71B6">
        <w:rPr>
          <w:rFonts w:eastAsia="Times New Roman"/>
          <w:bCs/>
        </w:rPr>
        <w:t xml:space="preserve"> can be further discussed with the final A-SEM or A-SE requirements from FCC.</w:t>
      </w:r>
      <w:r w:rsidRPr="001B353D">
        <w:rPr>
          <w:lang w:val="x-none"/>
        </w:rPr>
        <w:t xml:space="preserve"> </w:t>
      </w:r>
    </w:p>
    <w:p w14:paraId="37F490CE" w14:textId="77777777" w:rsidR="00302863" w:rsidRPr="00DC43BD" w:rsidRDefault="00302863" w:rsidP="00302863">
      <w:pPr>
        <w:rPr>
          <w:lang w:val="x-none"/>
        </w:rPr>
      </w:pPr>
    </w:p>
    <w:p w14:paraId="26B13287" w14:textId="3505F46F" w:rsidR="00DC0EE5" w:rsidRDefault="00DC0EE5" w:rsidP="00DC0EE5">
      <w:pPr>
        <w:pStyle w:val="3"/>
      </w:pPr>
      <w:r w:rsidRPr="00C77D86">
        <w:t>6.</w:t>
      </w:r>
      <w:r>
        <w:t>3</w:t>
      </w:r>
      <w:r w:rsidRPr="00C77D86">
        <w:t>.11</w:t>
      </w:r>
      <w:r w:rsidRPr="00C77D86">
        <w:tab/>
        <w:t xml:space="preserve">ACLR requirements for </w:t>
      </w:r>
      <w:r>
        <w:t>NR SL CA</w:t>
      </w:r>
      <w:r w:rsidRPr="00C77D86">
        <w:t xml:space="preserve"> operation</w:t>
      </w:r>
    </w:p>
    <w:p w14:paraId="6F971AC4" w14:textId="77777777" w:rsidR="00DC43BD" w:rsidRPr="002E1F10" w:rsidRDefault="00DC43BD" w:rsidP="00DC43BD">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 xml:space="preserve">he general NR CA ACLR requirements for CA Bandwidth Class B specified in subclause 6.5A.2.4.1.1 </w:t>
      </w:r>
      <w:r>
        <w:rPr>
          <w:rFonts w:eastAsia="Times New Roman"/>
          <w:bCs/>
        </w:rPr>
        <w:t>in TS38.101-1</w:t>
      </w:r>
      <w:r w:rsidRPr="00EC71B6">
        <w:rPr>
          <w:rFonts w:eastAsia="Times New Roman"/>
          <w:bCs/>
        </w:rPr>
        <w:t xml:space="preserve">shall be applied to </w:t>
      </w:r>
      <w:r>
        <w:rPr>
          <w:rFonts w:eastAsia="Times New Roman"/>
          <w:bCs/>
        </w:rPr>
        <w:t>the</w:t>
      </w:r>
      <w:r w:rsidRPr="00EC71B6">
        <w:rPr>
          <w:rFonts w:eastAsia="Times New Roman"/>
          <w:bCs/>
        </w:rPr>
        <w:t xml:space="preserve"> aggregated </w:t>
      </w:r>
      <w:r>
        <w:rPr>
          <w:rFonts w:eastAsia="Times New Roman"/>
          <w:bCs/>
        </w:rPr>
        <w:t>channel bandwidth with SL CA bandwidth class B.</w:t>
      </w:r>
    </w:p>
    <w:p w14:paraId="407F0903" w14:textId="77777777" w:rsidR="00DC43BD" w:rsidRPr="00026641" w:rsidRDefault="00DC43BD" w:rsidP="00DC43BD"/>
    <w:p w14:paraId="76EC1C43" w14:textId="1B80CDB9" w:rsidR="00DC0EE5" w:rsidRDefault="00DC0EE5" w:rsidP="00DC0EE5">
      <w:pPr>
        <w:pStyle w:val="3"/>
      </w:pPr>
      <w:r w:rsidRPr="00C77D86">
        <w:t>6.</w:t>
      </w:r>
      <w:r>
        <w:t>3</w:t>
      </w:r>
      <w:r w:rsidRPr="00C77D86">
        <w:t>.12</w:t>
      </w:r>
      <w:r w:rsidRPr="00C77D86">
        <w:tab/>
        <w:t xml:space="preserve">Spurious emissions for </w:t>
      </w:r>
      <w:r>
        <w:t>NR SL CA</w:t>
      </w:r>
      <w:r w:rsidRPr="00C77D86">
        <w:t xml:space="preserve"> operation</w:t>
      </w:r>
    </w:p>
    <w:p w14:paraId="6883C9D5" w14:textId="77777777" w:rsidR="00026641" w:rsidRPr="002E1F10" w:rsidRDefault="00026641" w:rsidP="00026641">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he general NR CA general SE for CA Bandwidth specified in subclause 6.5A.3.1</w:t>
      </w:r>
      <w:r>
        <w:rPr>
          <w:rFonts w:eastAsia="Times New Roman"/>
          <w:bCs/>
        </w:rPr>
        <w:t xml:space="preserve"> in TS38.101-1</w:t>
      </w:r>
      <w:r w:rsidRPr="00EC71B6">
        <w:rPr>
          <w:rFonts w:eastAsia="Times New Roman"/>
          <w:bCs/>
        </w:rPr>
        <w:t xml:space="preserve"> shall be applied to </w:t>
      </w:r>
      <w:r>
        <w:rPr>
          <w:rFonts w:eastAsia="Times New Roman"/>
          <w:bCs/>
        </w:rPr>
        <w:t xml:space="preserve">the </w:t>
      </w:r>
      <w:r w:rsidRPr="00EC71B6">
        <w:rPr>
          <w:rFonts w:eastAsia="Times New Roman"/>
          <w:bCs/>
        </w:rPr>
        <w:t xml:space="preserve">aggregated </w:t>
      </w:r>
      <w:r>
        <w:rPr>
          <w:rFonts w:eastAsia="Times New Roman"/>
          <w:bCs/>
        </w:rPr>
        <w:t>channel bandwidth with SL CA bandwidth class B</w:t>
      </w:r>
      <w:r w:rsidRPr="00EC71B6">
        <w:rPr>
          <w:rFonts w:eastAsia="Times New Roman"/>
          <w:bCs/>
        </w:rPr>
        <w:t>.</w:t>
      </w:r>
    </w:p>
    <w:p w14:paraId="3760E9F4" w14:textId="77777777" w:rsidR="00026641" w:rsidRPr="007006E0" w:rsidRDefault="00026641" w:rsidP="00026641"/>
    <w:p w14:paraId="5B053185" w14:textId="6266A226" w:rsidR="00DC0EE5" w:rsidRDefault="00DC0EE5" w:rsidP="00DC0EE5">
      <w:pPr>
        <w:pStyle w:val="3"/>
      </w:pPr>
      <w:r w:rsidRPr="00C77D86">
        <w:t>6.</w:t>
      </w:r>
      <w:r>
        <w:t>3</w:t>
      </w:r>
      <w:r w:rsidRPr="00C77D86">
        <w:t>.13</w:t>
      </w:r>
      <w:r w:rsidRPr="00C77D86">
        <w:tab/>
        <w:t xml:space="preserve">Spurious emission band UE co-existence </w:t>
      </w:r>
      <w:r>
        <w:t>for NR SL CA</w:t>
      </w:r>
      <w:r w:rsidRPr="00C77D86">
        <w:t xml:space="preserve"> operation</w:t>
      </w:r>
    </w:p>
    <w:p w14:paraId="2E36D8DD" w14:textId="77777777" w:rsidR="007006E0" w:rsidRDefault="007006E0" w:rsidP="007006E0">
      <w:pPr>
        <w:rPr>
          <w:rFonts w:eastAsia="Times New Roman"/>
          <w:bCs/>
        </w:rPr>
      </w:pPr>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 xml:space="preserve">he protection operating band lists for n47 transmission was defined in Table 6.5.3.2-1 </w:t>
      </w:r>
      <w:r>
        <w:rPr>
          <w:rFonts w:eastAsia="Times New Roman"/>
          <w:bCs/>
        </w:rPr>
        <w:t>in TS38.101-1</w:t>
      </w:r>
      <w:r w:rsidRPr="00EC71B6">
        <w:rPr>
          <w:rFonts w:eastAsia="Times New Roman"/>
          <w:bCs/>
        </w:rPr>
        <w:t xml:space="preserve">which </w:t>
      </w:r>
      <w:r>
        <w:rPr>
          <w:rFonts w:eastAsia="Times New Roman"/>
          <w:bCs/>
        </w:rPr>
        <w:t>shall</w:t>
      </w:r>
      <w:r w:rsidRPr="00EC71B6">
        <w:rPr>
          <w:rFonts w:eastAsia="Times New Roman"/>
          <w:bCs/>
        </w:rPr>
        <w:t xml:space="preserve"> be </w:t>
      </w:r>
      <w:r>
        <w:rPr>
          <w:rFonts w:eastAsia="Times New Roman"/>
          <w:bCs/>
        </w:rPr>
        <w:t>applied</w:t>
      </w:r>
      <w:r w:rsidRPr="00EC71B6">
        <w:rPr>
          <w:rFonts w:eastAsia="Times New Roman"/>
          <w:bCs/>
        </w:rPr>
        <w:t xml:space="preserve"> </w:t>
      </w:r>
      <w:r>
        <w:rPr>
          <w:rFonts w:eastAsia="Times New Roman"/>
          <w:bCs/>
        </w:rPr>
        <w:t xml:space="preserve">to NR </w:t>
      </w:r>
      <w:r w:rsidRPr="00EC71B6">
        <w:rPr>
          <w:rFonts w:eastAsia="Times New Roman"/>
          <w:bCs/>
        </w:rPr>
        <w:t xml:space="preserve">SL </w:t>
      </w:r>
      <w:r>
        <w:rPr>
          <w:rFonts w:eastAsia="Times New Roman"/>
          <w:bCs/>
        </w:rPr>
        <w:t xml:space="preserve">intra-band contiguous </w:t>
      </w:r>
      <w:r w:rsidRPr="00EC71B6">
        <w:rPr>
          <w:rFonts w:eastAsia="Times New Roman"/>
          <w:bCs/>
        </w:rPr>
        <w:t>CA</w:t>
      </w:r>
      <w:r>
        <w:rPr>
          <w:rFonts w:eastAsia="Times New Roman"/>
          <w:bCs/>
        </w:rPr>
        <w:t xml:space="preserve"> UE</w:t>
      </w:r>
      <w:r w:rsidRPr="00EC71B6">
        <w:rPr>
          <w:rFonts w:eastAsia="Times New Roman"/>
          <w:bCs/>
        </w:rPr>
        <w:t>.</w:t>
      </w:r>
    </w:p>
    <w:p w14:paraId="092A55FA" w14:textId="77777777" w:rsidR="007006E0" w:rsidRDefault="007006E0" w:rsidP="007006E0">
      <w:pPr>
        <w:pStyle w:val="TH"/>
      </w:pPr>
      <w:r w:rsidRPr="00A1115A">
        <w:lastRenderedPageBreak/>
        <w:t>Table 6.</w:t>
      </w:r>
      <w:r>
        <w:t>3</w:t>
      </w:r>
      <w:r w:rsidRPr="00A1115A">
        <w:t>.</w:t>
      </w:r>
      <w:r>
        <w:t>13</w:t>
      </w:r>
      <w:r w:rsidRPr="00A1115A">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006E0" w:rsidRPr="00A1115A" w14:paraId="16F11576" w14:textId="77777777" w:rsidTr="007336B4">
        <w:trPr>
          <w:trHeight w:val="270"/>
          <w:tblHeader/>
          <w:jc w:val="center"/>
        </w:trPr>
        <w:tc>
          <w:tcPr>
            <w:tcW w:w="959" w:type="dxa"/>
            <w:tcBorders>
              <w:bottom w:val="nil"/>
            </w:tcBorders>
            <w:shd w:val="clear" w:color="auto" w:fill="auto"/>
            <w:vAlign w:val="center"/>
            <w:hideMark/>
          </w:tcPr>
          <w:p w14:paraId="38311A6F" w14:textId="77777777" w:rsidR="007006E0" w:rsidRPr="00A1115A" w:rsidRDefault="007006E0" w:rsidP="007336B4">
            <w:pPr>
              <w:pStyle w:val="TAH"/>
              <w:keepNext w:val="0"/>
            </w:pPr>
            <w:r w:rsidRPr="00A1115A">
              <w:rPr>
                <w:lang w:val="fi-FI"/>
              </w:rPr>
              <w:t>NR</w:t>
            </w:r>
            <w:r w:rsidRPr="00A1115A">
              <w:t xml:space="preserve"> Band</w:t>
            </w:r>
          </w:p>
        </w:tc>
        <w:tc>
          <w:tcPr>
            <w:tcW w:w="7981" w:type="dxa"/>
            <w:gridSpan w:val="7"/>
            <w:hideMark/>
          </w:tcPr>
          <w:p w14:paraId="4ECFDA28" w14:textId="77777777" w:rsidR="007006E0" w:rsidRPr="00A1115A" w:rsidRDefault="007006E0" w:rsidP="007336B4">
            <w:pPr>
              <w:pStyle w:val="TAH"/>
              <w:keepNext w:val="0"/>
            </w:pPr>
            <w:r w:rsidRPr="00A1115A">
              <w:t>Spurious emission for UE co-existence</w:t>
            </w:r>
          </w:p>
        </w:tc>
      </w:tr>
      <w:tr w:rsidR="007006E0" w:rsidRPr="00A1115A" w14:paraId="6B328CF7" w14:textId="77777777" w:rsidTr="007336B4">
        <w:trPr>
          <w:trHeight w:val="450"/>
          <w:tblHeader/>
          <w:jc w:val="center"/>
        </w:trPr>
        <w:tc>
          <w:tcPr>
            <w:tcW w:w="959" w:type="dxa"/>
            <w:tcBorders>
              <w:top w:val="nil"/>
              <w:bottom w:val="single" w:sz="4" w:space="0" w:color="auto"/>
            </w:tcBorders>
            <w:shd w:val="clear" w:color="auto" w:fill="auto"/>
            <w:vAlign w:val="center"/>
            <w:hideMark/>
          </w:tcPr>
          <w:p w14:paraId="39D11D0B" w14:textId="77777777" w:rsidR="007006E0" w:rsidRPr="00A1115A" w:rsidRDefault="007006E0" w:rsidP="007336B4">
            <w:pPr>
              <w:pStyle w:val="TAH"/>
              <w:keepNext w:val="0"/>
            </w:pPr>
          </w:p>
        </w:tc>
        <w:tc>
          <w:tcPr>
            <w:tcW w:w="2831" w:type="dxa"/>
            <w:hideMark/>
          </w:tcPr>
          <w:p w14:paraId="26540C49" w14:textId="77777777" w:rsidR="007006E0" w:rsidRPr="00A1115A" w:rsidRDefault="007006E0" w:rsidP="007336B4">
            <w:pPr>
              <w:pStyle w:val="TAH"/>
              <w:keepNext w:val="0"/>
            </w:pPr>
            <w:r w:rsidRPr="00A1115A">
              <w:t>Protected band</w:t>
            </w:r>
          </w:p>
        </w:tc>
        <w:tc>
          <w:tcPr>
            <w:tcW w:w="2239" w:type="dxa"/>
            <w:gridSpan w:val="3"/>
            <w:hideMark/>
          </w:tcPr>
          <w:p w14:paraId="01680578" w14:textId="77777777" w:rsidR="007006E0" w:rsidRPr="00A1115A" w:rsidRDefault="007006E0" w:rsidP="007336B4">
            <w:pPr>
              <w:pStyle w:val="TAH"/>
              <w:keepNext w:val="0"/>
            </w:pPr>
            <w:r w:rsidRPr="00A1115A">
              <w:t>Frequency range (MHz)</w:t>
            </w:r>
          </w:p>
        </w:tc>
        <w:tc>
          <w:tcPr>
            <w:tcW w:w="1133" w:type="dxa"/>
            <w:hideMark/>
          </w:tcPr>
          <w:p w14:paraId="0EA681DF" w14:textId="77777777" w:rsidR="007006E0" w:rsidRPr="00A1115A" w:rsidRDefault="007006E0" w:rsidP="007336B4">
            <w:pPr>
              <w:pStyle w:val="TAH"/>
              <w:keepNext w:val="0"/>
            </w:pPr>
            <w:r w:rsidRPr="00A1115A">
              <w:t>Maximum Level (dBm)</w:t>
            </w:r>
          </w:p>
        </w:tc>
        <w:tc>
          <w:tcPr>
            <w:tcW w:w="850" w:type="dxa"/>
            <w:hideMark/>
          </w:tcPr>
          <w:p w14:paraId="24D1011C" w14:textId="77777777" w:rsidR="007006E0" w:rsidRPr="00A1115A" w:rsidRDefault="007006E0" w:rsidP="007336B4">
            <w:pPr>
              <w:pStyle w:val="TAH"/>
              <w:keepNext w:val="0"/>
            </w:pPr>
            <w:r w:rsidRPr="00A1115A">
              <w:t>MBW (MHz)</w:t>
            </w:r>
          </w:p>
        </w:tc>
        <w:tc>
          <w:tcPr>
            <w:tcW w:w="928" w:type="dxa"/>
            <w:noWrap/>
            <w:hideMark/>
          </w:tcPr>
          <w:p w14:paraId="01245DE3" w14:textId="77777777" w:rsidR="007006E0" w:rsidRPr="00A1115A" w:rsidRDefault="007006E0" w:rsidP="007336B4">
            <w:pPr>
              <w:pStyle w:val="TAH"/>
              <w:keepNext w:val="0"/>
            </w:pPr>
            <w:r w:rsidRPr="00A1115A">
              <w:t>NOTE</w:t>
            </w:r>
          </w:p>
        </w:tc>
      </w:tr>
      <w:tr w:rsidR="007006E0" w:rsidRPr="00A1115A" w14:paraId="67A54459" w14:textId="77777777" w:rsidTr="007336B4">
        <w:trPr>
          <w:trHeight w:val="225"/>
          <w:jc w:val="center"/>
        </w:trPr>
        <w:tc>
          <w:tcPr>
            <w:tcW w:w="959" w:type="dxa"/>
            <w:tcBorders>
              <w:bottom w:val="nil"/>
            </w:tcBorders>
            <w:shd w:val="clear" w:color="auto" w:fill="auto"/>
          </w:tcPr>
          <w:p w14:paraId="0D56CA78" w14:textId="77777777" w:rsidR="007006E0" w:rsidRPr="00A1115A" w:rsidRDefault="007006E0" w:rsidP="007336B4">
            <w:pPr>
              <w:pStyle w:val="TAC"/>
              <w:rPr>
                <w:rFonts w:eastAsia="Malgun Gothic"/>
                <w:lang w:eastAsia="ko-KR"/>
              </w:rPr>
            </w:pPr>
            <w:r w:rsidRPr="00A1115A">
              <w:rPr>
                <w:rFonts w:eastAsia="Malgun Gothic"/>
                <w:lang w:eastAsia="ko-KR"/>
              </w:rPr>
              <w:t>n47</w:t>
            </w:r>
            <w:r>
              <w:rPr>
                <w:rFonts w:eastAsia="Malgun Gothic"/>
                <w:lang w:eastAsia="ko-KR"/>
              </w:rPr>
              <w:t>B</w:t>
            </w:r>
          </w:p>
        </w:tc>
        <w:tc>
          <w:tcPr>
            <w:tcW w:w="2831" w:type="dxa"/>
            <w:vAlign w:val="center"/>
          </w:tcPr>
          <w:p w14:paraId="55A2260C" w14:textId="77777777" w:rsidR="007006E0" w:rsidRPr="00A1115A" w:rsidRDefault="007006E0" w:rsidP="007336B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489A8D00" w14:textId="77777777" w:rsidR="007006E0" w:rsidRPr="00A1115A" w:rsidRDefault="007006E0" w:rsidP="007336B4">
            <w:pPr>
              <w:pStyle w:val="TAC"/>
            </w:pPr>
            <w:proofErr w:type="spellStart"/>
            <w:r w:rsidRPr="00A1115A">
              <w:rPr>
                <w:rFonts w:cs="Arial"/>
              </w:rPr>
              <w:t>F</w:t>
            </w:r>
            <w:r w:rsidRPr="00A1115A">
              <w:rPr>
                <w:rFonts w:cs="Arial"/>
                <w:sz w:val="12"/>
              </w:rPr>
              <w:t>DL_low</w:t>
            </w:r>
            <w:proofErr w:type="spellEnd"/>
          </w:p>
        </w:tc>
        <w:tc>
          <w:tcPr>
            <w:tcW w:w="540" w:type="dxa"/>
          </w:tcPr>
          <w:p w14:paraId="6C200F64" w14:textId="77777777" w:rsidR="007006E0" w:rsidRPr="00A1115A" w:rsidRDefault="007006E0" w:rsidP="007336B4">
            <w:pPr>
              <w:pStyle w:val="TAC"/>
            </w:pPr>
            <w:r w:rsidRPr="00A1115A">
              <w:rPr>
                <w:rFonts w:cs="Arial"/>
              </w:rPr>
              <w:t>-</w:t>
            </w:r>
          </w:p>
        </w:tc>
        <w:tc>
          <w:tcPr>
            <w:tcW w:w="889" w:type="dxa"/>
          </w:tcPr>
          <w:p w14:paraId="24FB59BA" w14:textId="77777777" w:rsidR="007006E0" w:rsidRPr="00A1115A" w:rsidRDefault="007006E0" w:rsidP="007336B4">
            <w:pPr>
              <w:pStyle w:val="TAC"/>
            </w:pPr>
            <w:proofErr w:type="spellStart"/>
            <w:r w:rsidRPr="00A1115A">
              <w:rPr>
                <w:rFonts w:cs="Arial"/>
              </w:rPr>
              <w:t>F</w:t>
            </w:r>
            <w:r w:rsidRPr="00A1115A">
              <w:rPr>
                <w:rFonts w:cs="Arial"/>
                <w:sz w:val="12"/>
                <w:szCs w:val="12"/>
              </w:rPr>
              <w:t>DL_high</w:t>
            </w:r>
            <w:proofErr w:type="spellEnd"/>
          </w:p>
        </w:tc>
        <w:tc>
          <w:tcPr>
            <w:tcW w:w="1133" w:type="dxa"/>
          </w:tcPr>
          <w:p w14:paraId="59AE0BB6" w14:textId="77777777" w:rsidR="007006E0" w:rsidRPr="00A1115A" w:rsidRDefault="007006E0" w:rsidP="007336B4">
            <w:pPr>
              <w:pStyle w:val="TAC"/>
            </w:pPr>
            <w:r w:rsidRPr="00A1115A">
              <w:rPr>
                <w:rFonts w:cs="Arial"/>
              </w:rPr>
              <w:t>-50</w:t>
            </w:r>
          </w:p>
        </w:tc>
        <w:tc>
          <w:tcPr>
            <w:tcW w:w="850" w:type="dxa"/>
            <w:noWrap/>
          </w:tcPr>
          <w:p w14:paraId="0504287A" w14:textId="77777777" w:rsidR="007006E0" w:rsidRPr="00A1115A" w:rsidRDefault="007006E0" w:rsidP="007336B4">
            <w:pPr>
              <w:pStyle w:val="TAC"/>
            </w:pPr>
            <w:r w:rsidRPr="00A1115A">
              <w:rPr>
                <w:rFonts w:cs="Arial"/>
              </w:rPr>
              <w:t>1</w:t>
            </w:r>
          </w:p>
        </w:tc>
        <w:tc>
          <w:tcPr>
            <w:tcW w:w="928" w:type="dxa"/>
            <w:noWrap/>
          </w:tcPr>
          <w:p w14:paraId="0B917E41" w14:textId="77777777" w:rsidR="007006E0" w:rsidRPr="00A1115A" w:rsidRDefault="007006E0" w:rsidP="007336B4">
            <w:pPr>
              <w:pStyle w:val="TAC"/>
            </w:pPr>
          </w:p>
        </w:tc>
      </w:tr>
      <w:tr w:rsidR="007006E0" w:rsidRPr="00A1115A" w14:paraId="326206EE" w14:textId="77777777" w:rsidTr="007336B4">
        <w:trPr>
          <w:trHeight w:val="225"/>
          <w:jc w:val="center"/>
        </w:trPr>
        <w:tc>
          <w:tcPr>
            <w:tcW w:w="959" w:type="dxa"/>
            <w:tcBorders>
              <w:top w:val="nil"/>
            </w:tcBorders>
            <w:shd w:val="clear" w:color="auto" w:fill="auto"/>
          </w:tcPr>
          <w:p w14:paraId="4A3C0823" w14:textId="77777777" w:rsidR="007006E0" w:rsidRPr="00A1115A" w:rsidRDefault="007006E0" w:rsidP="007336B4">
            <w:pPr>
              <w:pStyle w:val="TAC"/>
            </w:pPr>
          </w:p>
        </w:tc>
        <w:tc>
          <w:tcPr>
            <w:tcW w:w="2831" w:type="dxa"/>
            <w:vAlign w:val="center"/>
          </w:tcPr>
          <w:p w14:paraId="7C10FF94" w14:textId="77777777" w:rsidR="007006E0" w:rsidRPr="00A1115A" w:rsidRDefault="007006E0" w:rsidP="007336B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329BAF1" w14:textId="77777777" w:rsidR="007006E0" w:rsidRPr="00A1115A" w:rsidRDefault="007006E0" w:rsidP="007336B4">
            <w:pPr>
              <w:pStyle w:val="TAC"/>
            </w:pPr>
            <w:proofErr w:type="spellStart"/>
            <w:r w:rsidRPr="00A1115A">
              <w:rPr>
                <w:rFonts w:cs="Arial"/>
              </w:rPr>
              <w:t>F</w:t>
            </w:r>
            <w:r w:rsidRPr="00A1115A">
              <w:rPr>
                <w:rFonts w:cs="Arial"/>
                <w:sz w:val="12"/>
              </w:rPr>
              <w:t>DL_low</w:t>
            </w:r>
            <w:proofErr w:type="spellEnd"/>
          </w:p>
        </w:tc>
        <w:tc>
          <w:tcPr>
            <w:tcW w:w="540" w:type="dxa"/>
          </w:tcPr>
          <w:p w14:paraId="62F571DC" w14:textId="77777777" w:rsidR="007006E0" w:rsidRPr="00A1115A" w:rsidRDefault="007006E0" w:rsidP="007336B4">
            <w:pPr>
              <w:pStyle w:val="TAC"/>
            </w:pPr>
            <w:r w:rsidRPr="00A1115A">
              <w:rPr>
                <w:rFonts w:cs="Arial"/>
              </w:rPr>
              <w:t>-</w:t>
            </w:r>
          </w:p>
        </w:tc>
        <w:tc>
          <w:tcPr>
            <w:tcW w:w="889" w:type="dxa"/>
          </w:tcPr>
          <w:p w14:paraId="7D1DFB9B" w14:textId="77777777" w:rsidR="007006E0" w:rsidRPr="00A1115A" w:rsidRDefault="007006E0" w:rsidP="007336B4">
            <w:pPr>
              <w:pStyle w:val="TAC"/>
              <w:rPr>
                <w:rStyle w:val="TALCar"/>
                <w:rFonts w:eastAsiaTheme="minorEastAsia"/>
              </w:rPr>
            </w:pPr>
            <w:proofErr w:type="spellStart"/>
            <w:r w:rsidRPr="00A1115A">
              <w:rPr>
                <w:rFonts w:cs="Arial"/>
              </w:rPr>
              <w:t>F</w:t>
            </w:r>
            <w:r w:rsidRPr="00A1115A">
              <w:rPr>
                <w:rFonts w:cs="Arial"/>
                <w:sz w:val="12"/>
                <w:szCs w:val="12"/>
              </w:rPr>
              <w:t>DL_high</w:t>
            </w:r>
            <w:proofErr w:type="spellEnd"/>
          </w:p>
        </w:tc>
        <w:tc>
          <w:tcPr>
            <w:tcW w:w="1133" w:type="dxa"/>
          </w:tcPr>
          <w:p w14:paraId="024A5EBA" w14:textId="77777777" w:rsidR="007006E0" w:rsidRPr="00A1115A" w:rsidRDefault="007006E0" w:rsidP="007336B4">
            <w:pPr>
              <w:pStyle w:val="TAC"/>
            </w:pPr>
            <w:r w:rsidRPr="00A1115A">
              <w:rPr>
                <w:rFonts w:cs="Arial"/>
              </w:rPr>
              <w:t>-50</w:t>
            </w:r>
          </w:p>
        </w:tc>
        <w:tc>
          <w:tcPr>
            <w:tcW w:w="850" w:type="dxa"/>
            <w:noWrap/>
          </w:tcPr>
          <w:p w14:paraId="7A20AAF5" w14:textId="77777777" w:rsidR="007006E0" w:rsidRPr="00A1115A" w:rsidRDefault="007006E0" w:rsidP="007336B4">
            <w:pPr>
              <w:pStyle w:val="TAC"/>
            </w:pPr>
            <w:r w:rsidRPr="00A1115A">
              <w:rPr>
                <w:rFonts w:cs="Arial"/>
              </w:rPr>
              <w:t>1</w:t>
            </w:r>
          </w:p>
        </w:tc>
        <w:tc>
          <w:tcPr>
            <w:tcW w:w="928" w:type="dxa"/>
            <w:noWrap/>
          </w:tcPr>
          <w:p w14:paraId="524B6B59" w14:textId="77777777" w:rsidR="007006E0" w:rsidRPr="00A1115A" w:rsidRDefault="007006E0" w:rsidP="007336B4">
            <w:pPr>
              <w:pStyle w:val="TAC"/>
            </w:pPr>
          </w:p>
        </w:tc>
      </w:tr>
    </w:tbl>
    <w:p w14:paraId="75B0AAE1" w14:textId="77777777" w:rsidR="007006E0" w:rsidRDefault="007006E0" w:rsidP="007006E0"/>
    <w:p w14:paraId="15987273" w14:textId="77777777" w:rsidR="007006E0" w:rsidRDefault="007006E0" w:rsidP="007006E0">
      <w:r>
        <w:t xml:space="preserve">Also, RAN4 already defined the additional SE requirements as specified in clause 6.5E.3.4 in TS38.101-1 by the European Regulation which shall be considered to derive the A-MPR </w:t>
      </w:r>
      <w:r w:rsidRPr="00F26F98">
        <w:t>requirements with NS_33 as follows</w:t>
      </w:r>
      <w:r>
        <w:t xml:space="preserve">. </w:t>
      </w:r>
    </w:p>
    <w:p w14:paraId="146B713C" w14:textId="77777777" w:rsidR="007006E0" w:rsidRPr="00A1115A" w:rsidRDefault="007006E0" w:rsidP="007006E0">
      <w:pPr>
        <w:pStyle w:val="TH"/>
      </w:pPr>
      <w:r w:rsidRPr="00A1115A">
        <w:t>Table 6.</w:t>
      </w:r>
      <w:r>
        <w:t>3.13-2</w:t>
      </w:r>
      <w:r w:rsidRPr="00A1115A">
        <w:t>: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6"/>
        <w:gridCol w:w="433"/>
        <w:gridCol w:w="433"/>
        <w:gridCol w:w="715"/>
        <w:gridCol w:w="1602"/>
        <w:gridCol w:w="2265"/>
        <w:gridCol w:w="1331"/>
        <w:gridCol w:w="1006"/>
      </w:tblGrid>
      <w:tr w:rsidR="007006E0" w:rsidRPr="00A1115A" w14:paraId="6AD51138" w14:textId="77777777" w:rsidTr="007336B4">
        <w:trPr>
          <w:trHeight w:val="174"/>
          <w:jc w:val="center"/>
        </w:trPr>
        <w:tc>
          <w:tcPr>
            <w:tcW w:w="0" w:type="auto"/>
            <w:gridSpan w:val="2"/>
            <w:shd w:val="clear" w:color="auto" w:fill="auto"/>
          </w:tcPr>
          <w:p w14:paraId="78E3BAE6" w14:textId="77777777" w:rsidR="007006E0" w:rsidRPr="00A1115A" w:rsidRDefault="007006E0" w:rsidP="007336B4">
            <w:pPr>
              <w:pStyle w:val="TAH"/>
            </w:pPr>
            <w:r w:rsidRPr="00A1115A">
              <w:t>Protected band</w:t>
            </w:r>
          </w:p>
        </w:tc>
        <w:tc>
          <w:tcPr>
            <w:tcW w:w="0" w:type="auto"/>
            <w:gridSpan w:val="3"/>
            <w:shd w:val="clear" w:color="auto" w:fill="auto"/>
          </w:tcPr>
          <w:p w14:paraId="5385FAEC" w14:textId="77777777" w:rsidR="007006E0" w:rsidRPr="00A1115A" w:rsidRDefault="007006E0" w:rsidP="007336B4">
            <w:pPr>
              <w:pStyle w:val="TAH"/>
            </w:pPr>
            <w:r w:rsidRPr="00A1115A">
              <w:t>Frequency range (MHz)</w:t>
            </w:r>
          </w:p>
        </w:tc>
        <w:tc>
          <w:tcPr>
            <w:tcW w:w="0" w:type="auto"/>
            <w:shd w:val="clear" w:color="auto" w:fill="auto"/>
          </w:tcPr>
          <w:p w14:paraId="55F802D4" w14:textId="77777777" w:rsidR="007006E0" w:rsidRPr="00A1115A" w:rsidRDefault="007006E0" w:rsidP="007336B4">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269169B7" w14:textId="77777777" w:rsidR="007006E0" w:rsidRPr="00A1115A" w:rsidRDefault="007006E0" w:rsidP="007336B4">
            <w:pPr>
              <w:pStyle w:val="TAH"/>
            </w:pPr>
            <w:r w:rsidRPr="00A1115A">
              <w:t>MBW (MHz)</w:t>
            </w:r>
          </w:p>
        </w:tc>
        <w:tc>
          <w:tcPr>
            <w:tcW w:w="0" w:type="auto"/>
          </w:tcPr>
          <w:p w14:paraId="33915E22" w14:textId="77777777" w:rsidR="007006E0" w:rsidRPr="00A1115A" w:rsidRDefault="007006E0" w:rsidP="007336B4">
            <w:pPr>
              <w:pStyle w:val="TAH"/>
            </w:pPr>
            <w:r w:rsidRPr="00A1115A">
              <w:t>NOTE</w:t>
            </w:r>
          </w:p>
        </w:tc>
      </w:tr>
      <w:tr w:rsidR="007006E0" w:rsidRPr="00A1115A" w14:paraId="6722E866" w14:textId="77777777" w:rsidTr="007336B4">
        <w:trPr>
          <w:trHeight w:val="225"/>
          <w:jc w:val="center"/>
        </w:trPr>
        <w:tc>
          <w:tcPr>
            <w:tcW w:w="0" w:type="auto"/>
            <w:shd w:val="clear" w:color="auto" w:fill="auto"/>
            <w:vAlign w:val="bottom"/>
          </w:tcPr>
          <w:p w14:paraId="0B028D81" w14:textId="77777777" w:rsidR="007006E0" w:rsidRPr="00A1115A" w:rsidRDefault="007006E0" w:rsidP="007336B4">
            <w:pPr>
              <w:pStyle w:val="TAL"/>
            </w:pPr>
            <w:r w:rsidRPr="00A1115A">
              <w:t>Frequency range</w:t>
            </w:r>
          </w:p>
        </w:tc>
        <w:tc>
          <w:tcPr>
            <w:tcW w:w="0" w:type="auto"/>
            <w:gridSpan w:val="2"/>
            <w:shd w:val="clear" w:color="auto" w:fill="auto"/>
          </w:tcPr>
          <w:p w14:paraId="7BFB4096" w14:textId="77777777" w:rsidR="007006E0" w:rsidRPr="00A1115A" w:rsidRDefault="007006E0" w:rsidP="007336B4">
            <w:pPr>
              <w:pStyle w:val="TAC"/>
            </w:pPr>
            <w:r w:rsidRPr="00A1115A">
              <w:rPr>
                <w:rFonts w:cs="Arial" w:hint="eastAsia"/>
                <w:lang w:eastAsia="ko-KR"/>
              </w:rPr>
              <w:t>5925</w:t>
            </w:r>
          </w:p>
        </w:tc>
        <w:tc>
          <w:tcPr>
            <w:tcW w:w="0" w:type="auto"/>
            <w:shd w:val="clear" w:color="auto" w:fill="auto"/>
            <w:vAlign w:val="bottom"/>
          </w:tcPr>
          <w:p w14:paraId="70E9B991" w14:textId="77777777" w:rsidR="007006E0" w:rsidRPr="00A1115A" w:rsidRDefault="007006E0" w:rsidP="007336B4">
            <w:pPr>
              <w:pStyle w:val="TAC"/>
            </w:pPr>
            <w:r w:rsidRPr="00A1115A">
              <w:t>-</w:t>
            </w:r>
          </w:p>
        </w:tc>
        <w:tc>
          <w:tcPr>
            <w:tcW w:w="0" w:type="auto"/>
            <w:shd w:val="clear" w:color="auto" w:fill="auto"/>
          </w:tcPr>
          <w:p w14:paraId="5180F246" w14:textId="77777777" w:rsidR="007006E0" w:rsidRPr="00A1115A" w:rsidRDefault="007006E0" w:rsidP="007336B4">
            <w:pPr>
              <w:pStyle w:val="TAC"/>
            </w:pPr>
            <w:r w:rsidRPr="00A1115A">
              <w:rPr>
                <w:rFonts w:cs="Arial" w:hint="eastAsia"/>
                <w:lang w:eastAsia="ko-KR"/>
              </w:rPr>
              <w:t>5950</w:t>
            </w:r>
          </w:p>
        </w:tc>
        <w:tc>
          <w:tcPr>
            <w:tcW w:w="0" w:type="auto"/>
            <w:shd w:val="clear" w:color="auto" w:fill="auto"/>
          </w:tcPr>
          <w:p w14:paraId="5ADB5858" w14:textId="77777777" w:rsidR="007006E0" w:rsidRPr="00A1115A" w:rsidRDefault="007006E0" w:rsidP="007336B4">
            <w:pPr>
              <w:pStyle w:val="TAC"/>
            </w:pPr>
            <w:r w:rsidRPr="00A1115A">
              <w:rPr>
                <w:rFonts w:cs="Arial" w:hint="eastAsia"/>
                <w:lang w:eastAsia="ko-KR"/>
              </w:rPr>
              <w:t>-30</w:t>
            </w:r>
          </w:p>
        </w:tc>
        <w:tc>
          <w:tcPr>
            <w:tcW w:w="0" w:type="auto"/>
            <w:shd w:val="clear" w:color="auto" w:fill="auto"/>
            <w:noWrap/>
          </w:tcPr>
          <w:p w14:paraId="2BD91DE8" w14:textId="77777777" w:rsidR="007006E0" w:rsidRPr="00A1115A" w:rsidRDefault="007006E0" w:rsidP="007336B4">
            <w:pPr>
              <w:pStyle w:val="TAC"/>
            </w:pPr>
            <w:r w:rsidRPr="00A1115A">
              <w:rPr>
                <w:rFonts w:cs="Arial" w:hint="eastAsia"/>
                <w:lang w:eastAsia="ko-KR"/>
              </w:rPr>
              <w:t>1</w:t>
            </w:r>
          </w:p>
        </w:tc>
        <w:tc>
          <w:tcPr>
            <w:tcW w:w="0" w:type="auto"/>
          </w:tcPr>
          <w:p w14:paraId="435D2360" w14:textId="77777777" w:rsidR="007006E0" w:rsidRPr="00A1115A" w:rsidRDefault="007006E0" w:rsidP="007336B4">
            <w:pPr>
              <w:pStyle w:val="TAC"/>
            </w:pPr>
            <w:r w:rsidRPr="00A1115A">
              <w:rPr>
                <w:rFonts w:cs="Arial"/>
                <w:lang w:eastAsia="ko-KR"/>
              </w:rPr>
              <w:t>1</w:t>
            </w:r>
          </w:p>
        </w:tc>
      </w:tr>
      <w:tr w:rsidR="007006E0" w:rsidRPr="00A1115A" w14:paraId="541F9E5B" w14:textId="77777777" w:rsidTr="007336B4">
        <w:trPr>
          <w:trHeight w:val="225"/>
          <w:jc w:val="center"/>
        </w:trPr>
        <w:tc>
          <w:tcPr>
            <w:tcW w:w="0" w:type="auto"/>
            <w:shd w:val="clear" w:color="auto" w:fill="auto"/>
            <w:vAlign w:val="bottom"/>
          </w:tcPr>
          <w:p w14:paraId="413A78AE" w14:textId="77777777" w:rsidR="007006E0" w:rsidRPr="00A1115A" w:rsidRDefault="007006E0" w:rsidP="007336B4">
            <w:pPr>
              <w:pStyle w:val="TAL"/>
            </w:pPr>
            <w:r w:rsidRPr="00A1115A">
              <w:t>Frequency range</w:t>
            </w:r>
          </w:p>
        </w:tc>
        <w:tc>
          <w:tcPr>
            <w:tcW w:w="0" w:type="auto"/>
            <w:gridSpan w:val="2"/>
            <w:shd w:val="clear" w:color="auto" w:fill="auto"/>
            <w:vAlign w:val="center"/>
          </w:tcPr>
          <w:p w14:paraId="7B348D10" w14:textId="77777777" w:rsidR="007006E0" w:rsidRPr="00A1115A" w:rsidRDefault="007006E0" w:rsidP="007336B4">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2A14A78F" w14:textId="77777777" w:rsidR="007006E0" w:rsidRPr="00A1115A" w:rsidRDefault="007006E0" w:rsidP="007336B4">
            <w:pPr>
              <w:pStyle w:val="TAC"/>
            </w:pPr>
            <w:r w:rsidRPr="00A1115A">
              <w:t>-</w:t>
            </w:r>
          </w:p>
        </w:tc>
        <w:tc>
          <w:tcPr>
            <w:tcW w:w="0" w:type="auto"/>
            <w:shd w:val="clear" w:color="auto" w:fill="auto"/>
            <w:vAlign w:val="center"/>
          </w:tcPr>
          <w:p w14:paraId="756CDF74" w14:textId="77777777" w:rsidR="007006E0" w:rsidRPr="00A1115A" w:rsidRDefault="007006E0" w:rsidP="007336B4">
            <w:pPr>
              <w:pStyle w:val="TAC"/>
            </w:pPr>
            <w:r w:rsidRPr="00A1115A">
              <w:rPr>
                <w:rFonts w:cs="Arial" w:hint="eastAsia"/>
                <w:lang w:eastAsia="ko-KR"/>
              </w:rPr>
              <w:t>5855</w:t>
            </w:r>
          </w:p>
        </w:tc>
        <w:tc>
          <w:tcPr>
            <w:tcW w:w="0" w:type="auto"/>
            <w:shd w:val="clear" w:color="auto" w:fill="auto"/>
            <w:vAlign w:val="center"/>
          </w:tcPr>
          <w:p w14:paraId="6CC5626B" w14:textId="77777777" w:rsidR="007006E0" w:rsidRPr="00A1115A" w:rsidRDefault="007006E0" w:rsidP="007336B4">
            <w:pPr>
              <w:pStyle w:val="TAC"/>
            </w:pPr>
            <w:r w:rsidRPr="00A1115A">
              <w:t>-</w:t>
            </w:r>
            <w:r w:rsidRPr="00A1115A">
              <w:rPr>
                <w:rFonts w:cs="Arial"/>
                <w:lang w:eastAsia="ko-KR"/>
              </w:rPr>
              <w:t>30</w:t>
            </w:r>
          </w:p>
        </w:tc>
        <w:tc>
          <w:tcPr>
            <w:tcW w:w="0" w:type="auto"/>
            <w:shd w:val="clear" w:color="auto" w:fill="auto"/>
            <w:noWrap/>
            <w:vAlign w:val="center"/>
          </w:tcPr>
          <w:p w14:paraId="6B5D97AF" w14:textId="77777777" w:rsidR="007006E0" w:rsidRPr="00A1115A" w:rsidRDefault="007006E0" w:rsidP="007336B4">
            <w:pPr>
              <w:pStyle w:val="TAC"/>
            </w:pPr>
            <w:r w:rsidRPr="00A1115A">
              <w:t>1</w:t>
            </w:r>
          </w:p>
        </w:tc>
        <w:tc>
          <w:tcPr>
            <w:tcW w:w="0" w:type="auto"/>
            <w:vAlign w:val="center"/>
          </w:tcPr>
          <w:p w14:paraId="0090F550" w14:textId="77777777" w:rsidR="007006E0" w:rsidRPr="00A1115A" w:rsidRDefault="007006E0" w:rsidP="007336B4">
            <w:pPr>
              <w:pStyle w:val="TAC"/>
            </w:pPr>
            <w:r w:rsidRPr="00A1115A">
              <w:rPr>
                <w:rFonts w:cs="Arial"/>
                <w:lang w:eastAsia="ko-KR"/>
              </w:rPr>
              <w:t>3</w:t>
            </w:r>
          </w:p>
        </w:tc>
      </w:tr>
      <w:tr w:rsidR="007006E0" w:rsidRPr="00A1115A" w14:paraId="3C20B12C" w14:textId="77777777" w:rsidTr="007336B4">
        <w:trPr>
          <w:trHeight w:val="225"/>
          <w:jc w:val="center"/>
        </w:trPr>
        <w:tc>
          <w:tcPr>
            <w:tcW w:w="0" w:type="auto"/>
            <w:gridSpan w:val="8"/>
            <w:shd w:val="clear" w:color="auto" w:fill="auto"/>
            <w:vAlign w:val="bottom"/>
          </w:tcPr>
          <w:p w14:paraId="5C0AEDE9" w14:textId="77777777" w:rsidR="007006E0" w:rsidRPr="00A1115A" w:rsidRDefault="007006E0" w:rsidP="007336B4">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2A55FBAE" w14:textId="77777777" w:rsidR="007006E0" w:rsidRPr="00A1115A" w:rsidRDefault="007006E0" w:rsidP="007336B4">
            <w:pPr>
              <w:pStyle w:val="TAN"/>
            </w:pPr>
            <w:r w:rsidRPr="00A1115A">
              <w:rPr>
                <w:rFonts w:cs="Arial"/>
              </w:rPr>
              <w:t>NOTE 2:</w:t>
            </w:r>
            <w:r w:rsidRPr="00A1115A">
              <w:rPr>
                <w:rFonts w:cs="Arial"/>
              </w:rPr>
              <w:tab/>
            </w:r>
            <w:r w:rsidRPr="00A1115A">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3FA51B9A" w14:textId="77777777" w:rsidR="007006E0" w:rsidRPr="00A1115A" w:rsidRDefault="007006E0" w:rsidP="007336B4">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 xml:space="preserve">larger than (symbol </w:t>
            </w:r>
            <w:proofErr w:type="gramStart"/>
            <w:r w:rsidRPr="00A1115A">
              <w:t>length)*</w:t>
            </w:r>
            <w:proofErr w:type="gramEnd"/>
            <w:r w:rsidRPr="00A1115A">
              <w:t>(number of points in sweep)</w:t>
            </w:r>
            <w:r w:rsidRPr="00A1115A">
              <w:rPr>
                <w:rFonts w:cs="Arial"/>
                <w:noProof/>
              </w:rPr>
              <w:t xml:space="preserve"> to improve the measurement accuracy.</w:t>
            </w:r>
          </w:p>
        </w:tc>
      </w:tr>
    </w:tbl>
    <w:p w14:paraId="4D39B0BD" w14:textId="77777777" w:rsidR="007006E0" w:rsidRPr="00A1115A" w:rsidRDefault="007006E0" w:rsidP="007006E0"/>
    <w:p w14:paraId="393E0EA3" w14:textId="77777777" w:rsidR="007006E0" w:rsidRPr="00A1115A" w:rsidRDefault="007006E0" w:rsidP="007006E0">
      <w:pPr>
        <w:rPr>
          <w:rFonts w:eastAsia="Malgun Gothic"/>
        </w:rPr>
      </w:pPr>
      <w:r>
        <w:t>Furthermore, w</w:t>
      </w:r>
      <w:r w:rsidRPr="00A1115A">
        <w:t>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1CC46419" w14:textId="77777777" w:rsidR="007006E0" w:rsidRPr="00A1115A" w:rsidRDefault="007006E0" w:rsidP="007006E0">
      <w:pPr>
        <w:pStyle w:val="TH"/>
      </w:pPr>
      <w:r w:rsidRPr="00A1115A">
        <w:t>Table 6.</w:t>
      </w:r>
      <w:r>
        <w:t>3.13-3</w:t>
      </w:r>
      <w:r w:rsidRPr="00A1115A">
        <w:t>: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006E0" w:rsidRPr="00A1115A" w14:paraId="05E3FDD1" w14:textId="77777777" w:rsidTr="007336B4">
        <w:tc>
          <w:tcPr>
            <w:tcW w:w="1458" w:type="dxa"/>
            <w:shd w:val="clear" w:color="auto" w:fill="auto"/>
          </w:tcPr>
          <w:p w14:paraId="3540E79A" w14:textId="77777777" w:rsidR="007006E0" w:rsidRPr="00A1115A" w:rsidRDefault="007006E0" w:rsidP="007336B4">
            <w:pPr>
              <w:pStyle w:val="TAH"/>
            </w:pPr>
          </w:p>
        </w:tc>
        <w:tc>
          <w:tcPr>
            <w:tcW w:w="2970" w:type="dxa"/>
            <w:shd w:val="clear" w:color="auto" w:fill="auto"/>
          </w:tcPr>
          <w:p w14:paraId="1601D497" w14:textId="77777777" w:rsidR="007006E0" w:rsidRPr="00A1115A" w:rsidRDefault="007006E0" w:rsidP="007336B4">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5F456FEF" w14:textId="77777777" w:rsidR="007006E0" w:rsidRPr="00A1115A" w:rsidRDefault="007006E0" w:rsidP="007336B4">
            <w:pPr>
              <w:pStyle w:val="TAH"/>
            </w:pPr>
            <w:r>
              <w:rPr>
                <w:lang w:val="fr-FR"/>
              </w:rPr>
              <w:t>Emission Limit in Frequency Range 5795-5815 (dBm/MHz EIRP</w:t>
            </w:r>
            <w:r>
              <w:rPr>
                <w:vertAlign w:val="superscript"/>
                <w:lang w:val="fr-FR"/>
              </w:rPr>
              <w:t>1</w:t>
            </w:r>
            <w:r>
              <w:rPr>
                <w:lang w:val="fr-FR"/>
              </w:rPr>
              <w:t>)</w:t>
            </w:r>
          </w:p>
        </w:tc>
      </w:tr>
      <w:tr w:rsidR="007006E0" w:rsidRPr="00A1115A" w14:paraId="32077B3A" w14:textId="77777777" w:rsidTr="007336B4">
        <w:tc>
          <w:tcPr>
            <w:tcW w:w="1458" w:type="dxa"/>
            <w:shd w:val="clear" w:color="auto" w:fill="auto"/>
          </w:tcPr>
          <w:p w14:paraId="168CF42D" w14:textId="77777777" w:rsidR="007006E0" w:rsidRPr="00A1115A" w:rsidRDefault="007006E0" w:rsidP="007336B4">
            <w:pPr>
              <w:pStyle w:val="TAC"/>
            </w:pPr>
            <w:r>
              <w:rPr>
                <w:lang w:val="fr-FR"/>
              </w:rPr>
              <w:t>Condition 1</w:t>
            </w:r>
          </w:p>
        </w:tc>
        <w:tc>
          <w:tcPr>
            <w:tcW w:w="2970" w:type="dxa"/>
            <w:shd w:val="clear" w:color="auto" w:fill="auto"/>
          </w:tcPr>
          <w:p w14:paraId="38800D22" w14:textId="77777777" w:rsidR="007006E0" w:rsidRPr="00A1115A" w:rsidRDefault="007006E0" w:rsidP="007336B4">
            <w:pPr>
              <w:pStyle w:val="TAC"/>
            </w:pPr>
            <w:r>
              <w:rPr>
                <w:lang w:val="fr-FR"/>
              </w:rPr>
              <w:t>10</w:t>
            </w:r>
          </w:p>
        </w:tc>
        <w:tc>
          <w:tcPr>
            <w:tcW w:w="5193" w:type="dxa"/>
            <w:shd w:val="clear" w:color="auto" w:fill="auto"/>
          </w:tcPr>
          <w:p w14:paraId="2384A054" w14:textId="77777777" w:rsidR="007006E0" w:rsidRPr="00A1115A" w:rsidRDefault="007006E0" w:rsidP="007336B4">
            <w:pPr>
              <w:pStyle w:val="TAC"/>
            </w:pPr>
            <w:r>
              <w:rPr>
                <w:lang w:val="fr-FR"/>
              </w:rPr>
              <w:t>-65</w:t>
            </w:r>
          </w:p>
        </w:tc>
      </w:tr>
      <w:tr w:rsidR="007006E0" w:rsidRPr="00A1115A" w14:paraId="774887EE" w14:textId="77777777" w:rsidTr="007336B4">
        <w:tc>
          <w:tcPr>
            <w:tcW w:w="1458" w:type="dxa"/>
            <w:shd w:val="clear" w:color="auto" w:fill="auto"/>
          </w:tcPr>
          <w:p w14:paraId="640F2933" w14:textId="77777777" w:rsidR="007006E0" w:rsidRPr="00A1115A" w:rsidRDefault="007006E0" w:rsidP="007336B4">
            <w:pPr>
              <w:pStyle w:val="TAC"/>
            </w:pPr>
            <w:r>
              <w:rPr>
                <w:lang w:val="fr-FR"/>
              </w:rPr>
              <w:t>Condition 2</w:t>
            </w:r>
          </w:p>
        </w:tc>
        <w:tc>
          <w:tcPr>
            <w:tcW w:w="2970" w:type="dxa"/>
            <w:shd w:val="clear" w:color="auto" w:fill="auto"/>
          </w:tcPr>
          <w:p w14:paraId="34AC6E28" w14:textId="77777777" w:rsidR="007006E0" w:rsidRPr="00A1115A" w:rsidRDefault="007006E0" w:rsidP="007336B4">
            <w:pPr>
              <w:pStyle w:val="TAC"/>
            </w:pPr>
            <w:r>
              <w:rPr>
                <w:lang w:val="fr-FR"/>
              </w:rPr>
              <w:t>10</w:t>
            </w:r>
          </w:p>
        </w:tc>
        <w:tc>
          <w:tcPr>
            <w:tcW w:w="5193" w:type="dxa"/>
            <w:shd w:val="clear" w:color="auto" w:fill="auto"/>
          </w:tcPr>
          <w:p w14:paraId="560ACC32" w14:textId="77777777" w:rsidR="007006E0" w:rsidRPr="00A1115A" w:rsidRDefault="007006E0" w:rsidP="007336B4">
            <w:pPr>
              <w:pStyle w:val="TAC"/>
            </w:pPr>
            <w:r>
              <w:rPr>
                <w:lang w:val="fr-FR"/>
              </w:rPr>
              <w:t>-45</w:t>
            </w:r>
          </w:p>
        </w:tc>
      </w:tr>
      <w:tr w:rsidR="007006E0" w:rsidRPr="00A1115A" w14:paraId="22456594" w14:textId="77777777" w:rsidTr="007336B4">
        <w:tc>
          <w:tcPr>
            <w:tcW w:w="9621" w:type="dxa"/>
            <w:gridSpan w:val="3"/>
            <w:shd w:val="clear" w:color="auto" w:fill="auto"/>
          </w:tcPr>
          <w:p w14:paraId="3493B9A3" w14:textId="77777777" w:rsidR="007006E0" w:rsidRPr="00A1115A" w:rsidRDefault="007006E0" w:rsidP="007336B4">
            <w:pPr>
              <w:pStyle w:val="TAN"/>
            </w:pPr>
            <w:r>
              <w:rPr>
                <w:rFonts w:cs="Arial"/>
              </w:rPr>
              <w:t>NOTE 1:</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tc>
      </w:tr>
    </w:tbl>
    <w:p w14:paraId="16676E90" w14:textId="77777777" w:rsidR="007006E0" w:rsidRPr="007006E0" w:rsidRDefault="007006E0" w:rsidP="007006E0"/>
    <w:p w14:paraId="7149ACD5" w14:textId="77777777" w:rsidR="00DC0EE5" w:rsidRPr="00C77D86" w:rsidRDefault="00DC0EE5" w:rsidP="00DC0EE5">
      <w:pPr>
        <w:pStyle w:val="3"/>
      </w:pPr>
      <w:r w:rsidRPr="00C77D86">
        <w:t>6.</w:t>
      </w:r>
      <w:r>
        <w:t>3</w:t>
      </w:r>
      <w:r w:rsidRPr="00C77D86">
        <w:t>.14</w:t>
      </w:r>
      <w:r w:rsidRPr="00C77D86">
        <w:tab/>
        <w:t xml:space="preserve">Transmit intermodulation for </w:t>
      </w:r>
      <w:r>
        <w:t>NR SL CA</w:t>
      </w:r>
      <w:r w:rsidRPr="00C77D86">
        <w:t xml:space="preserve"> operation</w:t>
      </w:r>
    </w:p>
    <w:p w14:paraId="41706187" w14:textId="77777777" w:rsidR="00A64902" w:rsidRDefault="00A64902" w:rsidP="00A64902">
      <w:pPr>
        <w:rPr>
          <w:b/>
        </w:rPr>
      </w:pPr>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he general NR CA T</w:t>
      </w:r>
      <w:r>
        <w:rPr>
          <w:rFonts w:eastAsia="Times New Roman"/>
          <w:bCs/>
        </w:rPr>
        <w:t xml:space="preserve">ransmit </w:t>
      </w:r>
      <w:r w:rsidRPr="00EC71B6">
        <w:rPr>
          <w:rFonts w:eastAsia="Times New Roman"/>
          <w:bCs/>
        </w:rPr>
        <w:t>I</w:t>
      </w:r>
      <w:r>
        <w:rPr>
          <w:rFonts w:eastAsia="Times New Roman"/>
          <w:bCs/>
        </w:rPr>
        <w:t>ntermodulation</w:t>
      </w:r>
      <w:r w:rsidRPr="00EC71B6">
        <w:rPr>
          <w:rFonts w:eastAsia="Times New Roman"/>
          <w:bCs/>
        </w:rPr>
        <w:t xml:space="preserve"> requirements for CA Bandwidth Class B specified in clause 6.5A.4.2.1 </w:t>
      </w:r>
      <w:r>
        <w:rPr>
          <w:rFonts w:eastAsia="Times New Roman"/>
          <w:bCs/>
        </w:rPr>
        <w:t xml:space="preserve">in TS38.101-1 </w:t>
      </w:r>
      <w:r w:rsidRPr="00EC71B6">
        <w:rPr>
          <w:rFonts w:eastAsia="Times New Roman"/>
          <w:bCs/>
        </w:rPr>
        <w:t xml:space="preserve">shall be applied to </w:t>
      </w:r>
      <w:r>
        <w:rPr>
          <w:rFonts w:eastAsia="Times New Roman"/>
          <w:bCs/>
        </w:rPr>
        <w:t xml:space="preserve">the </w:t>
      </w:r>
      <w:r w:rsidRPr="00EC71B6">
        <w:rPr>
          <w:rFonts w:eastAsia="Times New Roman"/>
          <w:bCs/>
        </w:rPr>
        <w:t xml:space="preserve">aggregated </w:t>
      </w:r>
      <w:r>
        <w:rPr>
          <w:rFonts w:eastAsia="Times New Roman"/>
          <w:bCs/>
        </w:rPr>
        <w:t>channel bandwidth with SL CA bandwidth class B.</w:t>
      </w:r>
    </w:p>
    <w:p w14:paraId="7C036790" w14:textId="77777777" w:rsidR="005904B9" w:rsidRPr="00A64902" w:rsidRDefault="005904B9" w:rsidP="001C12CD"/>
    <w:p w14:paraId="29A90510" w14:textId="77777777" w:rsidR="00AA359A" w:rsidRDefault="00AA359A" w:rsidP="0005345C">
      <w:pPr>
        <w:pStyle w:val="1"/>
        <w:ind w:left="1134" w:hanging="1134"/>
      </w:pPr>
      <w:bookmarkStart w:id="336" w:name="_Toc133515264"/>
      <w:r w:rsidRPr="0005345C">
        <w:t>7</w:t>
      </w:r>
      <w:r w:rsidRPr="004D36BF">
        <w:tab/>
      </w:r>
      <w:r w:rsidRPr="0005345C">
        <w:t xml:space="preserve">Receiver characteristics for </w:t>
      </w:r>
      <w:r w:rsidR="00A4533E">
        <w:t xml:space="preserve">NR </w:t>
      </w:r>
      <w:r w:rsidRPr="0005345C">
        <w:t>SL evolution</w:t>
      </w:r>
      <w:bookmarkEnd w:id="336"/>
    </w:p>
    <w:p w14:paraId="5433F321" w14:textId="6EC8AF4E" w:rsidR="00EA267F" w:rsidRDefault="00EA267F" w:rsidP="00EA267F">
      <w:pPr>
        <w:pStyle w:val="2"/>
        <w:ind w:left="1134" w:hanging="1134"/>
      </w:pPr>
      <w:bookmarkStart w:id="337" w:name="_Toc133515265"/>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337"/>
    </w:p>
    <w:p w14:paraId="68031B4B" w14:textId="66B79546" w:rsidR="00EA267F" w:rsidRDefault="00EA267F" w:rsidP="00EA267F">
      <w:pPr>
        <w:pStyle w:val="3"/>
      </w:pPr>
      <w:bookmarkStart w:id="338" w:name="_Toc463997783"/>
      <w:bookmarkStart w:id="339" w:name="_Toc36034826"/>
      <w:bookmarkStart w:id="340" w:name="_Toc42537426"/>
      <w:bookmarkStart w:id="341" w:name="_Toc46356491"/>
      <w:bookmarkStart w:id="342" w:name="_Toc52566405"/>
      <w:bookmarkStart w:id="343" w:name="_Toc61187313"/>
      <w:bookmarkStart w:id="344" w:name="_Toc66398725"/>
      <w:bookmarkStart w:id="345" w:name="_Toc66398942"/>
      <w:bookmarkStart w:id="346" w:name="_Toc66432659"/>
      <w:bookmarkStart w:id="347" w:name="_Toc66433438"/>
      <w:bookmarkStart w:id="348" w:name="_Toc66436213"/>
      <w:bookmarkStart w:id="349" w:name="_Toc133515266"/>
      <w:r>
        <w:t>7</w:t>
      </w:r>
      <w:r w:rsidRPr="0087716F">
        <w:t>.1.1</w:t>
      </w:r>
      <w:r w:rsidRPr="0087716F">
        <w:tab/>
        <w:t>Reference sensitivity power level</w:t>
      </w:r>
      <w:bookmarkEnd w:id="338"/>
      <w:bookmarkEnd w:id="339"/>
      <w:bookmarkEnd w:id="340"/>
      <w:bookmarkEnd w:id="341"/>
      <w:bookmarkEnd w:id="342"/>
      <w:bookmarkEnd w:id="343"/>
      <w:bookmarkEnd w:id="344"/>
      <w:bookmarkEnd w:id="345"/>
      <w:bookmarkEnd w:id="346"/>
      <w:bookmarkEnd w:id="347"/>
      <w:bookmarkEnd w:id="348"/>
      <w:r w:rsidR="00997A7A">
        <w:t xml:space="preserve"> for NR SL</w:t>
      </w:r>
      <w:r w:rsidR="00D07068">
        <w:t>-U</w:t>
      </w:r>
      <w:bookmarkEnd w:id="349"/>
    </w:p>
    <w:p w14:paraId="5323F7E9" w14:textId="77777777" w:rsidR="001E570B" w:rsidRPr="001E570B" w:rsidRDefault="001E570B" w:rsidP="001E570B">
      <w:pPr>
        <w:overflowPunct w:val="0"/>
        <w:autoSpaceDE w:val="0"/>
        <w:autoSpaceDN w:val="0"/>
        <w:adjustRightInd w:val="0"/>
        <w:textAlignment w:val="baseline"/>
        <w:rPr>
          <w:rFonts w:eastAsia="等线"/>
          <w:lang w:val="en-US" w:eastAsia="zh-CN"/>
        </w:rPr>
      </w:pPr>
      <w:bookmarkStart w:id="350" w:name="_Hlk136357801"/>
      <w:r w:rsidRPr="001E570B">
        <w:rPr>
          <w:rFonts w:eastAsia="等线"/>
          <w:lang w:val="en-US" w:eastAsia="zh-CN"/>
        </w:rPr>
        <w:t>Background information for NR V2X reference sensitivity requirement has been captured in the TR 38.886 as captured below and can be reused for NR SL-U</w:t>
      </w:r>
    </w:p>
    <w:p w14:paraId="25EA7EF6"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lastRenderedPageBreak/>
        <w:t xml:space="preserve">The reference sensitivity power level REFSENS is the minimum mean power applied to the UE antenna </w:t>
      </w:r>
      <w:r w:rsidRPr="001E570B">
        <w:rPr>
          <w:rFonts w:eastAsia="Times New Roman" w:hint="eastAsia"/>
        </w:rPr>
        <w:t>connector</w:t>
      </w:r>
      <w:r w:rsidRPr="001E570B">
        <w:rPr>
          <w:rFonts w:eastAsia="Times New Roman"/>
        </w:rPr>
        <w:t xml:space="preserve"> at which the throughput shall meet or exceed 95% of the maximum throughput of the reference measurement channels.</w:t>
      </w:r>
    </w:p>
    <w:p w14:paraId="30156AA0"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hint="eastAsia"/>
        </w:rPr>
        <w:t xml:space="preserve">The </w:t>
      </w:r>
      <w:r w:rsidRPr="001E570B">
        <w:rPr>
          <w:rFonts w:eastAsia="Times New Roman"/>
        </w:rPr>
        <w:t xml:space="preserve">V2X UE REFSENS </w:t>
      </w:r>
      <w:r w:rsidRPr="001E570B">
        <w:rPr>
          <w:rFonts w:eastAsia="Times New Roman" w:hint="eastAsia"/>
        </w:rPr>
        <w:t>is defined by the following equation:</w:t>
      </w:r>
      <w:r w:rsidRPr="001E570B">
        <w:rPr>
          <w:rFonts w:eastAsia="Times New Roman"/>
        </w:rPr>
        <w:t xml:space="preserve"> </w:t>
      </w:r>
    </w:p>
    <w:p w14:paraId="40A84C00" w14:textId="77777777" w:rsidR="001E570B" w:rsidRPr="001E570B" w:rsidRDefault="001E570B" w:rsidP="001E570B">
      <w:pPr>
        <w:overflowPunct w:val="0"/>
        <w:autoSpaceDE w:val="0"/>
        <w:autoSpaceDN w:val="0"/>
        <w:adjustRightInd w:val="0"/>
        <w:jc w:val="center"/>
        <w:textAlignment w:val="baseline"/>
        <w:rPr>
          <w:rFonts w:eastAsia="Times New Roman"/>
        </w:rPr>
      </w:pPr>
      <w:r w:rsidRPr="001E570B">
        <w:rPr>
          <w:rFonts w:eastAsia="Batang"/>
          <w:color w:val="000000"/>
          <w:kern w:val="2"/>
          <w:lang w:val="en-US" w:eastAsia="ko-KR"/>
        </w:rPr>
        <w:t>REFSENS</w:t>
      </w:r>
      <w:r w:rsidRPr="001E570B">
        <w:rPr>
          <w:rFonts w:eastAsia="Batang"/>
          <w:color w:val="000000"/>
          <w:kern w:val="2"/>
          <w:vertAlign w:val="subscript"/>
          <w:lang w:val="en-US" w:eastAsia="ko-KR"/>
        </w:rPr>
        <w:t>V2X</w:t>
      </w:r>
      <w:r w:rsidRPr="001E570B">
        <w:rPr>
          <w:rFonts w:eastAsia="Batang"/>
          <w:color w:val="000000"/>
          <w:kern w:val="2"/>
          <w:lang w:val="en-US" w:eastAsia="ko-KR"/>
        </w:rPr>
        <w:t>=</w:t>
      </w:r>
      <w:proofErr w:type="spellStart"/>
      <w:r w:rsidRPr="001E570B">
        <w:rPr>
          <w:rFonts w:eastAsia="Batang"/>
          <w:i/>
          <w:color w:val="000000"/>
          <w:kern w:val="2"/>
          <w:lang w:val="en-US" w:eastAsia="ko-KR"/>
        </w:rPr>
        <w:t>kTB</w:t>
      </w:r>
      <w:proofErr w:type="spellEnd"/>
      <w:r w:rsidRPr="001E570B">
        <w:rPr>
          <w:rFonts w:eastAsia="Batang"/>
          <w:color w:val="000000"/>
          <w:kern w:val="2"/>
          <w:lang w:val="en-US" w:eastAsia="ko-KR"/>
        </w:rPr>
        <w:t xml:space="preserve"> + SNR</w:t>
      </w:r>
      <w:r w:rsidRPr="001E570B">
        <w:rPr>
          <w:rFonts w:eastAsia="Batang"/>
          <w:color w:val="000000"/>
          <w:kern w:val="2"/>
          <w:vertAlign w:val="subscript"/>
          <w:lang w:val="en-US" w:eastAsia="ko-KR"/>
        </w:rPr>
        <w:t>V2X</w:t>
      </w:r>
      <w:r w:rsidRPr="001E570B">
        <w:rPr>
          <w:rFonts w:eastAsia="Batang"/>
          <w:color w:val="000000"/>
          <w:kern w:val="2"/>
          <w:lang w:val="en-US" w:eastAsia="ko-KR"/>
        </w:rPr>
        <w:t xml:space="preserve"> </w:t>
      </w:r>
      <w:r w:rsidRPr="001E570B">
        <w:rPr>
          <w:rFonts w:eastAsia="Times New Roman" w:hint="eastAsia"/>
          <w:color w:val="000000"/>
          <w:kern w:val="2"/>
          <w:lang w:val="en-US"/>
        </w:rPr>
        <w:t>+</w:t>
      </w:r>
      <w:r w:rsidRPr="001E570B">
        <w:rPr>
          <w:rFonts w:eastAsia="Batang"/>
          <w:color w:val="000000"/>
          <w:kern w:val="2"/>
          <w:lang w:val="en-US" w:eastAsia="ko-KR"/>
        </w:rPr>
        <w:t>10log</w:t>
      </w:r>
      <w:r w:rsidRPr="001E570B">
        <w:rPr>
          <w:rFonts w:eastAsia="Batang"/>
          <w:color w:val="000000"/>
          <w:kern w:val="2"/>
          <w:vertAlign w:val="subscript"/>
          <w:lang w:val="en-US" w:eastAsia="ko-KR"/>
        </w:rPr>
        <w:t>10</w:t>
      </w:r>
      <w:r w:rsidRPr="001E570B">
        <w:rPr>
          <w:rFonts w:eastAsia="Batang"/>
          <w:color w:val="000000"/>
          <w:kern w:val="2"/>
          <w:lang w:val="en-US" w:eastAsia="ko-KR"/>
        </w:rPr>
        <w:t>(L</w:t>
      </w:r>
      <w:r w:rsidRPr="001E570B">
        <w:rPr>
          <w:rFonts w:eastAsia="Batang"/>
          <w:color w:val="000000"/>
          <w:kern w:val="2"/>
          <w:vertAlign w:val="subscript"/>
          <w:lang w:val="en-US" w:eastAsia="ko-KR"/>
        </w:rPr>
        <w:t>CRB</w:t>
      </w:r>
      <w:r w:rsidRPr="001E570B">
        <w:rPr>
          <w:rFonts w:eastAsia="Batang"/>
          <w:color w:val="000000"/>
          <w:kern w:val="2"/>
          <w:lang w:val="en-US" w:eastAsia="ko-KR"/>
        </w:rPr>
        <w:t xml:space="preserve">*SCS*12/RX_BW) </w:t>
      </w:r>
      <w:r w:rsidRPr="001E570B">
        <w:rPr>
          <w:rFonts w:eastAsia="Batang"/>
          <w:kern w:val="2"/>
          <w:lang w:val="en-US" w:eastAsia="ko-KR"/>
        </w:rPr>
        <w:t>+</w:t>
      </w:r>
      <w:r w:rsidRPr="001E570B">
        <w:rPr>
          <w:rFonts w:eastAsia="Times New Roman" w:hint="eastAsia"/>
          <w:kern w:val="2"/>
          <w:lang w:val="en-US"/>
        </w:rPr>
        <w:t>(</w:t>
      </w:r>
      <w:r w:rsidRPr="001E570B">
        <w:rPr>
          <w:rFonts w:eastAsia="Batang"/>
          <w:kern w:val="2"/>
          <w:lang w:val="en-US" w:eastAsia="ko-KR"/>
        </w:rPr>
        <w:t xml:space="preserve"> NF</w:t>
      </w:r>
      <w:r w:rsidRPr="001E570B">
        <w:rPr>
          <w:rFonts w:eastAsia="Batang"/>
          <w:kern w:val="2"/>
          <w:vertAlign w:val="subscript"/>
          <w:lang w:val="en-US" w:eastAsia="ko-KR"/>
        </w:rPr>
        <w:t>V2X</w:t>
      </w:r>
      <w:r w:rsidRPr="001E570B">
        <w:rPr>
          <w:rFonts w:eastAsia="Batang"/>
          <w:kern w:val="2"/>
          <w:lang w:val="en-US" w:eastAsia="ko-KR"/>
        </w:rPr>
        <w:t>+ IM</w:t>
      </w:r>
      <w:r w:rsidRPr="001E570B">
        <w:rPr>
          <w:rFonts w:eastAsia="Times New Roman" w:hint="eastAsia"/>
          <w:kern w:val="2"/>
          <w:lang w:val="en-US"/>
        </w:rPr>
        <w:t>)</w:t>
      </w:r>
      <w:r w:rsidRPr="001E570B">
        <w:rPr>
          <w:rFonts w:eastAsia="Times New Roman"/>
          <w:kern w:val="2"/>
          <w:lang w:val="en-US"/>
        </w:rPr>
        <w:t xml:space="preserve"> – Diversity gain</w:t>
      </w:r>
    </w:p>
    <w:p w14:paraId="1378679B"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t>W</w:t>
      </w:r>
      <w:r w:rsidRPr="001E570B">
        <w:rPr>
          <w:rFonts w:eastAsia="Times New Roman" w:hint="eastAsia"/>
        </w:rPr>
        <w:t>here</w:t>
      </w:r>
    </w:p>
    <w:p w14:paraId="0D2B635A"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proofErr w:type="spellStart"/>
      <w:r w:rsidRPr="001E570B">
        <w:rPr>
          <w:rFonts w:eastAsia="Times New Roman" w:hint="eastAsia"/>
          <w:i/>
          <w:lang w:val="en-US"/>
        </w:rPr>
        <w:t>kTB</w:t>
      </w:r>
      <w:proofErr w:type="spellEnd"/>
      <w:r w:rsidRPr="001E570B">
        <w:rPr>
          <w:rFonts w:eastAsia="Times New Roman" w:hint="eastAsia"/>
          <w:i/>
          <w:lang w:val="en-US"/>
        </w:rPr>
        <w:t>:</w:t>
      </w:r>
      <w:r w:rsidRPr="001E570B">
        <w:rPr>
          <w:rFonts w:eastAsia="Times New Roman" w:hint="eastAsia"/>
          <w:lang w:val="en-US"/>
        </w:rPr>
        <w:t xml:space="preserve"> </w:t>
      </w:r>
      <w:r w:rsidRPr="001E570B">
        <w:rPr>
          <w:rFonts w:eastAsia="Times New Roman"/>
          <w:lang w:val="en-US"/>
        </w:rPr>
        <w:t>Thermal noise level is [</w:t>
      </w:r>
      <w:r w:rsidRPr="001E570B">
        <w:rPr>
          <w:rFonts w:eastAsia="Times New Roman"/>
          <w:lang w:val="en-US" w:eastAsia="ko-KR"/>
        </w:rPr>
        <w:t>-174dBm(</w:t>
      </w:r>
      <w:proofErr w:type="spellStart"/>
      <w:r w:rsidRPr="001E570B">
        <w:rPr>
          <w:rFonts w:eastAsia="Times New Roman"/>
          <w:lang w:val="en-US" w:eastAsia="ko-KR"/>
        </w:rPr>
        <w:t>kT</w:t>
      </w:r>
      <w:proofErr w:type="spellEnd"/>
      <w:r w:rsidRPr="001E570B">
        <w:rPr>
          <w:rFonts w:eastAsia="Times New Roman"/>
          <w:lang w:val="en-US" w:eastAsia="ko-KR"/>
        </w:rPr>
        <w:t>) + 10*log</w:t>
      </w:r>
      <w:r w:rsidRPr="001E570B">
        <w:rPr>
          <w:rFonts w:eastAsia="Times New Roman"/>
          <w:vertAlign w:val="subscript"/>
          <w:lang w:val="en-US" w:eastAsia="ko-KR"/>
        </w:rPr>
        <w:t>10</w:t>
      </w:r>
      <w:r w:rsidRPr="001E570B">
        <w:rPr>
          <w:rFonts w:eastAsia="Times New Roman"/>
          <w:lang w:val="en-US" w:eastAsia="ko-KR"/>
        </w:rPr>
        <w:t>(RX BW</w:t>
      </w:r>
      <w:proofErr w:type="gramStart"/>
      <w:r w:rsidRPr="001E570B">
        <w:rPr>
          <w:rFonts w:eastAsia="Times New Roman"/>
          <w:lang w:val="en-US" w:eastAsia="ko-KR"/>
        </w:rPr>
        <w:t>)]dBm</w:t>
      </w:r>
      <w:proofErr w:type="gramEnd"/>
      <w:r w:rsidRPr="001E570B">
        <w:rPr>
          <w:rFonts w:eastAsia="Times New Roman" w:hint="eastAsia"/>
          <w:lang w:val="en-US"/>
        </w:rPr>
        <w:t>.</w:t>
      </w:r>
    </w:p>
    <w:p w14:paraId="548F3675"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Batang"/>
          <w:kern w:val="2"/>
          <w:lang w:val="en-US" w:eastAsia="ko-KR"/>
        </w:rPr>
        <w:t>NF</w:t>
      </w:r>
      <w:r w:rsidRPr="001E570B">
        <w:rPr>
          <w:rFonts w:eastAsia="Times New Roman" w:hint="eastAsia"/>
          <w:lang w:val="en-US"/>
        </w:rPr>
        <w:t xml:space="preserve">: </w:t>
      </w:r>
      <w:r w:rsidRPr="001E570B">
        <w:rPr>
          <w:rFonts w:eastAsia="Times New Roman"/>
          <w:lang w:val="en-US"/>
        </w:rPr>
        <w:t>Noise figure</w:t>
      </w:r>
      <w:r w:rsidRPr="001E570B">
        <w:rPr>
          <w:rFonts w:eastAsia="Times New Roman" w:hint="eastAsia"/>
          <w:lang w:val="en-US"/>
        </w:rPr>
        <w:t>. 13</w:t>
      </w:r>
      <w:r w:rsidRPr="001E570B">
        <w:rPr>
          <w:rFonts w:eastAsia="Times New Roman"/>
          <w:lang w:val="en-US"/>
        </w:rPr>
        <w:t xml:space="preserve"> dB is used for </w:t>
      </w:r>
      <w:r w:rsidRPr="001E570B">
        <w:rPr>
          <w:rFonts w:eastAsia="Times New Roman" w:hint="eastAsia"/>
          <w:lang w:val="en-US"/>
        </w:rPr>
        <w:t>LAA</w:t>
      </w:r>
      <w:r w:rsidRPr="001E570B">
        <w:rPr>
          <w:rFonts w:eastAsia="Times New Roman"/>
          <w:lang w:val="en-US"/>
        </w:rPr>
        <w:t xml:space="preserve"> and can be </w:t>
      </w:r>
      <w:r w:rsidRPr="001E570B">
        <w:rPr>
          <w:rFonts w:eastAsia="Times New Roman" w:hint="eastAsia"/>
          <w:lang w:val="en-US"/>
        </w:rPr>
        <w:t>reused</w:t>
      </w:r>
      <w:r w:rsidRPr="001E570B">
        <w:rPr>
          <w:rFonts w:eastAsia="Times New Roman"/>
          <w:lang w:val="en-US"/>
        </w:rPr>
        <w:t xml:space="preserve"> for NR V2X requirements. Assumed </w:t>
      </w:r>
      <w:r w:rsidRPr="001E570B">
        <w:rPr>
          <w:rFonts w:eastAsia="Times New Roman"/>
          <w:szCs w:val="24"/>
          <w:lang w:val="en-US" w:eastAsia="zh-CN"/>
        </w:rPr>
        <w:t>NF is 9dB &lt; 3GHz, NF is 10dB&gt;= 3GHz (</w:t>
      </w:r>
      <w:proofErr w:type="spellStart"/>
      <w:r w:rsidRPr="001E570B">
        <w:rPr>
          <w:rFonts w:eastAsia="Times New Roman"/>
          <w:szCs w:val="24"/>
          <w:lang w:val="en-US" w:eastAsia="zh-CN"/>
        </w:rPr>
        <w:t>e.g</w:t>
      </w:r>
      <w:proofErr w:type="spellEnd"/>
      <w:r w:rsidRPr="001E570B">
        <w:rPr>
          <w:rFonts w:eastAsia="Times New Roman"/>
          <w:szCs w:val="24"/>
          <w:lang w:val="en-US" w:eastAsia="zh-CN"/>
        </w:rPr>
        <w:t xml:space="preserve"> B42, n77, n78, n79…) at licensed bands at FR1</w:t>
      </w:r>
      <w:r w:rsidRPr="001E570B">
        <w:rPr>
          <w:rFonts w:eastAsia="Times New Roman"/>
          <w:lang w:val="en-US"/>
        </w:rPr>
        <w:t>.</w:t>
      </w:r>
    </w:p>
    <w:p w14:paraId="1528FA47"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Times New Roman"/>
          <w:lang w:val="en-US"/>
        </w:rPr>
        <w:t>IM:</w:t>
      </w:r>
      <w:r w:rsidRPr="001E570B">
        <w:rPr>
          <w:rFonts w:eastAsia="Times New Roman" w:hint="eastAsia"/>
          <w:lang w:val="en-US"/>
        </w:rPr>
        <w:t xml:space="preserve"> 2.5 dB is assumed.</w:t>
      </w:r>
      <w:r w:rsidRPr="001E570B">
        <w:rPr>
          <w:rFonts w:eastAsia="Times New Roman"/>
          <w:lang w:val="en-US"/>
        </w:rPr>
        <w:t xml:space="preserve"> When the number of RB size equal to or less than 24RBs, 0.5dB additional relaxation is allowed.</w:t>
      </w:r>
    </w:p>
    <w:p w14:paraId="60162C1D"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Target SNR: -0.5 dB</w:t>
      </w:r>
    </w:p>
    <w:p w14:paraId="4DA748D3"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Diversity gain: 3dB</w:t>
      </w:r>
    </w:p>
    <w:p w14:paraId="25A19CE6" w14:textId="77777777" w:rsidR="001E570B" w:rsidRPr="001E570B" w:rsidRDefault="001E570B" w:rsidP="001E570B">
      <w:pPr>
        <w:overflowPunct w:val="0"/>
        <w:autoSpaceDE w:val="0"/>
        <w:autoSpaceDN w:val="0"/>
        <w:adjustRightInd w:val="0"/>
        <w:textAlignment w:val="baseline"/>
        <w:rPr>
          <w:rFonts w:eastAsia="等线"/>
          <w:lang w:val="en-US" w:eastAsia="zh-CN"/>
        </w:rPr>
      </w:pPr>
    </w:p>
    <w:p w14:paraId="440CD9A7"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r w:rsidRPr="001E570B">
        <w:rPr>
          <w:rFonts w:eastAsia="等线" w:hint="eastAsia"/>
          <w:lang w:val="en-US" w:eastAsia="zh-CN"/>
        </w:rPr>
        <w:t>F</w:t>
      </w:r>
      <w:r w:rsidRPr="001E570B">
        <w:rPr>
          <w:rFonts w:eastAsia="等线"/>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p>
    <w:p w14:paraId="3C06BB0D"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p>
    <w:p w14:paraId="6942C453" w14:textId="77777777" w:rsidR="001E570B" w:rsidRPr="001E570B" w:rsidRDefault="001E570B" w:rsidP="001E570B">
      <w:pPr>
        <w:overflowPunct w:val="0"/>
        <w:autoSpaceDE w:val="0"/>
        <w:autoSpaceDN w:val="0"/>
        <w:adjustRightInd w:val="0"/>
        <w:spacing w:after="0"/>
        <w:jc w:val="center"/>
        <w:textAlignment w:val="baseline"/>
        <w:rPr>
          <w:rFonts w:eastAsia="等线"/>
          <w:lang w:val="en-US" w:eastAsia="zh-CN"/>
        </w:rPr>
      </w:pPr>
      <w:r w:rsidRPr="001E570B">
        <w:rPr>
          <w:rFonts w:eastAsia="等线"/>
          <w:lang w:val="en-US" w:eastAsia="zh-CN"/>
        </w:rPr>
        <w:t>Table 7.1.1-1 REFSENS for NR-U</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1E570B" w:rsidRPr="001E570B" w14:paraId="66518624" w14:textId="77777777" w:rsidTr="00E4711C">
        <w:trPr>
          <w:jc w:val="center"/>
        </w:trPr>
        <w:tc>
          <w:tcPr>
            <w:tcW w:w="8648" w:type="dxa"/>
            <w:gridSpan w:val="5"/>
            <w:vAlign w:val="center"/>
          </w:tcPr>
          <w:p w14:paraId="4172A5DA"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 / SCS / Channel bandwidth / REFSENS</w:t>
            </w:r>
          </w:p>
        </w:tc>
      </w:tr>
      <w:tr w:rsidR="001E570B" w:rsidRPr="001E570B" w14:paraId="3E42B165" w14:textId="77777777" w:rsidTr="00E4711C">
        <w:trPr>
          <w:jc w:val="center"/>
        </w:trPr>
        <w:tc>
          <w:tcPr>
            <w:tcW w:w="1297" w:type="dxa"/>
            <w:vAlign w:val="center"/>
          </w:tcPr>
          <w:p w14:paraId="60940D2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2AC8CD6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747DED5E"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1E082B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75085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36CF0013"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0ED15A06" w14:textId="77777777" w:rsidTr="00E4711C">
        <w:trPr>
          <w:jc w:val="center"/>
        </w:trPr>
        <w:tc>
          <w:tcPr>
            <w:tcW w:w="1297" w:type="dxa"/>
            <w:vMerge w:val="restart"/>
            <w:vAlign w:val="center"/>
          </w:tcPr>
          <w:p w14:paraId="1F9C3707"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46F7B80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285B85A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5A23892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-89.7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2052429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1CB6D6A5" w14:textId="77777777" w:rsidTr="00E4711C">
        <w:trPr>
          <w:jc w:val="center"/>
        </w:trPr>
        <w:tc>
          <w:tcPr>
            <w:tcW w:w="1297" w:type="dxa"/>
            <w:vMerge/>
            <w:vAlign w:val="center"/>
          </w:tcPr>
          <w:p w14:paraId="10775061"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4C53558E"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34060AE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6DCB2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-89.9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3BBEAB1A" w14:textId="77777777" w:rsidR="001E570B" w:rsidRPr="001E570B" w:rsidRDefault="001E570B" w:rsidP="001E570B">
            <w:pPr>
              <w:spacing w:after="0"/>
              <w:jc w:val="center"/>
              <w:rPr>
                <w:rFonts w:eastAsia="Times New Roman"/>
                <w:szCs w:val="18"/>
                <w:lang w:eastAsia="zh-TW"/>
              </w:rPr>
            </w:pPr>
          </w:p>
        </w:tc>
      </w:tr>
      <w:tr w:rsidR="001E570B" w:rsidRPr="001E570B" w14:paraId="2BF27D9F" w14:textId="77777777" w:rsidTr="00E4711C">
        <w:trPr>
          <w:jc w:val="center"/>
        </w:trPr>
        <w:tc>
          <w:tcPr>
            <w:tcW w:w="1297" w:type="dxa"/>
            <w:vMerge/>
            <w:vAlign w:val="center"/>
          </w:tcPr>
          <w:p w14:paraId="2D55356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38EDC85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52BA65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69957A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-90.1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03C4B222" w14:textId="77777777" w:rsidR="001E570B" w:rsidRPr="001E570B" w:rsidRDefault="001E570B" w:rsidP="001E570B">
            <w:pPr>
              <w:spacing w:after="0"/>
              <w:jc w:val="center"/>
              <w:rPr>
                <w:rFonts w:eastAsia="Times New Roman"/>
                <w:szCs w:val="18"/>
                <w:lang w:eastAsia="zh-TW"/>
              </w:rPr>
            </w:pPr>
          </w:p>
        </w:tc>
      </w:tr>
      <w:tr w:rsidR="001E570B" w:rsidRPr="001E570B" w14:paraId="1DCEF105" w14:textId="77777777" w:rsidTr="00E4711C">
        <w:trPr>
          <w:jc w:val="center"/>
        </w:trPr>
        <w:tc>
          <w:tcPr>
            <w:tcW w:w="1297" w:type="dxa"/>
            <w:vMerge w:val="restart"/>
            <w:vAlign w:val="center"/>
          </w:tcPr>
          <w:p w14:paraId="10CA0A3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31F798F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2B3BDD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864B2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-89.2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6EFDE88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0B621592" w14:textId="77777777" w:rsidTr="00E4711C">
        <w:trPr>
          <w:jc w:val="center"/>
        </w:trPr>
        <w:tc>
          <w:tcPr>
            <w:tcW w:w="1297" w:type="dxa"/>
            <w:vMerge/>
            <w:vAlign w:val="center"/>
          </w:tcPr>
          <w:p w14:paraId="2700FC1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BD4162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4262FCE2"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A8C49C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-89.4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22F77C23" w14:textId="77777777" w:rsidR="001E570B" w:rsidRPr="001E570B" w:rsidRDefault="001E570B" w:rsidP="001E570B">
            <w:pPr>
              <w:spacing w:after="0"/>
              <w:jc w:val="center"/>
              <w:rPr>
                <w:rFonts w:eastAsia="Times New Roman"/>
                <w:szCs w:val="18"/>
                <w:lang w:eastAsia="zh-TW"/>
              </w:rPr>
            </w:pPr>
          </w:p>
        </w:tc>
      </w:tr>
      <w:tr w:rsidR="001E570B" w:rsidRPr="001E570B" w14:paraId="03AEBB19" w14:textId="77777777" w:rsidTr="00E4711C">
        <w:trPr>
          <w:jc w:val="center"/>
        </w:trPr>
        <w:tc>
          <w:tcPr>
            <w:tcW w:w="1297" w:type="dxa"/>
            <w:vMerge/>
            <w:vAlign w:val="center"/>
          </w:tcPr>
          <w:p w14:paraId="4CE2471F"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1FCF5C3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711239D1"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34106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-89.6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50AFCF40" w14:textId="77777777" w:rsidR="001E570B" w:rsidRPr="001E570B" w:rsidRDefault="001E570B" w:rsidP="001E570B">
            <w:pPr>
              <w:spacing w:after="0"/>
              <w:jc w:val="center"/>
              <w:rPr>
                <w:rFonts w:eastAsia="Times New Roman"/>
                <w:szCs w:val="18"/>
                <w:lang w:eastAsia="zh-TW"/>
              </w:rPr>
            </w:pPr>
          </w:p>
        </w:tc>
      </w:tr>
      <w:tr w:rsidR="001E570B" w:rsidRPr="001E570B" w14:paraId="47B25A5E" w14:textId="77777777" w:rsidTr="00E4711C">
        <w:trPr>
          <w:jc w:val="center"/>
        </w:trPr>
        <w:tc>
          <w:tcPr>
            <w:tcW w:w="8648" w:type="dxa"/>
            <w:gridSpan w:val="5"/>
            <w:tcBorders>
              <w:top w:val="nil"/>
            </w:tcBorders>
            <w:vAlign w:val="center"/>
          </w:tcPr>
          <w:p w14:paraId="614C5053"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SL-U REFSENS as shown in table 7.1.1-1.</w:t>
            </w:r>
          </w:p>
        </w:tc>
      </w:tr>
    </w:tbl>
    <w:p w14:paraId="2041964D" w14:textId="77777777" w:rsidR="001E570B" w:rsidRPr="001E570B" w:rsidRDefault="001E570B" w:rsidP="001E570B">
      <w:pPr>
        <w:overflowPunct w:val="0"/>
        <w:autoSpaceDE w:val="0"/>
        <w:autoSpaceDN w:val="0"/>
        <w:adjustRightInd w:val="0"/>
        <w:textAlignment w:val="baseline"/>
        <w:rPr>
          <w:rFonts w:eastAsia="等线"/>
          <w:lang w:eastAsia="zh-CN"/>
        </w:rPr>
      </w:pPr>
    </w:p>
    <w:p w14:paraId="0F2FCCC3" w14:textId="77777777" w:rsidR="001E570B" w:rsidRPr="001E570B" w:rsidRDefault="001E570B" w:rsidP="001E570B">
      <w:pPr>
        <w:overflowPunct w:val="0"/>
        <w:autoSpaceDE w:val="0"/>
        <w:autoSpaceDN w:val="0"/>
        <w:adjustRightInd w:val="0"/>
        <w:textAlignment w:val="baseline"/>
        <w:rPr>
          <w:rFonts w:eastAsia="等线"/>
          <w:lang w:val="en-US" w:eastAsia="zh-CN"/>
        </w:rPr>
      </w:pPr>
      <w:r w:rsidRPr="001E570B">
        <w:rPr>
          <w:rFonts w:eastAsia="等线"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is used to define </w:t>
      </w:r>
      <w:r w:rsidRPr="001E570B">
        <w:rPr>
          <w:rFonts w:eastAsia="等线"/>
          <w:lang w:val="en-US" w:eastAsia="zh-CN"/>
        </w:rPr>
        <w:t>the reference sensitivity</w:t>
      </w:r>
      <w:r w:rsidRPr="001E570B">
        <w:rPr>
          <w:rFonts w:eastAsia="等线" w:hint="eastAsia"/>
          <w:lang w:val="en-US" w:eastAsia="zh-CN"/>
        </w:rPr>
        <w:t xml:space="preserve"> </w:t>
      </w:r>
      <w:r w:rsidRPr="001E570B">
        <w:rPr>
          <w:rFonts w:eastAsia="等线"/>
          <w:lang w:val="en-US" w:eastAsia="zh-CN"/>
        </w:rPr>
        <w:t>requirement</w:t>
      </w:r>
      <w:r w:rsidRPr="001E570B">
        <w:rPr>
          <w:rFonts w:eastAsia="等线" w:hint="eastAsia"/>
          <w:lang w:val="en-US" w:eastAsia="zh-CN"/>
        </w:rPr>
        <w:t xml:space="preserve">. However, for V2X, specific RB allocation </w:t>
      </w:r>
      <w:r w:rsidRPr="001E570B">
        <w:rPr>
          <w:rFonts w:eastAsia="等线"/>
          <w:lang w:val="en-US" w:eastAsia="zh-CN"/>
        </w:rPr>
        <w:t xml:space="preserve">using the sub-channels </w:t>
      </w:r>
      <w:r w:rsidRPr="001E570B">
        <w:rPr>
          <w:rFonts w:eastAsia="等线" w:hint="eastAsia"/>
          <w:lang w:val="en-US" w:eastAsia="zh-CN"/>
        </w:rPr>
        <w:t xml:space="preserve">based on the RAN2 specification TS 38.331 </w:t>
      </w:r>
      <w:r w:rsidRPr="001E570B">
        <w:rPr>
          <w:rFonts w:eastAsia="等线"/>
          <w:lang w:val="en-US" w:eastAsia="zh-CN"/>
        </w:rPr>
        <w:t xml:space="preserve">is used </w:t>
      </w:r>
      <w:r w:rsidRPr="001E570B">
        <w:rPr>
          <w:rFonts w:eastAsia="等线" w:hint="eastAsia"/>
          <w:lang w:val="en-US" w:eastAsia="zh-CN"/>
        </w:rPr>
        <w:t>as captured below:</w:t>
      </w:r>
    </w:p>
    <w:p w14:paraId="37CEFE93" w14:textId="77777777" w:rsidR="001E570B" w:rsidRPr="001E570B" w:rsidRDefault="001E570B" w:rsidP="001E570B">
      <w:pPr>
        <w:overflowPunct w:val="0"/>
        <w:autoSpaceDE w:val="0"/>
        <w:autoSpaceDN w:val="0"/>
        <w:adjustRightInd w:val="0"/>
        <w:textAlignment w:val="baseline"/>
        <w:rPr>
          <w:rFonts w:eastAsia="等线"/>
          <w:lang w:val="zh-CN" w:eastAsia="zh-CN"/>
        </w:rPr>
      </w:pPr>
      <w:r w:rsidRPr="001E570B">
        <w:rPr>
          <w:rFonts w:eastAsia="Times New Roman"/>
          <w:noProof/>
          <w:lang w:val="en-US" w:eastAsia="zh-CN"/>
        </w:rPr>
        <w:drawing>
          <wp:inline distT="0" distB="0" distL="0" distR="0" wp14:anchorId="526386A3" wp14:editId="4F30F919">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4"/>
                    <a:stretch>
                      <a:fillRect/>
                    </a:stretch>
                  </pic:blipFill>
                  <pic:spPr>
                    <a:xfrm>
                      <a:off x="0" y="0"/>
                      <a:ext cx="6122035" cy="559435"/>
                    </a:xfrm>
                    <a:prstGeom prst="rect">
                      <a:avLst/>
                    </a:prstGeom>
                  </pic:spPr>
                </pic:pic>
              </a:graphicData>
            </a:graphic>
          </wp:inline>
        </w:drawing>
      </w:r>
    </w:p>
    <w:p w14:paraId="1B092DEA" w14:textId="77777777" w:rsidR="001E570B" w:rsidRPr="001E570B" w:rsidRDefault="001E570B" w:rsidP="001E570B">
      <w:pPr>
        <w:overflowPunct w:val="0"/>
        <w:autoSpaceDE w:val="0"/>
        <w:autoSpaceDN w:val="0"/>
        <w:adjustRightInd w:val="0"/>
        <w:textAlignment w:val="baseline"/>
        <w:rPr>
          <w:rFonts w:eastAsia="等线"/>
          <w:lang w:val="en-US" w:eastAsia="zh-CN"/>
        </w:rPr>
      </w:pPr>
      <w:r w:rsidRPr="001E570B">
        <w:rPr>
          <w:rFonts w:eastAsia="等线"/>
          <w:lang w:val="en-US" w:eastAsia="zh-CN"/>
        </w:rPr>
        <w:t>Following the TS 38.331 definitions T</w:t>
      </w:r>
      <w:r w:rsidRPr="001E570B">
        <w:rPr>
          <w:rFonts w:eastAsia="等线" w:hint="eastAsia"/>
          <w:lang w:val="en-US" w:eastAsia="zh-CN"/>
        </w:rPr>
        <w:t>able 7.1.1-</w:t>
      </w:r>
      <w:r w:rsidRPr="001E570B">
        <w:rPr>
          <w:rFonts w:eastAsia="等线"/>
          <w:lang w:val="en-US" w:eastAsia="zh-CN"/>
        </w:rPr>
        <w:t>2</w:t>
      </w:r>
      <w:r w:rsidRPr="001E570B">
        <w:rPr>
          <w:rFonts w:eastAsia="等线" w:hint="eastAsia"/>
          <w:lang w:val="en-US" w:eastAsia="zh-CN"/>
        </w:rPr>
        <w:t xml:space="preserve"> </w:t>
      </w:r>
      <w:r w:rsidRPr="001E570B">
        <w:rPr>
          <w:rFonts w:eastAsia="等线"/>
          <w:lang w:val="en-US" w:eastAsia="zh-CN"/>
        </w:rPr>
        <w:t>shows</w:t>
      </w:r>
      <w:r w:rsidRPr="001E570B">
        <w:rPr>
          <w:rFonts w:eastAsia="等线" w:hint="eastAsia"/>
          <w:lang w:val="en-US" w:eastAsia="zh-CN"/>
        </w:rPr>
        <w:t xml:space="preserve"> the RB configuration for </w:t>
      </w:r>
      <w:r w:rsidRPr="001E570B">
        <w:rPr>
          <w:rFonts w:eastAsia="等线"/>
          <w:lang w:val="en-US" w:eastAsia="zh-CN"/>
        </w:rPr>
        <w:t xml:space="preserve">NR </w:t>
      </w:r>
      <w:r w:rsidRPr="001E570B">
        <w:rPr>
          <w:rFonts w:eastAsia="等线" w:hint="eastAsia"/>
          <w:lang w:val="en-US" w:eastAsia="zh-CN"/>
        </w:rPr>
        <w:t xml:space="preserve">SL-U </w:t>
      </w:r>
      <w:r w:rsidRPr="001E570B">
        <w:rPr>
          <w:rFonts w:eastAsia="等线"/>
          <w:lang w:val="en-US" w:eastAsia="zh-CN"/>
        </w:rPr>
        <w:t>reference sensitivity requirement.</w:t>
      </w:r>
    </w:p>
    <w:p w14:paraId="4A331BAF" w14:textId="77777777" w:rsidR="001E570B" w:rsidRPr="001E570B" w:rsidRDefault="001E570B" w:rsidP="001E570B">
      <w:pPr>
        <w:overflowPunct w:val="0"/>
        <w:autoSpaceDE w:val="0"/>
        <w:autoSpaceDN w:val="0"/>
        <w:adjustRightInd w:val="0"/>
        <w:textAlignment w:val="baseline"/>
        <w:rPr>
          <w:rFonts w:eastAsia="等线"/>
          <w:lang w:val="en-US" w:eastAsia="zh-CN"/>
        </w:rPr>
      </w:pPr>
    </w:p>
    <w:p w14:paraId="25B9F2D3" w14:textId="77777777" w:rsidR="001E570B" w:rsidRPr="001E570B" w:rsidRDefault="001E570B" w:rsidP="001E570B">
      <w:pPr>
        <w:overflowPunct w:val="0"/>
        <w:autoSpaceDE w:val="0"/>
        <w:autoSpaceDN w:val="0"/>
        <w:adjustRightInd w:val="0"/>
        <w:spacing w:after="0"/>
        <w:jc w:val="center"/>
        <w:textAlignment w:val="baseline"/>
        <w:rPr>
          <w:rFonts w:eastAsia="等线"/>
          <w:lang w:val="en-US" w:eastAsia="zh-CN"/>
        </w:rPr>
      </w:pPr>
      <w:r w:rsidRPr="001E570B">
        <w:rPr>
          <w:rFonts w:eastAsia="等线" w:hint="eastAsia"/>
          <w:lang w:val="en-US" w:eastAsia="zh-CN"/>
        </w:rPr>
        <w:t>T</w:t>
      </w:r>
      <w:r w:rsidRPr="001E570B">
        <w:rPr>
          <w:rFonts w:eastAsia="等线"/>
          <w:lang w:val="en-US" w:eastAsia="zh-CN"/>
        </w:rPr>
        <w:t xml:space="preserve">able </w:t>
      </w:r>
      <w:r w:rsidRPr="001E570B">
        <w:rPr>
          <w:rFonts w:eastAsia="等线" w:hint="eastAsia"/>
          <w:lang w:val="en-US" w:eastAsia="zh-CN"/>
        </w:rPr>
        <w:t>7.1.1-</w:t>
      </w:r>
      <w:r w:rsidRPr="001E570B">
        <w:rPr>
          <w:rFonts w:eastAsia="等线"/>
          <w:lang w:val="en-US" w:eastAsia="zh-CN"/>
        </w:rPr>
        <w:t>2 NR SL-U RB configurations for REFSENS</w:t>
      </w:r>
    </w:p>
    <w:tbl>
      <w:tblPr>
        <w:tblStyle w:val="12"/>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1E570B" w:rsidRPr="001E570B" w14:paraId="55070B0C" w14:textId="77777777" w:rsidTr="00E4711C">
        <w:tc>
          <w:tcPr>
            <w:tcW w:w="1203" w:type="dxa"/>
          </w:tcPr>
          <w:p w14:paraId="69A551DB" w14:textId="77777777" w:rsidR="001E570B" w:rsidRPr="001E570B" w:rsidRDefault="001E570B" w:rsidP="001E570B">
            <w:pPr>
              <w:spacing w:after="0"/>
              <w:jc w:val="center"/>
              <w:rPr>
                <w:rFonts w:eastAsia="等线"/>
                <w:lang w:eastAsia="zh-CN"/>
              </w:rPr>
            </w:pPr>
          </w:p>
        </w:tc>
        <w:tc>
          <w:tcPr>
            <w:tcW w:w="1204" w:type="dxa"/>
          </w:tcPr>
          <w:p w14:paraId="06422A29" w14:textId="77777777" w:rsidR="001E570B" w:rsidRPr="001E570B" w:rsidRDefault="001E570B" w:rsidP="001E570B">
            <w:pPr>
              <w:spacing w:after="0"/>
              <w:jc w:val="center"/>
              <w:rPr>
                <w:rFonts w:eastAsia="等线"/>
                <w:lang w:eastAsia="zh-CN"/>
              </w:rPr>
            </w:pPr>
          </w:p>
        </w:tc>
        <w:tc>
          <w:tcPr>
            <w:tcW w:w="7224" w:type="dxa"/>
            <w:gridSpan w:val="6"/>
          </w:tcPr>
          <w:p w14:paraId="33581414" w14:textId="77777777" w:rsidR="001E570B" w:rsidRPr="001E570B" w:rsidRDefault="001E570B" w:rsidP="001E570B">
            <w:pPr>
              <w:spacing w:after="0"/>
              <w:jc w:val="center"/>
              <w:rPr>
                <w:rFonts w:eastAsia="等线"/>
                <w:lang w:eastAsia="zh-CN"/>
              </w:rPr>
            </w:pPr>
            <w:r w:rsidRPr="001E570B">
              <w:rPr>
                <w:rFonts w:eastAsia="等线"/>
                <w:lang w:eastAsia="zh-CN"/>
              </w:rPr>
              <w:t xml:space="preserve">NR band / SCS / </w:t>
            </w:r>
            <w:r w:rsidRPr="001E570B">
              <w:rPr>
                <w:rFonts w:eastAsia="等线" w:hint="eastAsia"/>
                <w:lang w:eastAsia="zh-CN"/>
              </w:rPr>
              <w:t>C</w:t>
            </w:r>
            <w:r w:rsidRPr="001E570B">
              <w:rPr>
                <w:rFonts w:eastAsia="等线"/>
                <w:lang w:eastAsia="zh-CN"/>
              </w:rPr>
              <w:t>hannel bandwidth / Duplex mode</w:t>
            </w:r>
          </w:p>
        </w:tc>
      </w:tr>
      <w:tr w:rsidR="001E570B" w:rsidRPr="001E570B" w14:paraId="415D1449" w14:textId="77777777" w:rsidTr="00E4711C">
        <w:tc>
          <w:tcPr>
            <w:tcW w:w="1203" w:type="dxa"/>
          </w:tcPr>
          <w:p w14:paraId="0A3FA5A7" w14:textId="77777777" w:rsidR="001E570B" w:rsidRPr="001E570B" w:rsidRDefault="001E570B" w:rsidP="001E570B">
            <w:pPr>
              <w:spacing w:after="0"/>
              <w:jc w:val="center"/>
              <w:rPr>
                <w:rFonts w:eastAsia="等线"/>
                <w:lang w:eastAsia="zh-CN"/>
              </w:rPr>
            </w:pPr>
            <w:r w:rsidRPr="001E570B">
              <w:rPr>
                <w:rFonts w:eastAsia="等线" w:hint="eastAsia"/>
                <w:lang w:eastAsia="zh-CN"/>
              </w:rPr>
              <w:t>N</w:t>
            </w:r>
            <w:r w:rsidRPr="001E570B">
              <w:rPr>
                <w:rFonts w:eastAsia="等线"/>
                <w:lang w:eastAsia="zh-CN"/>
              </w:rPr>
              <w:t>R SL-U Band</w:t>
            </w:r>
          </w:p>
        </w:tc>
        <w:tc>
          <w:tcPr>
            <w:tcW w:w="1204" w:type="dxa"/>
          </w:tcPr>
          <w:p w14:paraId="46C2A66C" w14:textId="77777777" w:rsidR="001E570B" w:rsidRPr="001E570B" w:rsidRDefault="001E570B" w:rsidP="001E570B">
            <w:pPr>
              <w:spacing w:after="0"/>
              <w:jc w:val="center"/>
              <w:rPr>
                <w:rFonts w:eastAsia="等线"/>
                <w:lang w:eastAsia="zh-CN"/>
              </w:rPr>
            </w:pPr>
            <w:r w:rsidRPr="001E570B">
              <w:rPr>
                <w:rFonts w:eastAsia="等线" w:hint="eastAsia"/>
                <w:lang w:eastAsia="zh-CN"/>
              </w:rPr>
              <w:t>S</w:t>
            </w:r>
            <w:r w:rsidRPr="001E570B">
              <w:rPr>
                <w:rFonts w:eastAsia="等线"/>
                <w:lang w:eastAsia="zh-CN"/>
              </w:rPr>
              <w:t>CS kHz</w:t>
            </w:r>
          </w:p>
        </w:tc>
        <w:tc>
          <w:tcPr>
            <w:tcW w:w="1204" w:type="dxa"/>
          </w:tcPr>
          <w:p w14:paraId="34776443"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0MHz</w:t>
            </w:r>
          </w:p>
        </w:tc>
        <w:tc>
          <w:tcPr>
            <w:tcW w:w="1204" w:type="dxa"/>
          </w:tcPr>
          <w:p w14:paraId="634E2ED0" w14:textId="77777777" w:rsidR="001E570B" w:rsidRPr="001E570B" w:rsidRDefault="001E570B" w:rsidP="001E570B">
            <w:pPr>
              <w:spacing w:after="0"/>
              <w:jc w:val="center"/>
              <w:rPr>
                <w:rFonts w:eastAsia="等线"/>
                <w:lang w:eastAsia="zh-CN"/>
              </w:rPr>
            </w:pPr>
            <w:r w:rsidRPr="001E570B">
              <w:rPr>
                <w:rFonts w:eastAsia="等线" w:hint="eastAsia"/>
                <w:lang w:eastAsia="zh-CN"/>
              </w:rPr>
              <w:t>4</w:t>
            </w:r>
            <w:r w:rsidRPr="001E570B">
              <w:rPr>
                <w:rFonts w:eastAsia="等线"/>
                <w:lang w:eastAsia="zh-CN"/>
              </w:rPr>
              <w:t>0MHz</w:t>
            </w:r>
          </w:p>
        </w:tc>
        <w:tc>
          <w:tcPr>
            <w:tcW w:w="1204" w:type="dxa"/>
          </w:tcPr>
          <w:p w14:paraId="4966BE8C" w14:textId="77777777" w:rsidR="001E570B" w:rsidRPr="001E570B" w:rsidRDefault="001E570B" w:rsidP="001E570B">
            <w:pPr>
              <w:spacing w:after="0"/>
              <w:jc w:val="center"/>
              <w:rPr>
                <w:rFonts w:eastAsia="等线"/>
                <w:lang w:eastAsia="zh-CN"/>
              </w:rPr>
            </w:pPr>
            <w:r w:rsidRPr="001E570B">
              <w:rPr>
                <w:rFonts w:eastAsia="等线"/>
                <w:lang w:eastAsia="zh-CN"/>
              </w:rPr>
              <w:t>60MHz</w:t>
            </w:r>
          </w:p>
        </w:tc>
        <w:tc>
          <w:tcPr>
            <w:tcW w:w="1204" w:type="dxa"/>
          </w:tcPr>
          <w:p w14:paraId="05A8EAA9" w14:textId="77777777" w:rsidR="001E570B" w:rsidRPr="001E570B" w:rsidRDefault="001E570B" w:rsidP="001E570B">
            <w:pPr>
              <w:spacing w:after="0"/>
              <w:jc w:val="center"/>
              <w:rPr>
                <w:rFonts w:eastAsia="等线"/>
                <w:lang w:eastAsia="zh-CN"/>
              </w:rPr>
            </w:pPr>
            <w:r w:rsidRPr="001E570B">
              <w:rPr>
                <w:rFonts w:eastAsia="等线"/>
                <w:lang w:eastAsia="zh-CN"/>
              </w:rPr>
              <w:t>80MHz</w:t>
            </w:r>
          </w:p>
        </w:tc>
        <w:tc>
          <w:tcPr>
            <w:tcW w:w="1204" w:type="dxa"/>
          </w:tcPr>
          <w:p w14:paraId="3C3F1B27" w14:textId="77777777" w:rsidR="001E570B" w:rsidRPr="001E570B" w:rsidRDefault="001E570B" w:rsidP="001E570B">
            <w:pPr>
              <w:spacing w:after="0"/>
              <w:jc w:val="center"/>
              <w:rPr>
                <w:rFonts w:eastAsia="等线"/>
                <w:lang w:eastAsia="zh-CN"/>
              </w:rPr>
            </w:pPr>
            <w:r w:rsidRPr="001E570B">
              <w:rPr>
                <w:rFonts w:eastAsia="等线"/>
                <w:lang w:eastAsia="zh-CN"/>
              </w:rPr>
              <w:t>100MHz</w:t>
            </w:r>
          </w:p>
        </w:tc>
        <w:tc>
          <w:tcPr>
            <w:tcW w:w="1204" w:type="dxa"/>
          </w:tcPr>
          <w:p w14:paraId="5C018520" w14:textId="77777777" w:rsidR="001E570B" w:rsidRPr="001E570B" w:rsidRDefault="001E570B" w:rsidP="001E570B">
            <w:pPr>
              <w:spacing w:after="0"/>
              <w:jc w:val="center"/>
              <w:rPr>
                <w:rFonts w:eastAsia="等线"/>
                <w:lang w:eastAsia="zh-CN"/>
              </w:rPr>
            </w:pPr>
            <w:r w:rsidRPr="001E570B">
              <w:rPr>
                <w:rFonts w:eastAsia="等线" w:hint="eastAsia"/>
                <w:lang w:eastAsia="zh-CN"/>
              </w:rPr>
              <w:t>D</w:t>
            </w:r>
            <w:r w:rsidRPr="001E570B">
              <w:rPr>
                <w:rFonts w:eastAsia="等线"/>
                <w:lang w:eastAsia="zh-CN"/>
              </w:rPr>
              <w:t>uplex Mode</w:t>
            </w:r>
          </w:p>
        </w:tc>
      </w:tr>
      <w:tr w:rsidR="001E570B" w:rsidRPr="001E570B" w14:paraId="790129B2" w14:textId="77777777" w:rsidTr="00E4711C">
        <w:tc>
          <w:tcPr>
            <w:tcW w:w="1203" w:type="dxa"/>
            <w:vMerge w:val="restart"/>
          </w:tcPr>
          <w:p w14:paraId="2AE0116F" w14:textId="77777777" w:rsidR="001E570B" w:rsidRPr="001E570B" w:rsidRDefault="001E570B" w:rsidP="001E570B">
            <w:pPr>
              <w:spacing w:after="0"/>
              <w:jc w:val="center"/>
              <w:rPr>
                <w:rFonts w:eastAsia="等线"/>
                <w:lang w:eastAsia="zh-CN"/>
              </w:rPr>
            </w:pPr>
            <w:r w:rsidRPr="001E570B">
              <w:rPr>
                <w:rFonts w:eastAsia="等线"/>
                <w:lang w:eastAsia="zh-CN"/>
              </w:rPr>
              <w:t>n46</w:t>
            </w:r>
          </w:p>
        </w:tc>
        <w:tc>
          <w:tcPr>
            <w:tcW w:w="1204" w:type="dxa"/>
          </w:tcPr>
          <w:p w14:paraId="71098BCA"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14:paraId="1644B4A1"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64D23BDC"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14:paraId="704F49AD" w14:textId="77777777" w:rsidR="001E570B" w:rsidRPr="001E570B" w:rsidRDefault="001E570B" w:rsidP="001E570B">
            <w:pPr>
              <w:spacing w:after="0"/>
              <w:jc w:val="center"/>
              <w:rPr>
                <w:rFonts w:eastAsia="等线"/>
                <w:lang w:eastAsia="zh-CN"/>
              </w:rPr>
            </w:pPr>
          </w:p>
        </w:tc>
        <w:tc>
          <w:tcPr>
            <w:tcW w:w="1204" w:type="dxa"/>
          </w:tcPr>
          <w:p w14:paraId="2CCA5B20" w14:textId="77777777" w:rsidR="001E570B" w:rsidRPr="001E570B" w:rsidRDefault="001E570B" w:rsidP="001E570B">
            <w:pPr>
              <w:spacing w:after="0"/>
              <w:jc w:val="center"/>
              <w:rPr>
                <w:rFonts w:eastAsia="等线"/>
                <w:lang w:eastAsia="zh-CN"/>
              </w:rPr>
            </w:pPr>
          </w:p>
        </w:tc>
        <w:tc>
          <w:tcPr>
            <w:tcW w:w="1204" w:type="dxa"/>
          </w:tcPr>
          <w:p w14:paraId="6A16960A" w14:textId="77777777" w:rsidR="001E570B" w:rsidRPr="001E570B" w:rsidRDefault="001E570B" w:rsidP="001E570B">
            <w:pPr>
              <w:spacing w:after="0"/>
              <w:jc w:val="center"/>
              <w:rPr>
                <w:rFonts w:eastAsia="等线"/>
                <w:lang w:eastAsia="zh-CN"/>
              </w:rPr>
            </w:pPr>
          </w:p>
        </w:tc>
        <w:tc>
          <w:tcPr>
            <w:tcW w:w="1204" w:type="dxa"/>
            <w:vMerge w:val="restart"/>
          </w:tcPr>
          <w:p w14:paraId="7F86FF68" w14:textId="77777777" w:rsidR="001E570B" w:rsidRPr="001E570B" w:rsidRDefault="001E570B" w:rsidP="001E570B">
            <w:pPr>
              <w:spacing w:after="0"/>
              <w:jc w:val="center"/>
              <w:rPr>
                <w:rFonts w:eastAsia="等线"/>
                <w:lang w:eastAsia="zh-CN"/>
              </w:rPr>
            </w:pPr>
            <w:r w:rsidRPr="001E570B">
              <w:rPr>
                <w:rFonts w:eastAsia="等线"/>
                <w:lang w:eastAsia="zh-CN"/>
              </w:rPr>
              <w:t>HD</w:t>
            </w:r>
          </w:p>
        </w:tc>
      </w:tr>
      <w:tr w:rsidR="001E570B" w:rsidRPr="001E570B" w14:paraId="19A6698A" w14:textId="77777777" w:rsidTr="00E4711C">
        <w:tc>
          <w:tcPr>
            <w:tcW w:w="1203" w:type="dxa"/>
            <w:vMerge/>
          </w:tcPr>
          <w:p w14:paraId="3CA987AD" w14:textId="77777777" w:rsidR="001E570B" w:rsidRPr="001E570B" w:rsidRDefault="001E570B" w:rsidP="001E570B">
            <w:pPr>
              <w:spacing w:after="0"/>
              <w:jc w:val="center"/>
              <w:rPr>
                <w:rFonts w:eastAsia="等线"/>
                <w:lang w:eastAsia="zh-CN"/>
              </w:rPr>
            </w:pPr>
          </w:p>
        </w:tc>
        <w:tc>
          <w:tcPr>
            <w:tcW w:w="1204" w:type="dxa"/>
          </w:tcPr>
          <w:p w14:paraId="4EC6D4FC" w14:textId="77777777" w:rsidR="001E570B" w:rsidRPr="001E570B" w:rsidRDefault="001E570B" w:rsidP="001E570B">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14:paraId="3CE598EB"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4F285340"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590E9CF5"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14:paraId="20A853A0"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14:paraId="749CD4D3"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14:paraId="3F9D893B" w14:textId="77777777" w:rsidR="001E570B" w:rsidRPr="001E570B" w:rsidRDefault="001E570B" w:rsidP="001E570B">
            <w:pPr>
              <w:spacing w:after="0"/>
              <w:jc w:val="center"/>
              <w:rPr>
                <w:rFonts w:eastAsia="等线"/>
                <w:lang w:eastAsia="zh-CN"/>
              </w:rPr>
            </w:pPr>
          </w:p>
        </w:tc>
      </w:tr>
      <w:tr w:rsidR="001E570B" w:rsidRPr="001E570B" w14:paraId="20CF9347" w14:textId="77777777" w:rsidTr="00E4711C">
        <w:tc>
          <w:tcPr>
            <w:tcW w:w="1203" w:type="dxa"/>
            <w:vMerge/>
          </w:tcPr>
          <w:p w14:paraId="202B8317" w14:textId="77777777" w:rsidR="001E570B" w:rsidRPr="001E570B" w:rsidRDefault="001E570B" w:rsidP="001E570B">
            <w:pPr>
              <w:spacing w:after="0"/>
              <w:jc w:val="center"/>
              <w:rPr>
                <w:rFonts w:eastAsia="等线"/>
                <w:lang w:eastAsia="zh-CN"/>
              </w:rPr>
            </w:pPr>
          </w:p>
        </w:tc>
        <w:tc>
          <w:tcPr>
            <w:tcW w:w="1204" w:type="dxa"/>
          </w:tcPr>
          <w:p w14:paraId="4050C66C" w14:textId="77777777" w:rsidR="001E570B" w:rsidRPr="001E570B" w:rsidRDefault="001E570B" w:rsidP="001E570B">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14:paraId="75D8F87E"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14:paraId="1FC2031F"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70FE6DC9"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14:paraId="6BC6BAB1"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105</w:t>
            </w:r>
          </w:p>
        </w:tc>
        <w:tc>
          <w:tcPr>
            <w:tcW w:w="1204" w:type="dxa"/>
          </w:tcPr>
          <w:p w14:paraId="41F5101D"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14:paraId="7177ED18" w14:textId="77777777" w:rsidR="001E570B" w:rsidRPr="001E570B" w:rsidRDefault="001E570B" w:rsidP="001E570B">
            <w:pPr>
              <w:spacing w:after="0"/>
              <w:jc w:val="center"/>
              <w:rPr>
                <w:rFonts w:eastAsia="等线"/>
                <w:lang w:eastAsia="zh-CN"/>
              </w:rPr>
            </w:pPr>
          </w:p>
        </w:tc>
      </w:tr>
      <w:tr w:rsidR="001E570B" w:rsidRPr="001E570B" w14:paraId="0F99AE41" w14:textId="77777777" w:rsidTr="00E4711C">
        <w:tc>
          <w:tcPr>
            <w:tcW w:w="1203" w:type="dxa"/>
            <w:vMerge w:val="restart"/>
          </w:tcPr>
          <w:p w14:paraId="5651D173" w14:textId="77777777" w:rsidR="001E570B" w:rsidRPr="001E570B" w:rsidRDefault="001E570B" w:rsidP="001E570B">
            <w:pPr>
              <w:spacing w:after="0"/>
              <w:jc w:val="center"/>
              <w:rPr>
                <w:rFonts w:eastAsia="等线"/>
                <w:lang w:eastAsia="zh-CN"/>
              </w:rPr>
            </w:pPr>
            <w:r w:rsidRPr="001E570B">
              <w:rPr>
                <w:rFonts w:eastAsia="等线"/>
                <w:lang w:eastAsia="zh-CN"/>
              </w:rPr>
              <w:lastRenderedPageBreak/>
              <w:t>n</w:t>
            </w:r>
            <w:r w:rsidRPr="001E570B">
              <w:rPr>
                <w:rFonts w:eastAsia="等线" w:hint="eastAsia"/>
                <w:lang w:eastAsia="zh-CN"/>
              </w:rPr>
              <w:t>9</w:t>
            </w:r>
            <w:r w:rsidRPr="001E570B">
              <w:rPr>
                <w:rFonts w:eastAsia="等线"/>
                <w:lang w:eastAsia="zh-CN"/>
              </w:rPr>
              <w:t>6</w:t>
            </w:r>
          </w:p>
        </w:tc>
        <w:tc>
          <w:tcPr>
            <w:tcW w:w="1204" w:type="dxa"/>
          </w:tcPr>
          <w:p w14:paraId="1BDD0DA2"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14:paraId="0A60C610"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3D9B0EDB"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14:paraId="0095C67F" w14:textId="77777777" w:rsidR="001E570B" w:rsidRPr="001E570B" w:rsidRDefault="001E570B" w:rsidP="001E570B">
            <w:pPr>
              <w:spacing w:after="0"/>
              <w:jc w:val="center"/>
              <w:rPr>
                <w:rFonts w:eastAsia="等线"/>
                <w:lang w:eastAsia="zh-CN"/>
              </w:rPr>
            </w:pPr>
          </w:p>
        </w:tc>
        <w:tc>
          <w:tcPr>
            <w:tcW w:w="1204" w:type="dxa"/>
          </w:tcPr>
          <w:p w14:paraId="0CECAEF0" w14:textId="77777777" w:rsidR="001E570B" w:rsidRPr="001E570B" w:rsidRDefault="001E570B" w:rsidP="001E570B">
            <w:pPr>
              <w:spacing w:after="0"/>
              <w:jc w:val="center"/>
              <w:rPr>
                <w:rFonts w:eastAsia="等线"/>
                <w:lang w:eastAsia="zh-CN"/>
              </w:rPr>
            </w:pPr>
          </w:p>
        </w:tc>
        <w:tc>
          <w:tcPr>
            <w:tcW w:w="1204" w:type="dxa"/>
          </w:tcPr>
          <w:p w14:paraId="6EFFD486" w14:textId="77777777" w:rsidR="001E570B" w:rsidRPr="001E570B" w:rsidRDefault="001E570B" w:rsidP="001E570B">
            <w:pPr>
              <w:spacing w:after="0"/>
              <w:jc w:val="center"/>
              <w:rPr>
                <w:rFonts w:eastAsia="等线"/>
                <w:lang w:eastAsia="zh-CN"/>
              </w:rPr>
            </w:pPr>
          </w:p>
        </w:tc>
        <w:tc>
          <w:tcPr>
            <w:tcW w:w="1204" w:type="dxa"/>
            <w:vMerge w:val="restart"/>
          </w:tcPr>
          <w:p w14:paraId="67890BE1" w14:textId="77777777" w:rsidR="001E570B" w:rsidRPr="001E570B" w:rsidRDefault="001E570B" w:rsidP="001E570B">
            <w:pPr>
              <w:spacing w:after="0"/>
              <w:jc w:val="center"/>
              <w:rPr>
                <w:rFonts w:eastAsia="等线"/>
                <w:lang w:eastAsia="zh-CN"/>
              </w:rPr>
            </w:pPr>
            <w:r w:rsidRPr="001E570B">
              <w:rPr>
                <w:rFonts w:eastAsia="等线"/>
                <w:lang w:eastAsia="zh-CN"/>
              </w:rPr>
              <w:t>HD</w:t>
            </w:r>
          </w:p>
        </w:tc>
      </w:tr>
      <w:tr w:rsidR="001E570B" w:rsidRPr="001E570B" w14:paraId="79948317" w14:textId="77777777" w:rsidTr="00E4711C">
        <w:tc>
          <w:tcPr>
            <w:tcW w:w="1203" w:type="dxa"/>
            <w:vMerge/>
          </w:tcPr>
          <w:p w14:paraId="15BE9C3A" w14:textId="77777777" w:rsidR="001E570B" w:rsidRPr="001E570B" w:rsidRDefault="001E570B" w:rsidP="001E570B">
            <w:pPr>
              <w:spacing w:after="0"/>
              <w:jc w:val="center"/>
              <w:rPr>
                <w:rFonts w:eastAsia="等线"/>
                <w:lang w:eastAsia="zh-CN"/>
              </w:rPr>
            </w:pPr>
          </w:p>
        </w:tc>
        <w:tc>
          <w:tcPr>
            <w:tcW w:w="1204" w:type="dxa"/>
          </w:tcPr>
          <w:p w14:paraId="4C7C21C7" w14:textId="77777777" w:rsidR="001E570B" w:rsidRPr="001E570B" w:rsidRDefault="001E570B" w:rsidP="001E570B">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14:paraId="5128BEC9"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232C09A6"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6B7AFCF8"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14:paraId="6847A3DD"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14:paraId="1F66332C"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14:paraId="2EC5E951" w14:textId="77777777" w:rsidR="001E570B" w:rsidRPr="001E570B" w:rsidRDefault="001E570B" w:rsidP="001E570B">
            <w:pPr>
              <w:spacing w:after="0"/>
              <w:jc w:val="center"/>
              <w:rPr>
                <w:rFonts w:eastAsia="等线"/>
                <w:lang w:eastAsia="zh-CN"/>
              </w:rPr>
            </w:pPr>
          </w:p>
        </w:tc>
      </w:tr>
      <w:tr w:rsidR="001E570B" w:rsidRPr="001E570B" w14:paraId="705B7C40" w14:textId="77777777" w:rsidTr="00E4711C">
        <w:tc>
          <w:tcPr>
            <w:tcW w:w="1203" w:type="dxa"/>
            <w:vMerge/>
          </w:tcPr>
          <w:p w14:paraId="5176122C" w14:textId="77777777" w:rsidR="001E570B" w:rsidRPr="001E570B" w:rsidRDefault="001E570B" w:rsidP="001E570B">
            <w:pPr>
              <w:spacing w:after="0"/>
              <w:jc w:val="center"/>
              <w:rPr>
                <w:rFonts w:eastAsia="等线"/>
                <w:lang w:eastAsia="zh-CN"/>
              </w:rPr>
            </w:pPr>
          </w:p>
        </w:tc>
        <w:tc>
          <w:tcPr>
            <w:tcW w:w="1204" w:type="dxa"/>
          </w:tcPr>
          <w:p w14:paraId="39A415E6" w14:textId="77777777" w:rsidR="001E570B" w:rsidRPr="001E570B" w:rsidRDefault="001E570B" w:rsidP="001E570B">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14:paraId="66E8F251"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14:paraId="11A4FE7F"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01C4054A"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14:paraId="580B8F5E"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105</w:t>
            </w:r>
          </w:p>
        </w:tc>
        <w:tc>
          <w:tcPr>
            <w:tcW w:w="1204" w:type="dxa"/>
          </w:tcPr>
          <w:p w14:paraId="4E87FECA"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14:paraId="52465C9B" w14:textId="77777777" w:rsidR="001E570B" w:rsidRPr="001E570B" w:rsidRDefault="001E570B" w:rsidP="001E570B">
            <w:pPr>
              <w:spacing w:after="0"/>
              <w:jc w:val="center"/>
              <w:rPr>
                <w:rFonts w:eastAsia="等线"/>
                <w:lang w:eastAsia="zh-CN"/>
              </w:rPr>
            </w:pPr>
          </w:p>
        </w:tc>
      </w:tr>
      <w:tr w:rsidR="001E570B" w:rsidRPr="001E570B" w14:paraId="2D1FD22E" w14:textId="77777777" w:rsidTr="00E4711C">
        <w:tc>
          <w:tcPr>
            <w:tcW w:w="1203" w:type="dxa"/>
            <w:vMerge w:val="restart"/>
          </w:tcPr>
          <w:p w14:paraId="00BA8A35" w14:textId="77777777" w:rsidR="001E570B" w:rsidRPr="001E570B" w:rsidRDefault="001E570B" w:rsidP="001E570B">
            <w:pPr>
              <w:spacing w:after="0"/>
              <w:jc w:val="center"/>
              <w:rPr>
                <w:rFonts w:eastAsia="等线"/>
                <w:lang w:eastAsia="zh-CN"/>
              </w:rPr>
            </w:pPr>
            <w:r w:rsidRPr="001E570B">
              <w:rPr>
                <w:rFonts w:eastAsia="等线"/>
                <w:lang w:eastAsia="zh-CN"/>
              </w:rPr>
              <w:t>n</w:t>
            </w:r>
            <w:r w:rsidRPr="001E570B">
              <w:rPr>
                <w:rFonts w:eastAsia="等线" w:hint="eastAsia"/>
                <w:lang w:eastAsia="zh-CN"/>
              </w:rPr>
              <w:t>1</w:t>
            </w:r>
            <w:r w:rsidRPr="001E570B">
              <w:rPr>
                <w:rFonts w:eastAsia="等线"/>
                <w:lang w:eastAsia="zh-CN"/>
              </w:rPr>
              <w:t>02</w:t>
            </w:r>
          </w:p>
        </w:tc>
        <w:tc>
          <w:tcPr>
            <w:tcW w:w="1204" w:type="dxa"/>
          </w:tcPr>
          <w:p w14:paraId="0F54B68C"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14:paraId="3FEBE18B"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573857D1"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14:paraId="278DC5A5" w14:textId="77777777" w:rsidR="001E570B" w:rsidRPr="001E570B" w:rsidRDefault="001E570B" w:rsidP="001E570B">
            <w:pPr>
              <w:spacing w:after="0"/>
              <w:jc w:val="center"/>
              <w:rPr>
                <w:rFonts w:eastAsia="等线"/>
                <w:lang w:eastAsia="zh-CN"/>
              </w:rPr>
            </w:pPr>
          </w:p>
        </w:tc>
        <w:tc>
          <w:tcPr>
            <w:tcW w:w="1204" w:type="dxa"/>
          </w:tcPr>
          <w:p w14:paraId="04E400D2" w14:textId="77777777" w:rsidR="001E570B" w:rsidRPr="001E570B" w:rsidRDefault="001E570B" w:rsidP="001E570B">
            <w:pPr>
              <w:spacing w:after="0"/>
              <w:jc w:val="center"/>
              <w:rPr>
                <w:rFonts w:eastAsia="等线"/>
                <w:lang w:eastAsia="zh-CN"/>
              </w:rPr>
            </w:pPr>
          </w:p>
        </w:tc>
        <w:tc>
          <w:tcPr>
            <w:tcW w:w="1204" w:type="dxa"/>
          </w:tcPr>
          <w:p w14:paraId="3A001C68" w14:textId="77777777" w:rsidR="001E570B" w:rsidRPr="001E570B" w:rsidRDefault="001E570B" w:rsidP="001E570B">
            <w:pPr>
              <w:spacing w:after="0"/>
              <w:jc w:val="center"/>
              <w:rPr>
                <w:rFonts w:eastAsia="等线"/>
                <w:lang w:eastAsia="zh-CN"/>
              </w:rPr>
            </w:pPr>
          </w:p>
        </w:tc>
        <w:tc>
          <w:tcPr>
            <w:tcW w:w="1204" w:type="dxa"/>
            <w:vMerge w:val="restart"/>
          </w:tcPr>
          <w:p w14:paraId="314E8A63" w14:textId="77777777" w:rsidR="001E570B" w:rsidRPr="001E570B" w:rsidRDefault="001E570B" w:rsidP="001E570B">
            <w:pPr>
              <w:spacing w:after="0"/>
              <w:jc w:val="center"/>
              <w:rPr>
                <w:rFonts w:eastAsia="等线"/>
                <w:lang w:eastAsia="zh-CN"/>
              </w:rPr>
            </w:pPr>
            <w:r w:rsidRPr="001E570B">
              <w:rPr>
                <w:rFonts w:eastAsia="等线"/>
                <w:lang w:eastAsia="zh-CN"/>
              </w:rPr>
              <w:t>HD</w:t>
            </w:r>
          </w:p>
        </w:tc>
      </w:tr>
      <w:tr w:rsidR="001E570B" w:rsidRPr="001E570B" w14:paraId="534B1749" w14:textId="77777777" w:rsidTr="00E4711C">
        <w:tc>
          <w:tcPr>
            <w:tcW w:w="1203" w:type="dxa"/>
            <w:vMerge/>
          </w:tcPr>
          <w:p w14:paraId="38CEFCDD" w14:textId="77777777" w:rsidR="001E570B" w:rsidRPr="001E570B" w:rsidRDefault="001E570B" w:rsidP="001E570B">
            <w:pPr>
              <w:spacing w:after="0"/>
              <w:jc w:val="center"/>
              <w:rPr>
                <w:rFonts w:eastAsia="等线"/>
                <w:lang w:eastAsia="zh-CN"/>
              </w:rPr>
            </w:pPr>
          </w:p>
        </w:tc>
        <w:tc>
          <w:tcPr>
            <w:tcW w:w="1204" w:type="dxa"/>
          </w:tcPr>
          <w:p w14:paraId="77C76F11" w14:textId="77777777" w:rsidR="001E570B" w:rsidRPr="001E570B" w:rsidRDefault="001E570B" w:rsidP="001E570B">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14:paraId="38FCD5A3"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569CAECC"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53EAA71E"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14:paraId="6C1A1006"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14:paraId="3EE5A61F"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14:paraId="0B22DB7E" w14:textId="77777777" w:rsidR="001E570B" w:rsidRPr="001E570B" w:rsidRDefault="001E570B" w:rsidP="001E570B">
            <w:pPr>
              <w:spacing w:after="0"/>
              <w:jc w:val="center"/>
              <w:rPr>
                <w:rFonts w:eastAsia="等线"/>
                <w:lang w:eastAsia="zh-CN"/>
              </w:rPr>
            </w:pPr>
          </w:p>
        </w:tc>
      </w:tr>
      <w:tr w:rsidR="001E570B" w:rsidRPr="001E570B" w14:paraId="0D2E1609" w14:textId="77777777" w:rsidTr="00E4711C">
        <w:tc>
          <w:tcPr>
            <w:tcW w:w="1203" w:type="dxa"/>
            <w:vMerge/>
          </w:tcPr>
          <w:p w14:paraId="02C9334D" w14:textId="77777777" w:rsidR="001E570B" w:rsidRPr="001E570B" w:rsidRDefault="001E570B" w:rsidP="001E570B">
            <w:pPr>
              <w:spacing w:after="0"/>
              <w:jc w:val="center"/>
              <w:rPr>
                <w:rFonts w:eastAsia="等线"/>
                <w:lang w:eastAsia="zh-CN"/>
              </w:rPr>
            </w:pPr>
          </w:p>
        </w:tc>
        <w:tc>
          <w:tcPr>
            <w:tcW w:w="1204" w:type="dxa"/>
          </w:tcPr>
          <w:p w14:paraId="7BC1B409" w14:textId="77777777" w:rsidR="001E570B" w:rsidRPr="001E570B" w:rsidRDefault="001E570B" w:rsidP="001E570B">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14:paraId="5124BDC6"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14:paraId="0991331E"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2262C5BD"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14:paraId="4248B435"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105</w:t>
            </w:r>
          </w:p>
        </w:tc>
        <w:tc>
          <w:tcPr>
            <w:tcW w:w="1204" w:type="dxa"/>
          </w:tcPr>
          <w:p w14:paraId="7A363934"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w:t>
            </w:r>
            <w:r w:rsidRPr="001E570B">
              <w:rPr>
                <w:rFonts w:eastAsia="等线" w:hint="eastAsia"/>
                <w:color w:val="0070C0"/>
                <w:lang w:eastAsia="zh-CN"/>
              </w:rPr>
              <w:t>1</w:t>
            </w:r>
            <w:r w:rsidRPr="001E570B">
              <w:rPr>
                <w:rFonts w:eastAsia="等线"/>
                <w:color w:val="0070C0"/>
                <w:lang w:eastAsia="zh-CN"/>
              </w:rPr>
              <w:t>35]</w:t>
            </w:r>
          </w:p>
        </w:tc>
        <w:tc>
          <w:tcPr>
            <w:tcW w:w="1204" w:type="dxa"/>
            <w:vMerge/>
          </w:tcPr>
          <w:p w14:paraId="0D3D8BEF" w14:textId="77777777" w:rsidR="001E570B" w:rsidRPr="001E570B" w:rsidRDefault="001E570B" w:rsidP="001E570B">
            <w:pPr>
              <w:spacing w:after="0"/>
              <w:jc w:val="center"/>
              <w:rPr>
                <w:rFonts w:eastAsia="等线"/>
                <w:lang w:eastAsia="zh-CN"/>
              </w:rPr>
            </w:pPr>
          </w:p>
        </w:tc>
      </w:tr>
    </w:tbl>
    <w:p w14:paraId="3C101250"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r w:rsidRPr="001E570B">
        <w:rPr>
          <w:rFonts w:eastAsia="等线" w:hint="eastAsia"/>
          <w:lang w:val="en-US" w:eastAsia="zh-CN"/>
        </w:rPr>
        <w:t xml:space="preserve">With the agreed SNR and RB configuration as above, the REFNSENS requirement for </w:t>
      </w:r>
      <w:r w:rsidRPr="001E570B">
        <w:rPr>
          <w:rFonts w:eastAsia="等线"/>
          <w:lang w:val="en-US" w:eastAsia="zh-CN"/>
        </w:rPr>
        <w:t xml:space="preserve">NR </w:t>
      </w:r>
      <w:r w:rsidRPr="001E570B">
        <w:rPr>
          <w:rFonts w:eastAsia="等线" w:hint="eastAsia"/>
          <w:lang w:val="en-US" w:eastAsia="zh-CN"/>
        </w:rPr>
        <w:t xml:space="preserve">SL-U </w:t>
      </w:r>
      <w:proofErr w:type="gramStart"/>
      <w:r w:rsidRPr="001E570B">
        <w:rPr>
          <w:rFonts w:eastAsia="等线"/>
          <w:lang w:val="en-US" w:eastAsia="zh-CN"/>
        </w:rPr>
        <w:t xml:space="preserve">is </w:t>
      </w:r>
      <w:r w:rsidRPr="001E570B">
        <w:rPr>
          <w:rFonts w:eastAsia="等线" w:hint="eastAsia"/>
          <w:lang w:val="en-US" w:eastAsia="zh-CN"/>
        </w:rPr>
        <w:t xml:space="preserve"> </w:t>
      </w:r>
      <w:r w:rsidRPr="001E570B">
        <w:rPr>
          <w:rFonts w:eastAsia="等线"/>
          <w:lang w:val="en-US" w:eastAsia="zh-CN"/>
        </w:rPr>
        <w:t>shown</w:t>
      </w:r>
      <w:proofErr w:type="gramEnd"/>
      <w:r w:rsidRPr="001E570B">
        <w:rPr>
          <w:rFonts w:eastAsia="等线" w:hint="eastAsia"/>
          <w:lang w:val="en-US" w:eastAsia="zh-CN"/>
        </w:rPr>
        <w:t xml:space="preserve"> </w:t>
      </w:r>
      <w:r w:rsidRPr="001E570B">
        <w:rPr>
          <w:rFonts w:eastAsia="等线"/>
          <w:lang w:val="en-US" w:eastAsia="zh-CN"/>
        </w:rPr>
        <w:t>in</w:t>
      </w:r>
      <w:r w:rsidRPr="001E570B">
        <w:rPr>
          <w:rFonts w:eastAsia="等线" w:hint="eastAsia"/>
          <w:lang w:val="en-US" w:eastAsia="zh-CN"/>
        </w:rPr>
        <w:t xml:space="preserve"> </w:t>
      </w:r>
      <w:r w:rsidRPr="001E570B">
        <w:rPr>
          <w:rFonts w:eastAsia="等线"/>
          <w:lang w:val="en-US" w:eastAsia="zh-CN"/>
        </w:rPr>
        <w:t>T</w:t>
      </w:r>
      <w:r w:rsidRPr="001E570B">
        <w:rPr>
          <w:rFonts w:eastAsia="等线" w:hint="eastAsia"/>
          <w:lang w:val="en-US" w:eastAsia="zh-CN"/>
        </w:rPr>
        <w:t>able 7.1.1-</w:t>
      </w:r>
      <w:r w:rsidRPr="001E570B">
        <w:rPr>
          <w:rFonts w:eastAsia="等线"/>
          <w:lang w:val="en-US" w:eastAsia="zh-CN"/>
        </w:rPr>
        <w:t>3</w:t>
      </w:r>
      <w:r w:rsidRPr="001E570B">
        <w:rPr>
          <w:rFonts w:eastAsia="等线" w:hint="eastAsia"/>
          <w:lang w:val="en-US" w:eastAsia="zh-CN"/>
        </w:rPr>
        <w:t>.</w:t>
      </w:r>
    </w:p>
    <w:p w14:paraId="4F9B65FF"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p>
    <w:p w14:paraId="17A4C6CC" w14:textId="77777777" w:rsidR="001E570B" w:rsidRPr="001E570B" w:rsidRDefault="001E570B" w:rsidP="001E570B">
      <w:pPr>
        <w:overflowPunct w:val="0"/>
        <w:autoSpaceDE w:val="0"/>
        <w:autoSpaceDN w:val="0"/>
        <w:adjustRightInd w:val="0"/>
        <w:spacing w:after="0"/>
        <w:jc w:val="center"/>
        <w:textAlignment w:val="baseline"/>
        <w:rPr>
          <w:rFonts w:eastAsia="等线"/>
          <w:lang w:val="en-US" w:eastAsia="zh-CN"/>
        </w:rPr>
      </w:pPr>
      <w:r w:rsidRPr="001E570B">
        <w:rPr>
          <w:rFonts w:eastAsia="等线" w:hint="eastAsia"/>
          <w:lang w:val="en-US" w:eastAsia="zh-CN"/>
        </w:rPr>
        <w:t>T</w:t>
      </w:r>
      <w:r w:rsidRPr="001E570B">
        <w:rPr>
          <w:rFonts w:eastAsia="等线"/>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1E570B" w:rsidRPr="001E570B" w14:paraId="5A94E5E6" w14:textId="77777777" w:rsidTr="00E4711C">
        <w:trPr>
          <w:jc w:val="center"/>
        </w:trPr>
        <w:tc>
          <w:tcPr>
            <w:tcW w:w="8648" w:type="dxa"/>
            <w:gridSpan w:val="5"/>
            <w:vAlign w:val="center"/>
          </w:tcPr>
          <w:p w14:paraId="276B4DD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 / SCS / Channel bandwidth / REFSENS</w:t>
            </w:r>
          </w:p>
        </w:tc>
      </w:tr>
      <w:tr w:rsidR="001E570B" w:rsidRPr="001E570B" w14:paraId="1424F301" w14:textId="77777777" w:rsidTr="00E4711C">
        <w:trPr>
          <w:jc w:val="center"/>
        </w:trPr>
        <w:tc>
          <w:tcPr>
            <w:tcW w:w="1297" w:type="dxa"/>
            <w:vAlign w:val="center"/>
          </w:tcPr>
          <w:p w14:paraId="1D4491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6A8A147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4E41394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3740582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81A7F4"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1B151DCD"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1097DFF7" w14:textId="77777777" w:rsidTr="00E4711C">
        <w:trPr>
          <w:jc w:val="center"/>
        </w:trPr>
        <w:tc>
          <w:tcPr>
            <w:tcW w:w="1297" w:type="dxa"/>
            <w:vMerge w:val="restart"/>
            <w:vAlign w:val="center"/>
          </w:tcPr>
          <w:p w14:paraId="688B234F"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3CD68583"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CCCB71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24982E7E"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[-89.2</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p>
        </w:tc>
        <w:tc>
          <w:tcPr>
            <w:tcW w:w="846" w:type="dxa"/>
            <w:vMerge w:val="restart"/>
            <w:vAlign w:val="center"/>
          </w:tcPr>
          <w:p w14:paraId="7D3C6266"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7D6D15CC" w14:textId="77777777" w:rsidTr="00E4711C">
        <w:trPr>
          <w:jc w:val="center"/>
        </w:trPr>
        <w:tc>
          <w:tcPr>
            <w:tcW w:w="1297" w:type="dxa"/>
            <w:vMerge/>
            <w:vAlign w:val="center"/>
          </w:tcPr>
          <w:p w14:paraId="2D77B26A"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4046260"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173EDCD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1ABB18C"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[-89.4</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p>
        </w:tc>
        <w:tc>
          <w:tcPr>
            <w:tcW w:w="846" w:type="dxa"/>
            <w:vMerge/>
            <w:vAlign w:val="center"/>
          </w:tcPr>
          <w:p w14:paraId="12C72898" w14:textId="77777777" w:rsidR="001E570B" w:rsidRPr="001E570B" w:rsidRDefault="001E570B" w:rsidP="001E570B">
            <w:pPr>
              <w:spacing w:after="0"/>
              <w:jc w:val="center"/>
              <w:rPr>
                <w:rFonts w:eastAsia="Times New Roman"/>
                <w:szCs w:val="18"/>
                <w:lang w:eastAsia="zh-TW"/>
              </w:rPr>
            </w:pPr>
          </w:p>
        </w:tc>
      </w:tr>
      <w:tr w:rsidR="001E570B" w:rsidRPr="001E570B" w14:paraId="5C6F2A62" w14:textId="77777777" w:rsidTr="00E4711C">
        <w:trPr>
          <w:jc w:val="center"/>
        </w:trPr>
        <w:tc>
          <w:tcPr>
            <w:tcW w:w="1297" w:type="dxa"/>
            <w:vMerge/>
            <w:vAlign w:val="center"/>
          </w:tcPr>
          <w:p w14:paraId="5CEA375B"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205A8E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4D261C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A261101"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[-89.6</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31672124" w14:textId="77777777" w:rsidR="001E570B" w:rsidRPr="001E570B" w:rsidRDefault="001E570B" w:rsidP="001E570B">
            <w:pPr>
              <w:spacing w:after="0"/>
              <w:jc w:val="center"/>
              <w:rPr>
                <w:rFonts w:eastAsia="Times New Roman"/>
                <w:szCs w:val="18"/>
                <w:lang w:eastAsia="zh-TW"/>
              </w:rPr>
            </w:pPr>
          </w:p>
        </w:tc>
      </w:tr>
      <w:tr w:rsidR="001E570B" w:rsidRPr="001E570B" w14:paraId="77810DEB" w14:textId="77777777" w:rsidTr="00E4711C">
        <w:trPr>
          <w:jc w:val="center"/>
        </w:trPr>
        <w:tc>
          <w:tcPr>
            <w:tcW w:w="1297" w:type="dxa"/>
            <w:vMerge w:val="restart"/>
            <w:vAlign w:val="center"/>
          </w:tcPr>
          <w:p w14:paraId="2FB9D64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075F4CF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6E18AFB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1AEA35"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[-88.7</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p>
        </w:tc>
        <w:tc>
          <w:tcPr>
            <w:tcW w:w="846" w:type="dxa"/>
            <w:vMerge w:val="restart"/>
            <w:vAlign w:val="center"/>
          </w:tcPr>
          <w:p w14:paraId="5797D98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550914A1" w14:textId="77777777" w:rsidTr="00E4711C">
        <w:trPr>
          <w:jc w:val="center"/>
        </w:trPr>
        <w:tc>
          <w:tcPr>
            <w:tcW w:w="1297" w:type="dxa"/>
            <w:vMerge/>
            <w:vAlign w:val="center"/>
          </w:tcPr>
          <w:p w14:paraId="2CFFF69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72A2FEC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7215EE6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E6840BC"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[-88.9</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p>
        </w:tc>
        <w:tc>
          <w:tcPr>
            <w:tcW w:w="846" w:type="dxa"/>
            <w:vMerge/>
            <w:vAlign w:val="center"/>
          </w:tcPr>
          <w:p w14:paraId="10883940" w14:textId="77777777" w:rsidR="001E570B" w:rsidRPr="001E570B" w:rsidRDefault="001E570B" w:rsidP="001E570B">
            <w:pPr>
              <w:spacing w:after="0"/>
              <w:jc w:val="center"/>
              <w:rPr>
                <w:rFonts w:eastAsia="Times New Roman"/>
                <w:szCs w:val="18"/>
                <w:lang w:eastAsia="zh-TW"/>
              </w:rPr>
            </w:pPr>
          </w:p>
        </w:tc>
      </w:tr>
      <w:tr w:rsidR="001E570B" w:rsidRPr="001E570B" w14:paraId="00BA8C82" w14:textId="77777777" w:rsidTr="00E4711C">
        <w:trPr>
          <w:jc w:val="center"/>
        </w:trPr>
        <w:tc>
          <w:tcPr>
            <w:tcW w:w="1297" w:type="dxa"/>
            <w:vMerge/>
            <w:vAlign w:val="center"/>
          </w:tcPr>
          <w:p w14:paraId="5869502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5B350F6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D9CF2CF"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291BA380"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[-89.1</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245C3719" w14:textId="77777777" w:rsidR="001E570B" w:rsidRPr="001E570B" w:rsidRDefault="001E570B" w:rsidP="001E570B">
            <w:pPr>
              <w:spacing w:after="0"/>
              <w:jc w:val="center"/>
              <w:rPr>
                <w:rFonts w:eastAsia="Times New Roman"/>
                <w:szCs w:val="18"/>
                <w:lang w:eastAsia="zh-TW"/>
              </w:rPr>
            </w:pPr>
          </w:p>
        </w:tc>
      </w:tr>
      <w:tr w:rsidR="001E570B" w:rsidRPr="001E570B" w14:paraId="7B60F9FE" w14:textId="77777777" w:rsidTr="00E4711C">
        <w:trPr>
          <w:jc w:val="center"/>
        </w:trPr>
        <w:tc>
          <w:tcPr>
            <w:tcW w:w="8648" w:type="dxa"/>
            <w:gridSpan w:val="5"/>
            <w:tcBorders>
              <w:top w:val="nil"/>
            </w:tcBorders>
            <w:vAlign w:val="center"/>
          </w:tcPr>
          <w:p w14:paraId="0FAD0336"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NR SL-U REFSENS as shown in table 7.1.1-2</w:t>
            </w:r>
          </w:p>
        </w:tc>
      </w:tr>
      <w:bookmarkEnd w:id="350"/>
    </w:tbl>
    <w:p w14:paraId="2BE68622" w14:textId="77777777" w:rsidR="00395361" w:rsidRPr="001E570B" w:rsidRDefault="00395361" w:rsidP="00395361"/>
    <w:p w14:paraId="5A3AF213" w14:textId="24548DD6" w:rsidR="00EA267F" w:rsidRDefault="00EA267F" w:rsidP="00EA267F">
      <w:pPr>
        <w:pStyle w:val="3"/>
      </w:pPr>
      <w:bookmarkStart w:id="351" w:name="_Toc463997784"/>
      <w:bookmarkStart w:id="352" w:name="_Toc36034827"/>
      <w:bookmarkStart w:id="353" w:name="_Toc42537427"/>
      <w:bookmarkStart w:id="354" w:name="_Toc46356492"/>
      <w:bookmarkStart w:id="355" w:name="_Toc52566406"/>
      <w:bookmarkStart w:id="356" w:name="_Toc61187314"/>
      <w:bookmarkStart w:id="357" w:name="_Toc66398726"/>
      <w:bookmarkStart w:id="358" w:name="_Toc66398943"/>
      <w:bookmarkStart w:id="359" w:name="_Toc66432660"/>
      <w:bookmarkStart w:id="360" w:name="_Toc66433439"/>
      <w:bookmarkStart w:id="361" w:name="_Toc66436214"/>
      <w:bookmarkStart w:id="362" w:name="_Toc133515267"/>
      <w:r>
        <w:t>7</w:t>
      </w:r>
      <w:r w:rsidRPr="0087716F">
        <w:t>.1.2</w:t>
      </w:r>
      <w:r w:rsidRPr="0087716F">
        <w:tab/>
        <w:t>Maximum input level</w:t>
      </w:r>
      <w:bookmarkEnd w:id="351"/>
      <w:bookmarkEnd w:id="352"/>
      <w:bookmarkEnd w:id="353"/>
      <w:bookmarkEnd w:id="354"/>
      <w:bookmarkEnd w:id="355"/>
      <w:bookmarkEnd w:id="356"/>
      <w:bookmarkEnd w:id="357"/>
      <w:bookmarkEnd w:id="358"/>
      <w:bookmarkEnd w:id="359"/>
      <w:bookmarkEnd w:id="360"/>
      <w:bookmarkEnd w:id="361"/>
      <w:r w:rsidR="00997A7A" w:rsidRPr="00997A7A">
        <w:t xml:space="preserve"> </w:t>
      </w:r>
      <w:r w:rsidR="00997A7A">
        <w:t>for NR SL</w:t>
      </w:r>
      <w:r w:rsidR="00D07068">
        <w:t>-U</w:t>
      </w:r>
      <w:bookmarkEnd w:id="362"/>
    </w:p>
    <w:p w14:paraId="7D45D407" w14:textId="77777777" w:rsidR="00423010" w:rsidRDefault="00423010" w:rsidP="00423010">
      <w:pPr>
        <w:rPr>
          <w:lang w:val="x-none"/>
        </w:rPr>
      </w:pPr>
      <w:r>
        <w:rPr>
          <w:lang w:val="x-none"/>
        </w:rPr>
        <w:t xml:space="preserve">The </w:t>
      </w:r>
      <w:r w:rsidRPr="00522AC1">
        <w:rPr>
          <w:lang w:val="x-none"/>
        </w:rPr>
        <w:t xml:space="preserve">Maximum input level </w:t>
      </w:r>
      <w:r>
        <w:rPr>
          <w:lang w:val="x-none"/>
        </w:rPr>
        <w:t xml:space="preserve">for NR-U is defined in clause 7.4 of TS 38.101-1. For </w:t>
      </w:r>
      <w:r w:rsidRPr="00CC6FDB">
        <w:rPr>
          <w:lang w:val="en-US"/>
        </w:rPr>
        <w:t>N</w:t>
      </w:r>
      <w:r>
        <w:rPr>
          <w:lang w:val="en-US"/>
        </w:rPr>
        <w:t xml:space="preserve">R </w:t>
      </w:r>
      <w:r>
        <w:rPr>
          <w:lang w:val="x-none"/>
        </w:rPr>
        <w:t xml:space="preserve">V2X, </w:t>
      </w:r>
      <w:r w:rsidRPr="0087716F">
        <w:t>Maximum input level</w:t>
      </w:r>
      <w:r w:rsidRPr="009672CB">
        <w:rPr>
          <w:lang w:val="en-US"/>
        </w:rPr>
        <w:t xml:space="preserve"> is defined </w:t>
      </w:r>
      <w:r w:rsidRPr="009672CB">
        <w:t xml:space="preserve">in clause </w:t>
      </w:r>
      <w:r>
        <w:t>7</w:t>
      </w:r>
      <w:r w:rsidRPr="009672CB">
        <w:t>.</w:t>
      </w:r>
      <w:r>
        <w:t>4</w:t>
      </w:r>
      <w:r w:rsidRPr="009672CB">
        <w:t>E.</w:t>
      </w:r>
      <w:r>
        <w:t>1. The NRV2X Sidelink requirement only covers up to 40MHz and the minimum requirement is the same as NR-U.</w:t>
      </w:r>
    </w:p>
    <w:p w14:paraId="7AE4049B" w14:textId="5EBB0E85" w:rsidR="00423010" w:rsidRPr="00F50204" w:rsidRDefault="00423010" w:rsidP="00423010">
      <w:pPr>
        <w:rPr>
          <w:lang w:val="x-none"/>
        </w:rPr>
      </w:pPr>
      <w:r w:rsidRPr="00CC6FDB">
        <w:rPr>
          <w:lang w:val="en-US"/>
        </w:rPr>
        <w:t>I</w:t>
      </w:r>
      <w:r>
        <w:rPr>
          <w:lang w:val="x-none"/>
        </w:rPr>
        <w:t>t has been agreed to reuse the NRU</w:t>
      </w:r>
      <w:r w:rsidRPr="00511588">
        <w:rPr>
          <w:lang w:val="x-none"/>
        </w:rPr>
        <w:t xml:space="preserve"> </w:t>
      </w:r>
      <w:r w:rsidRPr="0087716F">
        <w:t>Maximum input level</w:t>
      </w:r>
      <w:r w:rsidRPr="00997A7A">
        <w:t xml:space="preserve"> </w:t>
      </w:r>
      <w:r w:rsidRPr="00511588">
        <w:rPr>
          <w:lang w:val="x-none"/>
        </w:rPr>
        <w:t xml:space="preserve">requirements in </w:t>
      </w:r>
      <w:r>
        <w:rPr>
          <w:lang w:val="x-none"/>
        </w:rPr>
        <w:t>TS 38.101-1</w:t>
      </w:r>
      <w:r w:rsidRPr="00511588">
        <w:rPr>
          <w:lang w:val="x-none"/>
        </w:rPr>
        <w:t xml:space="preserve"> clause </w:t>
      </w:r>
      <w:r>
        <w:rPr>
          <w:lang w:val="x-none"/>
        </w:rPr>
        <w:t>7.4</w:t>
      </w:r>
      <w:r w:rsidRPr="00511588">
        <w:rPr>
          <w:lang w:val="x-none"/>
        </w:rPr>
        <w:t xml:space="preserve"> for NR SL-U</w:t>
      </w:r>
      <w:r>
        <w:rPr>
          <w:lang w:val="x-none"/>
        </w:rPr>
        <w:t>.</w:t>
      </w:r>
    </w:p>
    <w:p w14:paraId="5AD215E5" w14:textId="77777777" w:rsidR="00423010" w:rsidRPr="00423010" w:rsidRDefault="00423010" w:rsidP="00423010">
      <w:pPr>
        <w:rPr>
          <w:lang w:val="x-none"/>
        </w:rPr>
      </w:pPr>
    </w:p>
    <w:p w14:paraId="226596F9" w14:textId="1E25FA6E" w:rsidR="00EA267F" w:rsidRDefault="00EA267F" w:rsidP="00EA267F">
      <w:pPr>
        <w:pStyle w:val="3"/>
      </w:pPr>
      <w:bookmarkStart w:id="363" w:name="_Toc463997785"/>
      <w:bookmarkStart w:id="364" w:name="_Toc36034828"/>
      <w:bookmarkStart w:id="365" w:name="_Toc42537428"/>
      <w:bookmarkStart w:id="366" w:name="_Toc46356493"/>
      <w:bookmarkStart w:id="367" w:name="_Toc52566407"/>
      <w:bookmarkStart w:id="368" w:name="_Toc61187315"/>
      <w:bookmarkStart w:id="369" w:name="_Toc66398727"/>
      <w:bookmarkStart w:id="370" w:name="_Toc66398944"/>
      <w:bookmarkStart w:id="371" w:name="_Toc66432661"/>
      <w:bookmarkStart w:id="372" w:name="_Toc66433440"/>
      <w:bookmarkStart w:id="373" w:name="_Toc66436215"/>
      <w:bookmarkStart w:id="374" w:name="_Toc133515268"/>
      <w:r>
        <w:t>7</w:t>
      </w:r>
      <w:r w:rsidRPr="0087716F">
        <w:t>.1.3</w:t>
      </w:r>
      <w:r w:rsidRPr="0087716F">
        <w:tab/>
        <w:t>Adjacent Channel Selectivity</w:t>
      </w:r>
      <w:bookmarkEnd w:id="363"/>
      <w:bookmarkEnd w:id="364"/>
      <w:bookmarkEnd w:id="365"/>
      <w:bookmarkEnd w:id="366"/>
      <w:bookmarkEnd w:id="367"/>
      <w:bookmarkEnd w:id="368"/>
      <w:bookmarkEnd w:id="369"/>
      <w:bookmarkEnd w:id="370"/>
      <w:bookmarkEnd w:id="371"/>
      <w:bookmarkEnd w:id="372"/>
      <w:bookmarkEnd w:id="373"/>
      <w:r w:rsidR="00997A7A" w:rsidRPr="00997A7A">
        <w:t xml:space="preserve"> </w:t>
      </w:r>
      <w:r w:rsidR="00997A7A">
        <w:t>for NR SL</w:t>
      </w:r>
      <w:r w:rsidR="00D07068">
        <w:t>-U</w:t>
      </w:r>
      <w:bookmarkEnd w:id="374"/>
    </w:p>
    <w:p w14:paraId="40D14765" w14:textId="77777777" w:rsidR="008B0286" w:rsidRDefault="008B0286" w:rsidP="008B0286">
      <w:pPr>
        <w:rPr>
          <w:rFonts w:eastAsia="等线"/>
          <w:lang w:val="en-US" w:eastAsia="zh-CN"/>
        </w:rPr>
      </w:pPr>
      <w:r w:rsidRPr="00DF5C6A">
        <w:rPr>
          <w:rFonts w:hint="eastAsia"/>
          <w:lang w:val="en-US" w:eastAsia="zh-CN"/>
        </w:rPr>
        <w:t xml:space="preserve">For the ACS requirement, </w:t>
      </w:r>
      <w:r>
        <w:rPr>
          <w:rFonts w:eastAsia="等线" w:hint="eastAsia"/>
          <w:lang w:val="en-US" w:eastAsia="zh-CN"/>
        </w:rPr>
        <w:t>t</w:t>
      </w:r>
      <w:r>
        <w:rPr>
          <w:rFonts w:eastAsia="等线"/>
          <w:lang w:val="en-US" w:eastAsia="zh-CN"/>
        </w:rPr>
        <w:t>he ACS for NR-U was defined for bands above 3.3GHz considering the unlicensed bands of n46, n96, n102 are all high bands. However, the requirement format is different from NR single CC which can be found below, i.e. the ACS is adjusted according to the CBW while the NR single CC is fixed as 33dB for bands above 3.3GHz.</w:t>
      </w:r>
      <w:r>
        <w:rPr>
          <w:rFonts w:eastAsia="等线" w:hint="eastAsia"/>
          <w:lang w:val="en-US" w:eastAsia="zh-CN"/>
        </w:rPr>
        <w:t xml:space="preserve"> </w:t>
      </w:r>
      <w:r>
        <w:rPr>
          <w:rFonts w:eastAsia="等线"/>
          <w:lang w:val="en-US" w:eastAsia="zh-CN"/>
        </w:rPr>
        <w:t>Th</w:t>
      </w:r>
      <w:r>
        <w:rPr>
          <w:rFonts w:eastAsia="等线" w:hint="eastAsia"/>
          <w:lang w:val="en-US" w:eastAsia="zh-CN"/>
        </w:rPr>
        <w:t>e</w:t>
      </w:r>
      <w:r>
        <w:rPr>
          <w:rFonts w:eastAsia="等线"/>
          <w:lang w:val="en-US" w:eastAsia="zh-CN"/>
        </w:rPr>
        <w:t xml:space="preserve"> ACS requirement has been extensively discussed in NR-U WI with various views considering the difference of ACLR, ACIR impacts, and comparison with WIFI system, and coexistence with LAA, and the final value is a compromised outcome</w:t>
      </w:r>
      <w:r>
        <w:rPr>
          <w:rFonts w:eastAsia="等线" w:hint="eastAsia"/>
          <w:lang w:val="en-US" w:eastAsia="zh-CN"/>
        </w:rPr>
        <w:t>.</w:t>
      </w:r>
    </w:p>
    <w:p w14:paraId="37ACC4D5" w14:textId="77777777" w:rsidR="008B0286" w:rsidRDefault="008B0286" w:rsidP="008B0286">
      <w:pPr>
        <w:jc w:val="center"/>
        <w:rPr>
          <w:b/>
          <w:lang w:val="zh-CN" w:eastAsia="zh-CN"/>
        </w:rPr>
      </w:pPr>
      <w:r>
        <w:rPr>
          <w:noProof/>
          <w:lang w:val="en-US" w:eastAsia="zh-CN"/>
        </w:rPr>
        <w:drawing>
          <wp:inline distT="0" distB="0" distL="0" distR="0" wp14:anchorId="1F0F8351" wp14:editId="312D8F2C">
            <wp:extent cx="4078605" cy="823595"/>
            <wp:effectExtent l="95250" t="76200" r="93345" b="717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5"/>
                    <a:srcRect l="1260"/>
                    <a:stretch>
                      <a:fillRect/>
                    </a:stretch>
                  </pic:blipFill>
                  <pic:spPr>
                    <a:xfrm>
                      <a:off x="0" y="0"/>
                      <a:ext cx="4181894" cy="844336"/>
                    </a:xfrm>
                    <a:prstGeom prst="rect">
                      <a:avLst/>
                    </a:prstGeom>
                    <a:ln>
                      <a:noFill/>
                    </a:ln>
                    <a:effectLst>
                      <a:outerShdw blurRad="63500" sx="102000" sy="102000" algn="ctr" rotWithShape="0">
                        <a:prstClr val="black">
                          <a:alpha val="40000"/>
                        </a:prstClr>
                      </a:outerShdw>
                    </a:effectLst>
                  </pic:spPr>
                </pic:pic>
              </a:graphicData>
            </a:graphic>
          </wp:inline>
        </w:drawing>
      </w:r>
    </w:p>
    <w:p w14:paraId="7A0802BB" w14:textId="77777777" w:rsidR="008B0286" w:rsidRDefault="008B0286" w:rsidP="008B0286">
      <w:pPr>
        <w:jc w:val="center"/>
        <w:rPr>
          <w:b/>
          <w:lang w:val="zh-CN" w:eastAsia="zh-CN"/>
        </w:rPr>
      </w:pPr>
      <w:r>
        <w:rPr>
          <w:noProof/>
          <w:lang w:val="en-US" w:eastAsia="zh-CN"/>
        </w:rPr>
        <w:lastRenderedPageBreak/>
        <w:drawing>
          <wp:inline distT="0" distB="0" distL="0" distR="0" wp14:anchorId="3BDA4F2B" wp14:editId="411C09B3">
            <wp:extent cx="5486400" cy="2895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6"/>
                    <a:stretch>
                      <a:fillRect/>
                    </a:stretch>
                  </pic:blipFill>
                  <pic:spPr>
                    <a:xfrm>
                      <a:off x="0" y="0"/>
                      <a:ext cx="5486400" cy="2895600"/>
                    </a:xfrm>
                    <a:prstGeom prst="rect">
                      <a:avLst/>
                    </a:prstGeom>
                  </pic:spPr>
                </pic:pic>
              </a:graphicData>
            </a:graphic>
          </wp:inline>
        </w:drawing>
      </w:r>
    </w:p>
    <w:p w14:paraId="205DBA98" w14:textId="77777777" w:rsidR="008B0286" w:rsidRPr="00DF5C6A" w:rsidRDefault="008B0286" w:rsidP="008B0286">
      <w:pPr>
        <w:jc w:val="center"/>
        <w:rPr>
          <w:lang w:val="en-US" w:eastAsia="zh-CN"/>
        </w:rPr>
      </w:pPr>
      <w:r w:rsidRPr="00DF5C6A">
        <w:rPr>
          <w:rFonts w:hint="eastAsia"/>
          <w:lang w:val="en-US" w:eastAsia="zh-CN"/>
        </w:rPr>
        <w:t>ACS Requirement for NR-U</w:t>
      </w:r>
    </w:p>
    <w:p w14:paraId="3205119F" w14:textId="46CC1A08" w:rsidR="008B0286" w:rsidRPr="008B0286" w:rsidRDefault="008B0286" w:rsidP="008B0286">
      <w:r w:rsidRPr="00DF5C6A">
        <w:rPr>
          <w:rFonts w:hint="eastAsia"/>
          <w:lang w:val="en-US" w:eastAsia="zh-CN"/>
        </w:rPr>
        <w:t xml:space="preserve">Furthermore, for NR </w:t>
      </w:r>
      <w:r w:rsidRPr="00DF5C6A">
        <w:rPr>
          <w:lang w:val="en-US" w:eastAsia="zh-CN"/>
        </w:rPr>
        <w:t>normal</w:t>
      </w:r>
      <w:r w:rsidRPr="00DF5C6A">
        <w:rPr>
          <w:rFonts w:hint="eastAsia"/>
          <w:lang w:val="en-US" w:eastAsia="zh-CN"/>
        </w:rPr>
        <w:t xml:space="preserve"> requirement, there are two test cases for ACS as case 1 and case 2. During the NR-U discussion, the case 2 </w:t>
      </w:r>
      <w:r>
        <w:rPr>
          <w:lang w:val="en-US" w:eastAsia="zh-CN"/>
        </w:rPr>
        <w:t>was considered not necessary for operation in unlicensed bands.</w:t>
      </w:r>
      <w:r w:rsidRPr="00DF5C6A" w:rsidDel="002F374A">
        <w:rPr>
          <w:rFonts w:hint="eastAsia"/>
          <w:lang w:val="en-US" w:eastAsia="zh-CN"/>
        </w:rPr>
        <w:t xml:space="preserve"> </w:t>
      </w:r>
      <w:r>
        <w:rPr>
          <w:lang w:val="en-US" w:eastAsia="zh-CN"/>
        </w:rPr>
        <w:t>It has been agreed to reuse</w:t>
      </w:r>
      <w:r w:rsidRPr="00DF5C6A">
        <w:rPr>
          <w:rFonts w:hint="eastAsia"/>
          <w:lang w:val="en-US" w:eastAsia="zh-CN"/>
        </w:rPr>
        <w:t xml:space="preserve"> NR-U ACS requirement for NR SL-U</w:t>
      </w:r>
      <w:r>
        <w:rPr>
          <w:lang w:val="en-US" w:eastAsia="zh-CN"/>
        </w:rPr>
        <w:t xml:space="preserve"> using t</w:t>
      </w:r>
      <w:r w:rsidRPr="00DF5C6A">
        <w:rPr>
          <w:rFonts w:hint="eastAsia"/>
          <w:lang w:val="en-US" w:eastAsia="zh-CN"/>
        </w:rPr>
        <w:t xml:space="preserve">he </w:t>
      </w:r>
      <w:r>
        <w:rPr>
          <w:lang w:val="en-US" w:eastAsia="zh-CN"/>
        </w:rPr>
        <w:t xml:space="preserve">NR SL-U </w:t>
      </w:r>
      <w:r w:rsidRPr="00DF5C6A">
        <w:rPr>
          <w:rFonts w:hint="eastAsia"/>
          <w:lang w:val="en-US" w:eastAsia="zh-CN"/>
        </w:rPr>
        <w:t>RMC</w:t>
      </w:r>
      <w:r>
        <w:rPr>
          <w:lang w:val="en-US" w:eastAsia="zh-CN"/>
        </w:rPr>
        <w:t>,</w:t>
      </w:r>
      <w:r w:rsidRPr="00DF5C6A">
        <w:rPr>
          <w:rFonts w:hint="eastAsia"/>
          <w:lang w:val="en-US" w:eastAsia="zh-CN"/>
        </w:rPr>
        <w:t xml:space="preserve"> as discussed in general part</w:t>
      </w:r>
      <w:r>
        <w:rPr>
          <w:lang w:val="en-US" w:eastAsia="zh-CN"/>
        </w:rPr>
        <w:t>.</w:t>
      </w:r>
    </w:p>
    <w:p w14:paraId="2E5DA0A8" w14:textId="1580950A" w:rsidR="00EA267F" w:rsidRDefault="00EA267F" w:rsidP="00EA267F">
      <w:pPr>
        <w:pStyle w:val="3"/>
      </w:pPr>
      <w:bookmarkStart w:id="375" w:name="_Toc463997786"/>
      <w:bookmarkStart w:id="376" w:name="_Toc36034829"/>
      <w:bookmarkStart w:id="377" w:name="_Toc42537429"/>
      <w:bookmarkStart w:id="378" w:name="_Toc46356494"/>
      <w:bookmarkStart w:id="379" w:name="_Toc52566408"/>
      <w:bookmarkStart w:id="380" w:name="_Toc61187316"/>
      <w:bookmarkStart w:id="381" w:name="_Toc66398728"/>
      <w:bookmarkStart w:id="382" w:name="_Toc66398945"/>
      <w:bookmarkStart w:id="383" w:name="_Toc66432662"/>
      <w:bookmarkStart w:id="384" w:name="_Toc66433441"/>
      <w:bookmarkStart w:id="385" w:name="_Toc66436216"/>
      <w:bookmarkStart w:id="386" w:name="_Toc133515269"/>
      <w:r>
        <w:t>7</w:t>
      </w:r>
      <w:r w:rsidRPr="0087716F">
        <w:t>.1.4</w:t>
      </w:r>
      <w:r w:rsidRPr="0087716F">
        <w:tab/>
        <w:t>Blocking characteristics</w:t>
      </w:r>
      <w:bookmarkEnd w:id="375"/>
      <w:bookmarkEnd w:id="376"/>
      <w:bookmarkEnd w:id="377"/>
      <w:bookmarkEnd w:id="378"/>
      <w:bookmarkEnd w:id="379"/>
      <w:bookmarkEnd w:id="380"/>
      <w:bookmarkEnd w:id="381"/>
      <w:bookmarkEnd w:id="382"/>
      <w:bookmarkEnd w:id="383"/>
      <w:bookmarkEnd w:id="384"/>
      <w:bookmarkEnd w:id="385"/>
      <w:r w:rsidR="00997A7A" w:rsidRPr="00997A7A">
        <w:t xml:space="preserve"> </w:t>
      </w:r>
      <w:r w:rsidR="00997A7A">
        <w:t>for NR SL</w:t>
      </w:r>
      <w:r w:rsidR="00D07068">
        <w:t>-U</w:t>
      </w:r>
      <w:bookmarkEnd w:id="386"/>
    </w:p>
    <w:p w14:paraId="27A1B5AA" w14:textId="57328303" w:rsidR="007F210C" w:rsidRPr="007F210C" w:rsidRDefault="007F210C" w:rsidP="007F210C">
      <w:pPr>
        <w:rPr>
          <w:rFonts w:ascii="Arial" w:hAnsi="Arial" w:cs="Arial"/>
          <w:sz w:val="24"/>
          <w:szCs w:val="24"/>
          <w:lang w:val="x-none"/>
        </w:rPr>
      </w:pPr>
      <w:r>
        <w:rPr>
          <w:rFonts w:ascii="Arial" w:hAnsi="Arial" w:cs="Arial"/>
          <w:sz w:val="24"/>
          <w:szCs w:val="24"/>
          <w:lang w:val="x-none"/>
        </w:rPr>
        <w:t>7.1.4.1</w:t>
      </w:r>
      <w:r w:rsidRPr="00511588">
        <w:rPr>
          <w:rFonts w:ascii="Arial" w:hAnsi="Arial" w:cs="Arial"/>
          <w:sz w:val="24"/>
          <w:szCs w:val="24"/>
          <w:lang w:val="x-none"/>
        </w:rPr>
        <w:tab/>
      </w:r>
      <w:r>
        <w:rPr>
          <w:rFonts w:ascii="Arial" w:hAnsi="Arial" w:cs="Arial" w:hint="eastAsia"/>
          <w:sz w:val="24"/>
          <w:szCs w:val="24"/>
          <w:lang w:val="x-none" w:eastAsia="zh-CN"/>
        </w:rPr>
        <w:t>In</w:t>
      </w:r>
      <w:r>
        <w:rPr>
          <w:rFonts w:ascii="Arial" w:hAnsi="Arial" w:cs="Arial"/>
          <w:sz w:val="24"/>
          <w:szCs w:val="24"/>
          <w:lang w:val="x-none"/>
        </w:rPr>
        <w:t xml:space="preserve"> Band Blocking</w:t>
      </w:r>
    </w:p>
    <w:p w14:paraId="4CE80275" w14:textId="255777F5" w:rsidR="007F210C" w:rsidRPr="00DF5C6A" w:rsidRDefault="007F210C" w:rsidP="007F210C">
      <w:pPr>
        <w:rPr>
          <w:lang w:val="en-US" w:eastAsia="zh-CN"/>
        </w:rPr>
      </w:pPr>
      <w:r w:rsidRPr="00DF5C6A">
        <w:rPr>
          <w:rFonts w:hint="eastAsia"/>
          <w:lang w:val="en-US" w:eastAsia="zh-CN"/>
        </w:rPr>
        <w:t xml:space="preserve">The in band blocking requirement for NR V2X is captured in </w:t>
      </w:r>
      <w:r w:rsidRPr="00DF5C6A">
        <w:rPr>
          <w:lang w:val="en-US" w:eastAsia="zh-CN"/>
        </w:rPr>
        <w:t>clause</w:t>
      </w:r>
      <w:r w:rsidRPr="00DF5C6A">
        <w:rPr>
          <w:rFonts w:hint="eastAsia"/>
          <w:lang w:val="en-US" w:eastAsia="zh-CN"/>
        </w:rPr>
        <w:t xml:space="preserve"> 7.6E.2.1 and for NR-U</w:t>
      </w:r>
      <w:r>
        <w:rPr>
          <w:lang w:val="en-US" w:eastAsia="zh-CN"/>
        </w:rPr>
        <w:t xml:space="preserve"> it</w:t>
      </w:r>
      <w:r w:rsidRPr="00DF5C6A">
        <w:rPr>
          <w:rFonts w:hint="eastAsia"/>
          <w:lang w:val="en-US" w:eastAsia="zh-CN"/>
        </w:rPr>
        <w:t xml:space="preserve"> is captured in clause </w:t>
      </w:r>
      <w:proofErr w:type="gramStart"/>
      <w:r w:rsidRPr="00DF5C6A">
        <w:rPr>
          <w:rFonts w:hint="eastAsia"/>
          <w:lang w:val="en-US" w:eastAsia="zh-CN"/>
        </w:rPr>
        <w:t>7.F.</w:t>
      </w:r>
      <w:proofErr w:type="gramEnd"/>
      <w:r w:rsidRPr="00DF5C6A">
        <w:rPr>
          <w:rFonts w:hint="eastAsia"/>
          <w:lang w:val="en-US" w:eastAsia="zh-CN"/>
        </w:rPr>
        <w:t xml:space="preserve">2.1. The transmission power is the same for 20 and 40MHz and the difference is the bandwidth of interferer. The 10MHz as smallest CBW for NR V2X is used as </w:t>
      </w:r>
      <w:proofErr w:type="spellStart"/>
      <w:r w:rsidRPr="00DF5C6A">
        <w:rPr>
          <w:rFonts w:hint="eastAsia"/>
          <w:lang w:val="en-US" w:eastAsia="zh-CN"/>
        </w:rPr>
        <w:t>B</w:t>
      </w:r>
      <w:r>
        <w:rPr>
          <w:lang w:val="en-US" w:eastAsia="zh-CN"/>
        </w:rPr>
        <w:t>W</w:t>
      </w:r>
      <w:r w:rsidRPr="00126EE8">
        <w:rPr>
          <w:rFonts w:hint="eastAsia"/>
          <w:vertAlign w:val="subscript"/>
          <w:lang w:val="en-US" w:eastAsia="zh-CN"/>
        </w:rPr>
        <w:t>interferer</w:t>
      </w:r>
      <w:proofErr w:type="spellEnd"/>
      <w:r w:rsidRPr="00DF5C6A">
        <w:rPr>
          <w:rFonts w:hint="eastAsia"/>
          <w:lang w:val="en-US" w:eastAsia="zh-CN"/>
        </w:rPr>
        <w:t xml:space="preserve"> and corresponding offset frequency is decided. In NR SL-U, 10MHz is not supported and 20MHz is supported as the smallest CBW for single CC.</w:t>
      </w:r>
    </w:p>
    <w:p w14:paraId="7BB32A20" w14:textId="77777777" w:rsidR="007F210C" w:rsidRDefault="007F210C" w:rsidP="007F210C">
      <w:pPr>
        <w:jc w:val="center"/>
        <w:rPr>
          <w:lang w:val="zh-CN" w:eastAsia="zh-CN"/>
        </w:rPr>
      </w:pPr>
      <w:r>
        <w:rPr>
          <w:noProof/>
          <w:lang w:val="en-US" w:eastAsia="zh-CN"/>
        </w:rPr>
        <w:drawing>
          <wp:inline distT="0" distB="0" distL="0" distR="0" wp14:anchorId="253C1800" wp14:editId="0D71784B">
            <wp:extent cx="4782820" cy="15690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7"/>
                    <a:stretch>
                      <a:fillRect/>
                    </a:stretch>
                  </pic:blipFill>
                  <pic:spPr>
                    <a:xfrm>
                      <a:off x="0" y="0"/>
                      <a:ext cx="4794595" cy="1573226"/>
                    </a:xfrm>
                    <a:prstGeom prst="rect">
                      <a:avLst/>
                    </a:prstGeom>
                  </pic:spPr>
                </pic:pic>
              </a:graphicData>
            </a:graphic>
          </wp:inline>
        </w:drawing>
      </w:r>
    </w:p>
    <w:p w14:paraId="236415D9" w14:textId="77777777" w:rsidR="007F210C" w:rsidRDefault="007F210C" w:rsidP="007F210C">
      <w:pPr>
        <w:jc w:val="center"/>
        <w:rPr>
          <w:lang w:val="zh-CN" w:eastAsia="zh-CN"/>
        </w:rPr>
      </w:pPr>
      <w:r>
        <w:rPr>
          <w:noProof/>
          <w:lang w:val="en-US" w:eastAsia="zh-CN"/>
        </w:rPr>
        <w:drawing>
          <wp:inline distT="0" distB="0" distL="0" distR="0" wp14:anchorId="552082E0" wp14:editId="5B49BCF7">
            <wp:extent cx="4339590" cy="1401445"/>
            <wp:effectExtent l="0" t="0" r="381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8"/>
                    <a:stretch>
                      <a:fillRect/>
                    </a:stretch>
                  </pic:blipFill>
                  <pic:spPr>
                    <a:xfrm>
                      <a:off x="0" y="0"/>
                      <a:ext cx="4342648" cy="1402816"/>
                    </a:xfrm>
                    <a:prstGeom prst="rect">
                      <a:avLst/>
                    </a:prstGeom>
                  </pic:spPr>
                </pic:pic>
              </a:graphicData>
            </a:graphic>
          </wp:inline>
        </w:drawing>
      </w:r>
    </w:p>
    <w:p w14:paraId="51A6E200" w14:textId="77777777" w:rsidR="007F210C" w:rsidRPr="00DF5C6A" w:rsidRDefault="007F210C" w:rsidP="007F210C">
      <w:pPr>
        <w:rPr>
          <w:lang w:val="en-US" w:eastAsia="zh-CN"/>
        </w:rPr>
      </w:pPr>
      <w:r w:rsidRPr="00DF5C6A">
        <w:rPr>
          <w:rFonts w:hint="eastAsia"/>
          <w:lang w:val="en-US" w:eastAsia="zh-CN"/>
        </w:rPr>
        <w:t>In this case, the NR-U IBB can be reused for NR SL-U.</w:t>
      </w:r>
    </w:p>
    <w:p w14:paraId="13D7D0D9" w14:textId="36096F77" w:rsidR="007F210C" w:rsidRPr="007F210C" w:rsidRDefault="007F210C" w:rsidP="007F210C">
      <w:pPr>
        <w:rPr>
          <w:rFonts w:ascii="Arial" w:hAnsi="Arial" w:cs="Arial"/>
          <w:sz w:val="24"/>
          <w:szCs w:val="24"/>
          <w:lang w:val="x-none"/>
        </w:rPr>
      </w:pPr>
      <w:r>
        <w:rPr>
          <w:rFonts w:ascii="Arial" w:hAnsi="Arial" w:cs="Arial"/>
          <w:sz w:val="24"/>
          <w:szCs w:val="24"/>
          <w:lang w:val="x-none"/>
        </w:rPr>
        <w:t>7.1.4.2</w:t>
      </w:r>
      <w:r w:rsidRPr="00511588">
        <w:rPr>
          <w:rFonts w:ascii="Arial" w:hAnsi="Arial" w:cs="Arial"/>
          <w:sz w:val="24"/>
          <w:szCs w:val="24"/>
          <w:lang w:val="x-none"/>
        </w:rPr>
        <w:tab/>
      </w:r>
      <w:r>
        <w:rPr>
          <w:rFonts w:ascii="Arial" w:hAnsi="Arial" w:cs="Arial"/>
          <w:sz w:val="24"/>
          <w:szCs w:val="24"/>
          <w:lang w:val="x-none" w:eastAsia="zh-CN"/>
        </w:rPr>
        <w:t>Out of</w:t>
      </w:r>
      <w:r>
        <w:rPr>
          <w:rFonts w:ascii="Arial" w:hAnsi="Arial" w:cs="Arial"/>
          <w:sz w:val="24"/>
          <w:szCs w:val="24"/>
          <w:lang w:val="x-none"/>
        </w:rPr>
        <w:t xml:space="preserve"> Band Blocking</w:t>
      </w:r>
    </w:p>
    <w:p w14:paraId="0A38EE5F" w14:textId="26D6A72A" w:rsidR="007F210C" w:rsidRPr="00DF5C6A" w:rsidRDefault="007F210C" w:rsidP="007F210C">
      <w:pPr>
        <w:rPr>
          <w:lang w:val="en-US" w:eastAsia="zh-CN"/>
        </w:rPr>
      </w:pPr>
      <w:r w:rsidRPr="00DF5C6A">
        <w:rPr>
          <w:rFonts w:hint="eastAsia"/>
          <w:lang w:val="en-US" w:eastAsia="zh-CN"/>
        </w:rPr>
        <w:lastRenderedPageBreak/>
        <w:t xml:space="preserve">The NR sidelink OBB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 For NR-U OBB requirement, it is based on the NR normal requirement since there is no Wi-Fi corresponding requirement. Further modification has applied for range 3 considering the shallower frequency response of the band filter at high frequencies. In this case, </w:t>
      </w:r>
      <w:r w:rsidRPr="00DF5C6A">
        <w:rPr>
          <w:lang w:val="en-US" w:eastAsia="zh-CN"/>
        </w:rPr>
        <w:t>the NR</w:t>
      </w:r>
      <w:r w:rsidRPr="00DF5C6A">
        <w:rPr>
          <w:rFonts w:hint="eastAsia"/>
          <w:lang w:val="en-US" w:eastAsia="zh-CN"/>
        </w:rPr>
        <w:t>-U requirement can be reused for NR SL-U.</w:t>
      </w:r>
    </w:p>
    <w:p w14:paraId="451D7A38" w14:textId="77777777" w:rsidR="007F210C" w:rsidRDefault="007F210C" w:rsidP="007F210C">
      <w:pPr>
        <w:jc w:val="center"/>
        <w:rPr>
          <w:lang w:val="zh-CN" w:eastAsia="zh-CN"/>
        </w:rPr>
      </w:pPr>
      <w:r>
        <w:rPr>
          <w:noProof/>
          <w:lang w:val="en-US" w:eastAsia="zh-CN"/>
        </w:rPr>
        <w:drawing>
          <wp:inline distT="0" distB="0" distL="0" distR="0" wp14:anchorId="36E337A8" wp14:editId="45DAFF66">
            <wp:extent cx="5486400" cy="12198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9"/>
                    <a:stretch>
                      <a:fillRect/>
                    </a:stretch>
                  </pic:blipFill>
                  <pic:spPr>
                    <a:xfrm>
                      <a:off x="0" y="0"/>
                      <a:ext cx="5486400" cy="1219835"/>
                    </a:xfrm>
                    <a:prstGeom prst="rect">
                      <a:avLst/>
                    </a:prstGeom>
                  </pic:spPr>
                </pic:pic>
              </a:graphicData>
            </a:graphic>
          </wp:inline>
        </w:drawing>
      </w:r>
    </w:p>
    <w:p w14:paraId="00E26D10" w14:textId="3D6307CA" w:rsidR="007F210C" w:rsidRPr="007F210C" w:rsidRDefault="007F210C" w:rsidP="007F210C">
      <w:pPr>
        <w:jc w:val="center"/>
        <w:rPr>
          <w:lang w:val="zh-CN" w:eastAsia="zh-CN"/>
        </w:rPr>
      </w:pPr>
      <w:r>
        <w:rPr>
          <w:noProof/>
          <w:lang w:val="en-US" w:eastAsia="zh-CN"/>
        </w:rPr>
        <w:drawing>
          <wp:inline distT="0" distB="0" distL="0" distR="0" wp14:anchorId="7D84BDF3" wp14:editId="68780192">
            <wp:extent cx="5486400" cy="1714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0"/>
                    <a:stretch>
                      <a:fillRect/>
                    </a:stretch>
                  </pic:blipFill>
                  <pic:spPr>
                    <a:xfrm>
                      <a:off x="0" y="0"/>
                      <a:ext cx="5486400" cy="1714500"/>
                    </a:xfrm>
                    <a:prstGeom prst="rect">
                      <a:avLst/>
                    </a:prstGeom>
                  </pic:spPr>
                </pic:pic>
              </a:graphicData>
            </a:graphic>
          </wp:inline>
        </w:drawing>
      </w:r>
    </w:p>
    <w:p w14:paraId="4F3EC21D" w14:textId="32253745" w:rsidR="00423010" w:rsidRPr="00511588" w:rsidRDefault="00423010" w:rsidP="00423010">
      <w:pPr>
        <w:rPr>
          <w:rFonts w:ascii="Arial" w:hAnsi="Arial" w:cs="Arial"/>
          <w:sz w:val="24"/>
          <w:szCs w:val="24"/>
          <w:lang w:val="x-none"/>
        </w:rPr>
      </w:pPr>
      <w:r>
        <w:rPr>
          <w:rFonts w:ascii="Arial" w:hAnsi="Arial" w:cs="Arial"/>
          <w:sz w:val="24"/>
          <w:szCs w:val="24"/>
          <w:lang w:val="x-none"/>
        </w:rPr>
        <w:t>7.1.4.</w:t>
      </w:r>
      <w:r w:rsidR="005E2F64">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Narrow Band Blocking</w:t>
      </w:r>
    </w:p>
    <w:p w14:paraId="35A9A81B" w14:textId="43BD89E7" w:rsidR="00423010" w:rsidRDefault="00423010" w:rsidP="00423010">
      <w:pPr>
        <w:rPr>
          <w:lang w:val="x-none"/>
        </w:rPr>
      </w:pPr>
      <w:r>
        <w:rPr>
          <w:rFonts w:eastAsia="等线" w:hint="eastAsia"/>
          <w:lang w:val="en-US" w:eastAsia="zh-CN"/>
        </w:rPr>
        <w:t>N</w:t>
      </w:r>
      <w:r>
        <w:rPr>
          <w:rFonts w:eastAsia="等线"/>
          <w:lang w:val="en-US" w:eastAsia="zh-CN"/>
        </w:rPr>
        <w:t xml:space="preserve">arrow band blocking was introduced in NR single CC to mimic the potential interference coming from narrow band systems, but such system is not existing in the targeting unlicensed spectrum and therefore the </w:t>
      </w:r>
      <w:r w:rsidRPr="00580369">
        <w:rPr>
          <w:rFonts w:eastAsia="等线"/>
          <w:lang w:val="en-US" w:eastAsia="zh-CN"/>
        </w:rPr>
        <w:t>Narrow Band Blocking</w:t>
      </w:r>
      <w:r>
        <w:rPr>
          <w:rFonts w:eastAsia="等线"/>
          <w:lang w:val="en-US" w:eastAsia="zh-CN"/>
        </w:rPr>
        <w:t xml:space="preserve"> requirements are not defined for NR-U</w:t>
      </w:r>
      <w:r>
        <w:rPr>
          <w:lang w:val="x-none"/>
        </w:rPr>
        <w:t>.</w:t>
      </w:r>
    </w:p>
    <w:p w14:paraId="48A2D7EB" w14:textId="55003553" w:rsidR="00423010" w:rsidRPr="00F5081F" w:rsidRDefault="00423010" w:rsidP="00423010">
      <w:r w:rsidRPr="00CC6FDB">
        <w:rPr>
          <w:lang w:val="en-US"/>
        </w:rPr>
        <w:t>It has been agreed not to def</w:t>
      </w:r>
      <w:r>
        <w:rPr>
          <w:lang w:val="en-US"/>
        </w:rPr>
        <w:t>ine</w:t>
      </w:r>
      <w:r w:rsidRPr="00CC6FDB">
        <w:rPr>
          <w:lang w:val="en-US"/>
        </w:rPr>
        <w:t xml:space="preserve"> </w:t>
      </w:r>
      <w:r>
        <w:rPr>
          <w:lang w:val="en-US"/>
        </w:rPr>
        <w:t>Narrow Band Blocking requirements</w:t>
      </w:r>
      <w:r w:rsidRPr="001B353D">
        <w:rPr>
          <w:lang w:val="x-none"/>
        </w:rPr>
        <w:t xml:space="preserve"> for NR SL-U</w:t>
      </w:r>
      <w:r>
        <w:rPr>
          <w:lang w:val="x-none"/>
        </w:rPr>
        <w:t>.</w:t>
      </w:r>
    </w:p>
    <w:p w14:paraId="3CEB9C93" w14:textId="77777777" w:rsidR="00423010" w:rsidRPr="00423010" w:rsidRDefault="00423010" w:rsidP="00423010"/>
    <w:p w14:paraId="58E90A79" w14:textId="2E589FE4" w:rsidR="00EA267F" w:rsidRDefault="00EA267F" w:rsidP="00EA267F">
      <w:pPr>
        <w:pStyle w:val="3"/>
      </w:pPr>
      <w:bookmarkStart w:id="387" w:name="_Toc463997790"/>
      <w:bookmarkStart w:id="388" w:name="_Toc36034832"/>
      <w:bookmarkStart w:id="389" w:name="_Toc42537432"/>
      <w:bookmarkStart w:id="390" w:name="_Toc46356497"/>
      <w:bookmarkStart w:id="391" w:name="_Toc52566411"/>
      <w:bookmarkStart w:id="392" w:name="_Toc61187319"/>
      <w:bookmarkStart w:id="393" w:name="_Toc66398731"/>
      <w:bookmarkStart w:id="394" w:name="_Toc66398948"/>
      <w:bookmarkStart w:id="395" w:name="_Toc66432665"/>
      <w:bookmarkStart w:id="396" w:name="_Toc66433444"/>
      <w:bookmarkStart w:id="397" w:name="_Toc66436219"/>
      <w:bookmarkStart w:id="398" w:name="_Toc133515270"/>
      <w:r>
        <w:t>7</w:t>
      </w:r>
      <w:r w:rsidRPr="0087716F">
        <w:t>.1.5</w:t>
      </w:r>
      <w:r w:rsidRPr="0087716F">
        <w:tab/>
        <w:t>Spurious response</w:t>
      </w:r>
      <w:bookmarkEnd w:id="387"/>
      <w:bookmarkEnd w:id="388"/>
      <w:bookmarkEnd w:id="389"/>
      <w:bookmarkEnd w:id="390"/>
      <w:bookmarkEnd w:id="391"/>
      <w:bookmarkEnd w:id="392"/>
      <w:bookmarkEnd w:id="393"/>
      <w:bookmarkEnd w:id="394"/>
      <w:bookmarkEnd w:id="395"/>
      <w:bookmarkEnd w:id="396"/>
      <w:bookmarkEnd w:id="397"/>
      <w:r w:rsidR="00997A7A" w:rsidRPr="00997A7A">
        <w:t xml:space="preserve"> </w:t>
      </w:r>
      <w:r w:rsidR="00997A7A">
        <w:t>for NR SL</w:t>
      </w:r>
      <w:r w:rsidR="00D07068">
        <w:t>-U</w:t>
      </w:r>
      <w:bookmarkEnd w:id="398"/>
    </w:p>
    <w:p w14:paraId="18FACAAB" w14:textId="5D3E85B5" w:rsidR="00E141D1" w:rsidRPr="00E141D1" w:rsidRDefault="00E141D1" w:rsidP="00E141D1">
      <w:pPr>
        <w:rPr>
          <w:lang w:val="en-US" w:eastAsia="zh-CN"/>
        </w:rPr>
      </w:pPr>
      <w:r w:rsidRPr="00DF5C6A">
        <w:rPr>
          <w:rFonts w:hint="eastAsia"/>
          <w:lang w:val="en-US" w:eastAsia="zh-CN"/>
        </w:rPr>
        <w:t xml:space="preserve">The NR sidelink spurious response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w:t>
      </w:r>
      <w:r>
        <w:rPr>
          <w:lang w:val="en-US" w:eastAsia="zh-CN"/>
        </w:rPr>
        <w:t xml:space="preserve"> is </w:t>
      </w:r>
      <w:proofErr w:type="spellStart"/>
      <w:proofErr w:type="gramStart"/>
      <w:r>
        <w:rPr>
          <w:lang w:val="en-US" w:eastAsia="zh-CN"/>
        </w:rPr>
        <w:t>used.For</w:t>
      </w:r>
      <w:proofErr w:type="spellEnd"/>
      <w:proofErr w:type="gramEnd"/>
      <w:r>
        <w:rPr>
          <w:lang w:val="en-US" w:eastAsia="zh-CN"/>
        </w:rPr>
        <w:t xml:space="preserve"> NR SL-U operation in unlicensed bands</w:t>
      </w:r>
      <w:r w:rsidRPr="00DF5C6A">
        <w:rPr>
          <w:rFonts w:hint="eastAsia"/>
          <w:lang w:val="en-US" w:eastAsia="zh-CN"/>
        </w:rPr>
        <w:t>, the  NR-U requirement can be reused.</w:t>
      </w:r>
    </w:p>
    <w:p w14:paraId="7F439BB2" w14:textId="77777777" w:rsidR="00EA267F" w:rsidRPr="0087716F" w:rsidRDefault="00EA267F" w:rsidP="00EA267F">
      <w:pPr>
        <w:pStyle w:val="3"/>
      </w:pPr>
      <w:bookmarkStart w:id="399" w:name="_Toc463997791"/>
      <w:bookmarkStart w:id="400" w:name="_Toc36034833"/>
      <w:bookmarkStart w:id="401" w:name="_Toc42537433"/>
      <w:bookmarkStart w:id="402" w:name="_Toc46356498"/>
      <w:bookmarkStart w:id="403" w:name="_Toc52566412"/>
      <w:bookmarkStart w:id="404" w:name="_Toc61187320"/>
      <w:bookmarkStart w:id="405" w:name="_Toc66398732"/>
      <w:bookmarkStart w:id="406" w:name="_Toc66398949"/>
      <w:bookmarkStart w:id="407" w:name="_Toc66432666"/>
      <w:bookmarkStart w:id="408" w:name="_Toc66433445"/>
      <w:bookmarkStart w:id="409" w:name="_Toc66436220"/>
      <w:bookmarkStart w:id="410" w:name="_Toc133515271"/>
      <w:r>
        <w:t>7</w:t>
      </w:r>
      <w:r w:rsidRPr="0087716F">
        <w:t>.1.6</w:t>
      </w:r>
      <w:r w:rsidRPr="0087716F">
        <w:tab/>
        <w:t>Intermodulation characteristics</w:t>
      </w:r>
      <w:bookmarkEnd w:id="399"/>
      <w:bookmarkEnd w:id="400"/>
      <w:bookmarkEnd w:id="401"/>
      <w:bookmarkEnd w:id="402"/>
      <w:bookmarkEnd w:id="403"/>
      <w:bookmarkEnd w:id="404"/>
      <w:bookmarkEnd w:id="405"/>
      <w:bookmarkEnd w:id="406"/>
      <w:bookmarkEnd w:id="407"/>
      <w:bookmarkEnd w:id="408"/>
      <w:bookmarkEnd w:id="409"/>
      <w:r w:rsidR="00997A7A" w:rsidRPr="00997A7A">
        <w:t xml:space="preserve"> </w:t>
      </w:r>
      <w:r w:rsidR="00997A7A">
        <w:t>for NR SL</w:t>
      </w:r>
      <w:r w:rsidR="00D07068">
        <w:t>-U</w:t>
      </w:r>
      <w:bookmarkEnd w:id="410"/>
    </w:p>
    <w:p w14:paraId="5FB8F067" w14:textId="44AA8327" w:rsidR="00AA359A" w:rsidRPr="00E141D1" w:rsidRDefault="00E141D1" w:rsidP="001C12CD">
      <w:pPr>
        <w:rPr>
          <w:lang w:val="en-US" w:eastAsia="zh-CN"/>
        </w:rPr>
      </w:pPr>
      <w:r w:rsidRPr="00DF5C6A">
        <w:rPr>
          <w:rFonts w:hint="eastAsia"/>
          <w:lang w:val="en-US" w:eastAsia="zh-CN"/>
        </w:rPr>
        <w:t xml:space="preserve">The NR sidelink </w:t>
      </w:r>
      <w:r>
        <w:t>Intermodulation</w:t>
      </w:r>
      <w:r w:rsidRPr="00DF5C6A">
        <w:rPr>
          <w:rFonts w:hint="eastAsia"/>
          <w:lang w:val="en-US" w:eastAsia="zh-CN"/>
        </w:rPr>
        <w:t xml:space="preserve">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w:t>
      </w:r>
      <w:r>
        <w:rPr>
          <w:lang w:val="en-US" w:eastAsia="zh-CN"/>
        </w:rPr>
        <w:t xml:space="preserve"> is </w:t>
      </w:r>
      <w:proofErr w:type="spellStart"/>
      <w:proofErr w:type="gramStart"/>
      <w:r>
        <w:rPr>
          <w:lang w:val="en-US" w:eastAsia="zh-CN"/>
        </w:rPr>
        <w:t>used.For</w:t>
      </w:r>
      <w:proofErr w:type="spellEnd"/>
      <w:proofErr w:type="gramEnd"/>
      <w:r>
        <w:rPr>
          <w:lang w:val="en-US" w:eastAsia="zh-CN"/>
        </w:rPr>
        <w:t xml:space="preserve"> NR SL-U operation in unlicensed bands</w:t>
      </w:r>
      <w:r w:rsidRPr="00DF5C6A">
        <w:rPr>
          <w:rFonts w:hint="eastAsia"/>
          <w:lang w:val="en-US" w:eastAsia="zh-CN"/>
        </w:rPr>
        <w:t>,  the  NR-U requirement can be reused.</w:t>
      </w:r>
    </w:p>
    <w:p w14:paraId="54EB7942" w14:textId="6DAC0E3F" w:rsidR="0088781D" w:rsidRDefault="0088781D" w:rsidP="0088781D">
      <w:pPr>
        <w:pStyle w:val="2"/>
        <w:ind w:left="1134" w:hanging="1134"/>
      </w:pPr>
      <w:bookmarkStart w:id="411" w:name="_Toc133515272"/>
      <w:r>
        <w:t>7</w:t>
      </w:r>
      <w:r w:rsidRPr="00225354">
        <w:t>.</w:t>
      </w:r>
      <w:r>
        <w:t>2</w:t>
      </w:r>
      <w:r w:rsidRPr="00225354">
        <w:tab/>
      </w:r>
      <w:r>
        <w:t xml:space="preserve">Rx requirements for </w:t>
      </w:r>
      <w:r w:rsidRPr="0087716F">
        <w:t>inter-band con-current operation</w:t>
      </w:r>
      <w:bookmarkEnd w:id="411"/>
    </w:p>
    <w:p w14:paraId="6897AAA5" w14:textId="26D88B7D" w:rsidR="0088781D" w:rsidRDefault="0088781D" w:rsidP="0088781D">
      <w:pPr>
        <w:pStyle w:val="3"/>
      </w:pPr>
      <w:bookmarkStart w:id="412" w:name="_Toc133515273"/>
      <w:r>
        <w:t>7</w:t>
      </w:r>
      <w:r w:rsidRPr="0087716F">
        <w:t>.</w:t>
      </w:r>
      <w:r w:rsidR="00A1077F">
        <w:t>2</w:t>
      </w:r>
      <w:r w:rsidRPr="0087716F">
        <w:t>.1</w:t>
      </w:r>
      <w:r w:rsidRPr="0087716F">
        <w:tab/>
        <w:t>Reference sensitivity power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2"/>
    </w:p>
    <w:p w14:paraId="42C7333A"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p>
    <w:p w14:paraId="6F05210B" w14:textId="4F8D992D" w:rsidR="00074969" w:rsidRPr="00EE5A87"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sidRPr="00EE5A87">
        <w:rPr>
          <w:rFonts w:ascii="Times New Roman" w:hAnsi="Times New Roman"/>
          <w:szCs w:val="24"/>
        </w:rPr>
        <w:t xml:space="preserve">reuse </w:t>
      </w:r>
      <w:r w:rsidRPr="00EE5A87">
        <w:rPr>
          <w:rFonts w:ascii="Times New Roman" w:eastAsia="宋体" w:hAnsi="Times New Roman"/>
          <w:szCs w:val="24"/>
          <w:lang w:eastAsia="zh-CN"/>
        </w:rPr>
        <w:t>the existing CA_n46-n78 MSD requirements</w:t>
      </w:r>
      <w:r w:rsidR="0009393B">
        <w:rPr>
          <w:rFonts w:ascii="Times New Roman" w:eastAsia="宋体" w:hAnsi="Times New Roman"/>
          <w:szCs w:val="24"/>
          <w:lang w:eastAsia="zh-CN"/>
        </w:rPr>
        <w:t xml:space="preserve"> </w:t>
      </w:r>
      <w:r w:rsidR="0009393B">
        <w:rPr>
          <w:rFonts w:ascii="Times New Roman" w:hAnsi="Times New Roman"/>
          <w:lang w:eastAsia="zh-CN"/>
        </w:rPr>
        <w:t>of the power class 5 in the aggressor band n46</w:t>
      </w:r>
      <w:r w:rsidRPr="00EE5A87">
        <w:rPr>
          <w:rFonts w:ascii="Times New Roman" w:eastAsia="宋体" w:hAnsi="Times New Roman"/>
          <w:szCs w:val="24"/>
          <w:lang w:eastAsia="zh-CN"/>
        </w:rPr>
        <w:t xml:space="preserve"> for MSD of the inter-band concurrent operation</w:t>
      </w:r>
      <w:r w:rsidR="0009393B">
        <w:rPr>
          <w:rFonts w:ascii="Times New Roman" w:eastAsia="宋体" w:hAnsi="Times New Roman"/>
          <w:szCs w:val="24"/>
          <w:lang w:eastAsia="zh-CN"/>
        </w:rPr>
        <w:t>.</w:t>
      </w:r>
    </w:p>
    <w:p w14:paraId="32D18F32" w14:textId="77777777" w:rsidR="00074969" w:rsidRPr="00EE5A87"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Pr>
          <w:rFonts w:ascii="Times New Roman" w:eastAsia="宋体" w:hAnsi="Times New Roman"/>
          <w:szCs w:val="24"/>
          <w:lang w:eastAsia="zh-CN"/>
        </w:rPr>
        <w:t>r</w:t>
      </w:r>
      <w:r w:rsidRPr="00EE5A87">
        <w:rPr>
          <w:rFonts w:ascii="Times New Roman" w:eastAsia="宋体" w:hAnsi="Times New Roman"/>
          <w:szCs w:val="24"/>
          <w:lang w:eastAsia="zh-CN"/>
        </w:rPr>
        <w:t>euse the existing delta Rib of CA_n46-n78 for inter-band concurrent operation in Rel-18</w:t>
      </w:r>
      <w:r w:rsidRPr="00EE5A87">
        <w:rPr>
          <w:rFonts w:ascii="Times New Roman" w:eastAsia="Times New Roman" w:hAnsi="Times New Roman"/>
          <w:lang w:val="x-none"/>
        </w:rPr>
        <w:t xml:space="preserve"> </w:t>
      </w:r>
    </w:p>
    <w:p w14:paraId="5C6C0676" w14:textId="77777777" w:rsidR="00074969" w:rsidRPr="00074969" w:rsidRDefault="00074969" w:rsidP="00074969">
      <w:pPr>
        <w:rPr>
          <w:lang w:val="x-none"/>
        </w:rPr>
      </w:pPr>
    </w:p>
    <w:p w14:paraId="1D7A7BB2" w14:textId="57E671B7" w:rsidR="0088781D" w:rsidRDefault="0088781D" w:rsidP="0088781D">
      <w:pPr>
        <w:pStyle w:val="3"/>
      </w:pPr>
      <w:bookmarkStart w:id="413" w:name="_Toc133515274"/>
      <w:r>
        <w:lastRenderedPageBreak/>
        <w:t>7</w:t>
      </w:r>
      <w:r w:rsidRPr="0087716F">
        <w:t>.</w:t>
      </w:r>
      <w:r w:rsidR="00A1077F">
        <w:t>2</w:t>
      </w:r>
      <w:r w:rsidRPr="0087716F">
        <w:t>.2</w:t>
      </w:r>
      <w:r w:rsidRPr="0087716F">
        <w:tab/>
        <w:t>Maximum input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3"/>
    </w:p>
    <w:p w14:paraId="34BD6E08"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3EA54FCC" w14:textId="77777777" w:rsidR="00074969" w:rsidRPr="00074969" w:rsidRDefault="00074969" w:rsidP="00074969">
      <w:pPr>
        <w:rPr>
          <w:lang w:val="x-none"/>
        </w:rPr>
      </w:pPr>
    </w:p>
    <w:p w14:paraId="7EE829E3" w14:textId="4176BEC9" w:rsidR="0088781D" w:rsidRDefault="0088781D" w:rsidP="0088781D">
      <w:pPr>
        <w:pStyle w:val="3"/>
      </w:pPr>
      <w:bookmarkStart w:id="414" w:name="_Toc133515275"/>
      <w:r>
        <w:t>7</w:t>
      </w:r>
      <w:r w:rsidRPr="0087716F">
        <w:t>.</w:t>
      </w:r>
      <w:r w:rsidR="00A1077F">
        <w:t>2</w:t>
      </w:r>
      <w:r w:rsidRPr="0087716F">
        <w:t>.3</w:t>
      </w:r>
      <w:r w:rsidRPr="0087716F">
        <w:tab/>
        <w:t>Adjacent Channel Selectivity</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4"/>
    </w:p>
    <w:p w14:paraId="1BF979C8"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3820921" w14:textId="77777777" w:rsidR="00074969" w:rsidRPr="00074969" w:rsidRDefault="00074969" w:rsidP="00074969">
      <w:pPr>
        <w:rPr>
          <w:lang w:val="x-none"/>
        </w:rPr>
      </w:pPr>
    </w:p>
    <w:p w14:paraId="2B9BDB95" w14:textId="691A7E5C" w:rsidR="0088781D" w:rsidRDefault="0088781D" w:rsidP="0088781D">
      <w:pPr>
        <w:pStyle w:val="3"/>
      </w:pPr>
      <w:bookmarkStart w:id="415" w:name="_Toc133515276"/>
      <w:r>
        <w:t>7</w:t>
      </w:r>
      <w:r w:rsidRPr="0087716F">
        <w:t>.</w:t>
      </w:r>
      <w:r w:rsidR="00A1077F">
        <w:t>2</w:t>
      </w:r>
      <w:r w:rsidRPr="0087716F">
        <w:t>.4</w:t>
      </w:r>
      <w:r w:rsidRPr="0087716F">
        <w:tab/>
        <w:t>Blocking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5"/>
    </w:p>
    <w:p w14:paraId="368A536E"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386E7CE5" w14:textId="77777777" w:rsidR="00074969" w:rsidRPr="00074969" w:rsidRDefault="00074969" w:rsidP="00074969">
      <w:pPr>
        <w:rPr>
          <w:lang w:val="x-none"/>
        </w:rPr>
      </w:pPr>
    </w:p>
    <w:p w14:paraId="1543AF2F" w14:textId="19691728" w:rsidR="0088781D" w:rsidRDefault="0088781D" w:rsidP="0088781D">
      <w:pPr>
        <w:pStyle w:val="3"/>
      </w:pPr>
      <w:bookmarkStart w:id="416" w:name="_Toc133515277"/>
      <w:r>
        <w:t>7</w:t>
      </w:r>
      <w:r w:rsidRPr="0087716F">
        <w:t>.</w:t>
      </w:r>
      <w:r w:rsidR="00A1077F">
        <w:t>2</w:t>
      </w:r>
      <w:r w:rsidRPr="0087716F">
        <w:t>.5</w:t>
      </w:r>
      <w:r w:rsidRPr="0087716F">
        <w:tab/>
        <w:t>Spurious response</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6"/>
    </w:p>
    <w:p w14:paraId="7BAB90B2"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6FAA1120" w14:textId="77777777" w:rsidR="00074969" w:rsidRPr="00074969" w:rsidRDefault="00074969" w:rsidP="00074969">
      <w:pPr>
        <w:rPr>
          <w:lang w:val="x-none"/>
        </w:rPr>
      </w:pPr>
    </w:p>
    <w:p w14:paraId="60A45F8F" w14:textId="32285303" w:rsidR="0088781D" w:rsidRDefault="0088781D" w:rsidP="0088781D">
      <w:pPr>
        <w:pStyle w:val="3"/>
      </w:pPr>
      <w:bookmarkStart w:id="417" w:name="_Toc133515278"/>
      <w:r>
        <w:t>7</w:t>
      </w:r>
      <w:r w:rsidRPr="0087716F">
        <w:t>.</w:t>
      </w:r>
      <w:r w:rsidR="00A1077F">
        <w:t>2</w:t>
      </w:r>
      <w:r w:rsidRPr="0087716F">
        <w:t>.6</w:t>
      </w:r>
      <w:r w:rsidRPr="0087716F">
        <w:tab/>
        <w:t>Intermodulation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7"/>
    </w:p>
    <w:p w14:paraId="35117A0C"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w:t>
      </w:r>
      <w:proofErr w:type="spellStart"/>
      <w:r w:rsidRPr="005B3EF6">
        <w:rPr>
          <w:szCs w:val="24"/>
        </w:rPr>
        <w:t>uu</w:t>
      </w:r>
      <w:proofErr w:type="spellEnd"/>
      <w:r w:rsidRPr="005B3EF6">
        <w:rPr>
          <w:szCs w:val="24"/>
        </w:rPr>
        <w:t xml:space="preserve">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176AA8A3" w14:textId="77777777" w:rsidR="00CA082B" w:rsidRPr="00C77D86" w:rsidRDefault="00CA082B" w:rsidP="00CA082B">
      <w:pPr>
        <w:pStyle w:val="2"/>
      </w:pPr>
      <w:r w:rsidRPr="00C77D86">
        <w:t>7.</w:t>
      </w:r>
      <w:r>
        <w:t>3</w:t>
      </w:r>
      <w:r w:rsidRPr="00C77D86">
        <w:tab/>
        <w:t xml:space="preserve">Rx requirements for </w:t>
      </w:r>
      <w:r>
        <w:t>NR SL CA</w:t>
      </w:r>
      <w:r w:rsidRPr="00C77D86">
        <w:t xml:space="preserve"> operation</w:t>
      </w:r>
    </w:p>
    <w:p w14:paraId="71D4258A" w14:textId="2EE81888" w:rsidR="00CA082B" w:rsidRDefault="00CA082B" w:rsidP="00CA082B">
      <w:pPr>
        <w:pStyle w:val="3"/>
      </w:pPr>
      <w:r w:rsidRPr="00C77D86">
        <w:t>7.</w:t>
      </w:r>
      <w:r>
        <w:t>3</w:t>
      </w:r>
      <w:r w:rsidRPr="00C77D86">
        <w:t>.1</w:t>
      </w:r>
      <w:r w:rsidRPr="00C77D86">
        <w:tab/>
        <w:t xml:space="preserve">Reference sensitivity power level for </w:t>
      </w:r>
      <w:r>
        <w:t>NR SL CA</w:t>
      </w:r>
      <w:r w:rsidRPr="00C77D86">
        <w:t xml:space="preserve"> operation</w:t>
      </w:r>
    </w:p>
    <w:p w14:paraId="7B875764" w14:textId="77777777" w:rsidR="0089189D" w:rsidRPr="00FC0497" w:rsidRDefault="0089189D" w:rsidP="0089189D">
      <w:r w:rsidRPr="001D386E">
        <w:rPr>
          <w:rFonts w:cs="Vrinda"/>
          <w:lang w:bidi="bn-IN"/>
        </w:rPr>
        <w:t xml:space="preserve">For intra-band contiguous </w:t>
      </w:r>
      <w:r>
        <w:rPr>
          <w:rFonts w:cs="Vrinda"/>
          <w:lang w:bidi="bn-IN"/>
        </w:rPr>
        <w:t xml:space="preserve">CA </w:t>
      </w:r>
      <w:r w:rsidRPr="001D386E">
        <w:rPr>
          <w:rFonts w:cs="Vrinda"/>
          <w:lang w:bidi="bn-IN"/>
        </w:rPr>
        <w:t>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w:t>
      </w:r>
      <w:r>
        <w:t>E</w:t>
      </w:r>
      <w:r w:rsidRPr="001D386E">
        <w:t>.</w:t>
      </w:r>
      <w:r>
        <w:t>2</w:t>
      </w:r>
      <w:r w:rsidRPr="001D386E">
        <w:t xml:space="preserve">-1 </w:t>
      </w:r>
      <w:r>
        <w:t>in TS38.101-1</w:t>
      </w:r>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t xml:space="preserve">each carrier </w:t>
      </w:r>
      <w:r w:rsidRPr="001D386E">
        <w:rPr>
          <w:rFonts w:hint="eastAsia"/>
        </w:rPr>
        <w:t>rec</w:t>
      </w:r>
      <w:r w:rsidRPr="001D386E">
        <w:t>e</w:t>
      </w:r>
      <w:r w:rsidRPr="001D386E">
        <w:rPr>
          <w:rFonts w:hint="eastAsia"/>
        </w:rPr>
        <w:t>ption when 2 carrier transmission</w:t>
      </w:r>
      <w:r w:rsidRPr="001D386E">
        <w:t>s</w:t>
      </w:r>
      <w:r w:rsidRPr="001D386E">
        <w:rPr>
          <w:rFonts w:hint="eastAsia"/>
        </w:rPr>
        <w:t xml:space="preserve"> are activated at the same time</w:t>
      </w:r>
      <w:r w:rsidRPr="001D386E">
        <w:rPr>
          <w:rFonts w:eastAsia="Malgun Gothic" w:hint="eastAsia"/>
        </w:rPr>
        <w:t>.</w:t>
      </w:r>
    </w:p>
    <w:p w14:paraId="1901D4F1" w14:textId="77777777" w:rsidR="0089189D" w:rsidRPr="0089189D" w:rsidRDefault="0089189D" w:rsidP="0089189D"/>
    <w:p w14:paraId="72B12567" w14:textId="21968B9E" w:rsidR="00CA082B" w:rsidRDefault="00CA082B" w:rsidP="00CA082B">
      <w:pPr>
        <w:pStyle w:val="3"/>
      </w:pPr>
      <w:r w:rsidRPr="00C77D86">
        <w:t>7.</w:t>
      </w:r>
      <w:r>
        <w:t>3</w:t>
      </w:r>
      <w:r w:rsidRPr="00C77D86">
        <w:t>.2</w:t>
      </w:r>
      <w:r w:rsidRPr="00C77D86">
        <w:tab/>
        <w:t xml:space="preserve">Maximum input level for </w:t>
      </w:r>
      <w:r>
        <w:t>NR SL CA</w:t>
      </w:r>
      <w:r w:rsidRPr="00C77D86">
        <w:t xml:space="preserve"> operation</w:t>
      </w:r>
    </w:p>
    <w:p w14:paraId="1CDC1E3C" w14:textId="77777777" w:rsidR="0089189D" w:rsidRPr="00A17129" w:rsidRDefault="0089189D" w:rsidP="0089189D">
      <w:pPr>
        <w:jc w:val="both"/>
      </w:pPr>
      <w:r>
        <w:t>For the RX RF requirements of NR SL CA UE, the following maximum input level requirements shall be applied to the SL CA bandwidth class B.</w:t>
      </w:r>
    </w:p>
    <w:p w14:paraId="4380A642" w14:textId="77777777" w:rsidR="0089189D" w:rsidRDefault="0089189D" w:rsidP="0089189D">
      <w:pPr>
        <w:pBdr>
          <w:top w:val="nil"/>
          <w:left w:val="nil"/>
          <w:bottom w:val="nil"/>
          <w:right w:val="nil"/>
          <w:between w:val="nil"/>
        </w:pBdr>
        <w:rPr>
          <w:color w:val="000000"/>
        </w:rPr>
      </w:pPr>
    </w:p>
    <w:p w14:paraId="3977103D" w14:textId="77777777" w:rsidR="0089189D" w:rsidRDefault="0089189D" w:rsidP="0089189D">
      <w:pPr>
        <w:pBdr>
          <w:top w:val="nil"/>
          <w:left w:val="nil"/>
          <w:bottom w:val="nil"/>
          <w:right w:val="nil"/>
          <w:between w:val="nil"/>
        </w:pBdr>
        <w:jc w:val="center"/>
        <w:rPr>
          <w:b/>
        </w:rPr>
      </w:pPr>
      <w:r w:rsidRPr="00773A5D">
        <w:rPr>
          <w:b/>
        </w:rPr>
        <w:t xml:space="preserve">Table </w:t>
      </w:r>
      <w:r>
        <w:rPr>
          <w:b/>
        </w:rPr>
        <w:t>7</w:t>
      </w:r>
      <w:r w:rsidRPr="00773A5D">
        <w:rPr>
          <w:b/>
        </w:rPr>
        <w:t>.3</w:t>
      </w:r>
      <w:r>
        <w:rPr>
          <w:b/>
        </w:rPr>
        <w:t>.2</w:t>
      </w:r>
      <w:r w:rsidRPr="00773A5D">
        <w:rPr>
          <w:b/>
        </w:rPr>
        <w:t>-</w:t>
      </w:r>
      <w:r>
        <w:rPr>
          <w:b/>
        </w:rPr>
        <w:t xml:space="preserve">1 Maximum input levels </w:t>
      </w:r>
      <w:r w:rsidRPr="00773A5D">
        <w:rPr>
          <w:b/>
        </w:rPr>
        <w:t>for NR SL CA</w:t>
      </w:r>
      <w:r>
        <w:rPr>
          <w:b/>
        </w:rPr>
        <w:t xml:space="preserve">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663"/>
        <w:gridCol w:w="2021"/>
        <w:gridCol w:w="3326"/>
      </w:tblGrid>
      <w:tr w:rsidR="0089189D" w:rsidRPr="001D386E" w14:paraId="71F7AE18" w14:textId="77777777" w:rsidTr="007336B4">
        <w:trPr>
          <w:trHeight w:val="232"/>
          <w:jc w:val="center"/>
        </w:trPr>
        <w:tc>
          <w:tcPr>
            <w:tcW w:w="1989" w:type="dxa"/>
            <w:vMerge w:val="restart"/>
          </w:tcPr>
          <w:p w14:paraId="27B6BAF8" w14:textId="77777777" w:rsidR="0089189D" w:rsidRPr="001D386E" w:rsidRDefault="0089189D" w:rsidP="007336B4">
            <w:pPr>
              <w:pStyle w:val="TAH"/>
            </w:pPr>
            <w:r w:rsidRPr="001D386E">
              <w:t>Rx Parameter</w:t>
            </w:r>
          </w:p>
        </w:tc>
        <w:tc>
          <w:tcPr>
            <w:tcW w:w="663" w:type="dxa"/>
            <w:vMerge w:val="restart"/>
          </w:tcPr>
          <w:p w14:paraId="282F8886" w14:textId="77777777" w:rsidR="0089189D" w:rsidRPr="001D386E" w:rsidRDefault="0089189D" w:rsidP="007336B4">
            <w:pPr>
              <w:pStyle w:val="TAH"/>
            </w:pPr>
            <w:r w:rsidRPr="001D386E">
              <w:t xml:space="preserve">Units </w:t>
            </w:r>
          </w:p>
        </w:tc>
        <w:tc>
          <w:tcPr>
            <w:tcW w:w="5347" w:type="dxa"/>
            <w:gridSpan w:val="2"/>
          </w:tcPr>
          <w:p w14:paraId="42953AA5" w14:textId="77777777" w:rsidR="0089189D" w:rsidRPr="001D386E" w:rsidRDefault="0089189D" w:rsidP="007336B4">
            <w:pPr>
              <w:pStyle w:val="TAH"/>
            </w:pPr>
            <w:r>
              <w:rPr>
                <w:lang w:eastAsia="zh-CN"/>
              </w:rPr>
              <w:t>SL CA</w:t>
            </w:r>
            <w:r w:rsidRPr="001D386E">
              <w:t xml:space="preserve"> Bandwidth Class</w:t>
            </w:r>
          </w:p>
        </w:tc>
      </w:tr>
      <w:tr w:rsidR="0089189D" w:rsidRPr="001D386E" w14:paraId="1AF2A20E" w14:textId="77777777" w:rsidTr="007336B4">
        <w:trPr>
          <w:trHeight w:val="498"/>
          <w:jc w:val="center"/>
        </w:trPr>
        <w:tc>
          <w:tcPr>
            <w:tcW w:w="1989" w:type="dxa"/>
            <w:vMerge/>
          </w:tcPr>
          <w:p w14:paraId="45DECCF9" w14:textId="77777777" w:rsidR="0089189D" w:rsidRPr="001D386E" w:rsidRDefault="0089189D" w:rsidP="007336B4">
            <w:pPr>
              <w:pStyle w:val="TAH"/>
            </w:pPr>
          </w:p>
        </w:tc>
        <w:tc>
          <w:tcPr>
            <w:tcW w:w="663" w:type="dxa"/>
            <w:vMerge/>
          </w:tcPr>
          <w:p w14:paraId="0F6A48D9" w14:textId="77777777" w:rsidR="0089189D" w:rsidRPr="001D386E" w:rsidRDefault="0089189D" w:rsidP="007336B4">
            <w:pPr>
              <w:pStyle w:val="TAH"/>
            </w:pPr>
          </w:p>
        </w:tc>
        <w:tc>
          <w:tcPr>
            <w:tcW w:w="2021" w:type="dxa"/>
          </w:tcPr>
          <w:p w14:paraId="7B795EE1" w14:textId="77777777" w:rsidR="0089189D" w:rsidRPr="001D386E" w:rsidRDefault="0089189D" w:rsidP="007336B4">
            <w:pPr>
              <w:pStyle w:val="TAH"/>
            </w:pPr>
            <w:r w:rsidRPr="001D386E">
              <w:t>A</w:t>
            </w:r>
          </w:p>
        </w:tc>
        <w:tc>
          <w:tcPr>
            <w:tcW w:w="3326" w:type="dxa"/>
          </w:tcPr>
          <w:p w14:paraId="7A39EAD3" w14:textId="77777777" w:rsidR="0089189D" w:rsidRPr="001D386E" w:rsidRDefault="0089189D" w:rsidP="007336B4">
            <w:pPr>
              <w:pStyle w:val="TAH"/>
            </w:pPr>
            <w:r w:rsidRPr="001D386E">
              <w:t>B</w:t>
            </w:r>
          </w:p>
        </w:tc>
      </w:tr>
      <w:tr w:rsidR="0089189D" w:rsidRPr="001D386E" w14:paraId="7AFAB99F" w14:textId="77777777" w:rsidTr="007336B4">
        <w:trPr>
          <w:trHeight w:val="232"/>
          <w:jc w:val="center"/>
        </w:trPr>
        <w:tc>
          <w:tcPr>
            <w:tcW w:w="1989" w:type="dxa"/>
            <w:vMerge w:val="restart"/>
          </w:tcPr>
          <w:p w14:paraId="693FC13C" w14:textId="77777777" w:rsidR="0089189D" w:rsidRPr="001D386E" w:rsidRDefault="0089189D" w:rsidP="007336B4">
            <w:pPr>
              <w:pStyle w:val="TAL"/>
              <w:rPr>
                <w:rFonts w:cs="Arial"/>
              </w:rPr>
            </w:pPr>
            <w:r w:rsidRPr="001D386E">
              <w:rPr>
                <w:rFonts w:cs="Arial"/>
              </w:rPr>
              <w:t>Power in largest Transmission Bandwidth Configuration CC</w:t>
            </w:r>
          </w:p>
        </w:tc>
        <w:tc>
          <w:tcPr>
            <w:tcW w:w="663" w:type="dxa"/>
            <w:vMerge w:val="restart"/>
            <w:vAlign w:val="center"/>
          </w:tcPr>
          <w:p w14:paraId="4DE505F2" w14:textId="77777777" w:rsidR="0089189D" w:rsidRPr="001D386E" w:rsidRDefault="0089189D" w:rsidP="007336B4">
            <w:pPr>
              <w:pStyle w:val="TAC"/>
            </w:pPr>
            <w:r w:rsidRPr="001D386E">
              <w:t>dBm</w:t>
            </w:r>
          </w:p>
        </w:tc>
        <w:tc>
          <w:tcPr>
            <w:tcW w:w="2021" w:type="dxa"/>
            <w:vAlign w:val="center"/>
          </w:tcPr>
          <w:p w14:paraId="6621E503" w14:textId="77777777" w:rsidR="0089189D" w:rsidRPr="001D386E" w:rsidRDefault="0089189D" w:rsidP="007336B4">
            <w:pPr>
              <w:pStyle w:val="TAC"/>
            </w:pPr>
          </w:p>
        </w:tc>
        <w:tc>
          <w:tcPr>
            <w:tcW w:w="3326" w:type="dxa"/>
            <w:vAlign w:val="center"/>
          </w:tcPr>
          <w:p w14:paraId="3D5B8499" w14:textId="77777777" w:rsidR="0089189D" w:rsidRPr="001D386E" w:rsidRDefault="0089189D" w:rsidP="007336B4">
            <w:pPr>
              <w:pStyle w:val="TAC"/>
            </w:pPr>
            <w:r w:rsidRPr="00416F94">
              <w:rPr>
                <w:rFonts w:cs="Arial"/>
                <w:szCs w:val="18"/>
              </w:rPr>
              <w:t>-25 + 10log</w:t>
            </w:r>
            <w:r w:rsidRPr="00416F94">
              <w:rPr>
                <w:rFonts w:cs="Arial"/>
                <w:szCs w:val="18"/>
                <w:vertAlign w:val="subscript"/>
              </w:rPr>
              <w:t>10</w:t>
            </w:r>
            <w:r w:rsidRPr="00416F94">
              <w:rPr>
                <w:rFonts w:cs="Arial"/>
                <w:szCs w:val="18"/>
              </w:rPr>
              <w:t>(</w:t>
            </w:r>
            <w:proofErr w:type="spellStart"/>
            <w:r w:rsidRPr="00416F94">
              <w:rPr>
                <w:rFonts w:cs="Arial"/>
                <w:szCs w:val="18"/>
              </w:rPr>
              <w:t>BW</w:t>
            </w:r>
            <w:r w:rsidRPr="00416F94">
              <w:rPr>
                <w:rFonts w:cs="Arial"/>
                <w:szCs w:val="18"/>
                <w:vertAlign w:val="subscript"/>
              </w:rPr>
              <w:t>Channel</w:t>
            </w:r>
            <w:proofErr w:type="spellEnd"/>
            <w:r w:rsidRPr="00416F94">
              <w:rPr>
                <w:rFonts w:cs="Arial"/>
                <w:szCs w:val="18"/>
              </w:rPr>
              <w:t xml:space="preserve"> /</w:t>
            </w:r>
            <w:proofErr w:type="gramStart"/>
            <w:r w:rsidRPr="00416F94">
              <w:rPr>
                <w:rFonts w:cs="Arial"/>
                <w:szCs w:val="18"/>
              </w:rPr>
              <w:t>20)</w:t>
            </w:r>
            <w:r w:rsidRPr="00416F94">
              <w:rPr>
                <w:rFonts w:cs="Arial"/>
                <w:szCs w:val="18"/>
                <w:vertAlign w:val="superscript"/>
              </w:rPr>
              <w:t>Note</w:t>
            </w:r>
            <w:proofErr w:type="gramEnd"/>
            <w:r w:rsidRPr="00416F94">
              <w:rPr>
                <w:rFonts w:cs="Arial"/>
                <w:szCs w:val="18"/>
                <w:vertAlign w:val="superscript"/>
              </w:rPr>
              <w:t xml:space="preserve"> </w:t>
            </w:r>
            <w:r>
              <w:rPr>
                <w:rFonts w:cs="Arial"/>
                <w:szCs w:val="18"/>
                <w:vertAlign w:val="superscript"/>
              </w:rPr>
              <w:t>1</w:t>
            </w:r>
          </w:p>
        </w:tc>
      </w:tr>
      <w:tr w:rsidR="0089189D" w:rsidRPr="001D386E" w14:paraId="53CF8C88" w14:textId="77777777" w:rsidTr="007336B4">
        <w:trPr>
          <w:trHeight w:val="161"/>
          <w:jc w:val="center"/>
        </w:trPr>
        <w:tc>
          <w:tcPr>
            <w:tcW w:w="1989" w:type="dxa"/>
            <w:vMerge/>
          </w:tcPr>
          <w:p w14:paraId="7FAFF302" w14:textId="77777777" w:rsidR="0089189D" w:rsidRPr="001D386E" w:rsidRDefault="0089189D" w:rsidP="007336B4">
            <w:pPr>
              <w:pStyle w:val="TAL"/>
              <w:rPr>
                <w:rFonts w:cs="Arial"/>
              </w:rPr>
            </w:pPr>
          </w:p>
        </w:tc>
        <w:tc>
          <w:tcPr>
            <w:tcW w:w="663" w:type="dxa"/>
            <w:vMerge/>
            <w:vAlign w:val="center"/>
          </w:tcPr>
          <w:p w14:paraId="1C0A8372" w14:textId="77777777" w:rsidR="0089189D" w:rsidRPr="001D386E" w:rsidRDefault="0089189D" w:rsidP="007336B4">
            <w:pPr>
              <w:pStyle w:val="TAC"/>
            </w:pPr>
          </w:p>
        </w:tc>
        <w:tc>
          <w:tcPr>
            <w:tcW w:w="2021" w:type="dxa"/>
            <w:vAlign w:val="center"/>
          </w:tcPr>
          <w:p w14:paraId="5A617FA8" w14:textId="77777777" w:rsidR="0089189D" w:rsidRPr="001D386E" w:rsidRDefault="0089189D" w:rsidP="007336B4">
            <w:pPr>
              <w:pStyle w:val="TAC"/>
            </w:pPr>
          </w:p>
        </w:tc>
        <w:tc>
          <w:tcPr>
            <w:tcW w:w="3326" w:type="dxa"/>
            <w:vAlign w:val="center"/>
          </w:tcPr>
          <w:p w14:paraId="696B48AA" w14:textId="77777777" w:rsidR="0089189D" w:rsidRPr="001D386E" w:rsidRDefault="0089189D" w:rsidP="007336B4">
            <w:pPr>
              <w:pStyle w:val="TAC"/>
              <w:rPr>
                <w:lang w:eastAsia="zh-CN"/>
              </w:rPr>
            </w:pPr>
            <w:r>
              <w:rPr>
                <w:rFonts w:cs="Arial"/>
                <w:szCs w:val="18"/>
              </w:rPr>
              <w:t>-27 + 10log</w:t>
            </w:r>
            <w:r>
              <w:rPr>
                <w:rFonts w:cs="Arial"/>
                <w:szCs w:val="18"/>
                <w:vertAlign w:val="subscript"/>
              </w:rPr>
              <w:t>10</w:t>
            </w:r>
            <w:r>
              <w:rPr>
                <w:rFonts w:cs="Arial"/>
                <w:szCs w:val="18"/>
              </w:rPr>
              <w:t>(</w:t>
            </w:r>
            <w:proofErr w:type="spellStart"/>
            <w:r>
              <w:rPr>
                <w:rFonts w:cs="Arial"/>
                <w:szCs w:val="18"/>
              </w:rPr>
              <w:t>BW</w:t>
            </w:r>
            <w:r>
              <w:rPr>
                <w:rFonts w:cs="Arial"/>
                <w:szCs w:val="18"/>
                <w:vertAlign w:val="subscript"/>
              </w:rPr>
              <w:t>Channel</w:t>
            </w:r>
            <w:proofErr w:type="spellEnd"/>
            <w:r>
              <w:rPr>
                <w:rFonts w:cs="Arial"/>
                <w:szCs w:val="18"/>
              </w:rPr>
              <w:t xml:space="preserve"> /</w:t>
            </w:r>
            <w:proofErr w:type="gramStart"/>
            <w:r>
              <w:rPr>
                <w:rFonts w:cs="Arial"/>
                <w:szCs w:val="18"/>
              </w:rPr>
              <w:t>20)</w:t>
            </w:r>
            <w:r>
              <w:rPr>
                <w:rFonts w:cs="Arial"/>
                <w:szCs w:val="18"/>
                <w:vertAlign w:val="superscript"/>
              </w:rPr>
              <w:t>Note</w:t>
            </w:r>
            <w:proofErr w:type="gramEnd"/>
            <w:r>
              <w:rPr>
                <w:rFonts w:cs="Arial"/>
                <w:szCs w:val="18"/>
                <w:vertAlign w:val="superscript"/>
              </w:rPr>
              <w:t xml:space="preserve"> 2</w:t>
            </w:r>
          </w:p>
        </w:tc>
      </w:tr>
      <w:tr w:rsidR="0089189D" w:rsidRPr="001D386E" w14:paraId="7910E6FF" w14:textId="77777777" w:rsidTr="007336B4">
        <w:trPr>
          <w:trHeight w:val="161"/>
          <w:jc w:val="center"/>
        </w:trPr>
        <w:tc>
          <w:tcPr>
            <w:tcW w:w="7999" w:type="dxa"/>
            <w:gridSpan w:val="4"/>
          </w:tcPr>
          <w:p w14:paraId="5C4F1106" w14:textId="77777777" w:rsidR="0089189D" w:rsidRDefault="0089189D" w:rsidP="007336B4">
            <w:pPr>
              <w:pStyle w:val="TAN"/>
              <w:rPr>
                <w:lang w:eastAsia="zh-CN"/>
              </w:rPr>
            </w:pPr>
            <w:r>
              <w:t xml:space="preserve">NOTE </w:t>
            </w:r>
            <w:r>
              <w:rPr>
                <w:lang w:eastAsia="zh-CN"/>
              </w:rPr>
              <w:t>1</w:t>
            </w:r>
            <w:r>
              <w:t>:</w:t>
            </w:r>
            <w:r>
              <w:tab/>
              <w:t xml:space="preserve">Reference measurement channel is </w:t>
            </w:r>
            <w:r>
              <w:rPr>
                <w:lang w:eastAsia="zh-CN"/>
              </w:rPr>
              <w:t>A.7.2.x</w:t>
            </w:r>
            <w:r>
              <w:t xml:space="preserve"> for 64 QAM.</w:t>
            </w:r>
          </w:p>
          <w:p w14:paraId="604D084A" w14:textId="77777777" w:rsidR="0089189D" w:rsidRDefault="0089189D" w:rsidP="007336B4">
            <w:pPr>
              <w:pStyle w:val="TAN"/>
            </w:pPr>
            <w:r>
              <w:t xml:space="preserve">NOTE </w:t>
            </w:r>
            <w:r>
              <w:rPr>
                <w:lang w:eastAsia="zh-CN"/>
              </w:rPr>
              <w:t>2</w:t>
            </w:r>
            <w:r>
              <w:t>:</w:t>
            </w:r>
            <w:r>
              <w:tab/>
              <w:t xml:space="preserve">Reference measurement channel is </w:t>
            </w:r>
            <w:r>
              <w:rPr>
                <w:lang w:eastAsia="zh-CN"/>
              </w:rPr>
              <w:t>A.7.2.x</w:t>
            </w:r>
            <w:r>
              <w:t xml:space="preserve"> for 256 QAM.</w:t>
            </w:r>
          </w:p>
          <w:p w14:paraId="0643FB6B" w14:textId="77777777" w:rsidR="0089189D" w:rsidRPr="001D386E" w:rsidRDefault="0089189D" w:rsidP="007336B4">
            <w:pPr>
              <w:pStyle w:val="TAN"/>
              <w:rPr>
                <w:lang w:eastAsia="ja-JP"/>
              </w:rPr>
            </w:pPr>
            <w:r>
              <w:t xml:space="preserve">NOTE 3: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w:t>
            </w:r>
            <w:r>
              <w:rPr>
                <w:szCs w:val="18"/>
              </w:rPr>
              <w:t>is rounded to the nearest 0.5dB</w:t>
            </w:r>
          </w:p>
        </w:tc>
      </w:tr>
    </w:tbl>
    <w:p w14:paraId="187ACE82" w14:textId="77777777" w:rsidR="0089189D" w:rsidRPr="000A5B0F" w:rsidRDefault="0089189D" w:rsidP="0089189D"/>
    <w:p w14:paraId="2776DD8E" w14:textId="77777777" w:rsidR="0089189D" w:rsidRPr="0089189D" w:rsidRDefault="0089189D" w:rsidP="0089189D"/>
    <w:p w14:paraId="10F4CD71" w14:textId="50F839BF" w:rsidR="00CA082B" w:rsidRDefault="00CA082B" w:rsidP="00CA082B">
      <w:pPr>
        <w:pStyle w:val="3"/>
      </w:pPr>
      <w:r w:rsidRPr="00C77D86">
        <w:lastRenderedPageBreak/>
        <w:t>7.</w:t>
      </w:r>
      <w:r>
        <w:t>3</w:t>
      </w:r>
      <w:r w:rsidRPr="00C77D86">
        <w:t>.3</w:t>
      </w:r>
      <w:r w:rsidRPr="00C77D86">
        <w:tab/>
        <w:t xml:space="preserve">Adjacent Channel Selectivity for </w:t>
      </w:r>
      <w:r>
        <w:t>NR SL CA</w:t>
      </w:r>
      <w:r w:rsidRPr="00C77D86">
        <w:t xml:space="preserve"> operation</w:t>
      </w:r>
    </w:p>
    <w:p w14:paraId="2F79D7F0" w14:textId="77777777" w:rsidR="0089189D" w:rsidRPr="00A17129" w:rsidRDefault="0089189D" w:rsidP="0089189D">
      <w:pPr>
        <w:jc w:val="both"/>
      </w:pPr>
      <w:r w:rsidRPr="00A17129">
        <w:t>In NR V2X UE, RAN4 follow</w:t>
      </w:r>
      <w:r>
        <w:t>s</w:t>
      </w:r>
      <w:r w:rsidRPr="00A17129">
        <w:t xml:space="preserve"> the NR ACS requirements &lt; 2700MHz for single carrier in n47 since to align with LTE V2X UE requirements. So RAN4 can reuse the principle as follows. </w:t>
      </w:r>
    </w:p>
    <w:p w14:paraId="705DD698" w14:textId="77777777" w:rsidR="0089189D" w:rsidRPr="001D386E" w:rsidRDefault="0089189D" w:rsidP="0089189D">
      <w:pPr>
        <w:rPr>
          <w:rFonts w:cs="v5.0.0"/>
          <w:lang w:eastAsia="zh-CN"/>
        </w:rPr>
      </w:pPr>
      <w:r w:rsidRPr="001D386E">
        <w:t xml:space="preserve">For intra-band contiguous </w:t>
      </w:r>
      <w:r>
        <w:rPr>
          <w:rFonts w:eastAsia="宋体"/>
          <w:lang w:eastAsia="zh-CN"/>
        </w:rPr>
        <w:t>SL CA</w:t>
      </w:r>
      <w:r w:rsidRPr="001D386E">
        <w:t xml:space="preserve"> operation,</w:t>
      </w:r>
      <w:r w:rsidRPr="001D386E">
        <w:rPr>
          <w:rFonts w:cs="v4.2.0" w:hint="eastAsia"/>
        </w:rPr>
        <w:t xml:space="preserve"> </w:t>
      </w:r>
      <w:r w:rsidRPr="001D386E">
        <w:rPr>
          <w:rFonts w:hint="eastAsia"/>
          <w:lang w:eastAsia="zh-CN"/>
        </w:rPr>
        <w:t>t</w:t>
      </w:r>
      <w:r w:rsidRPr="001D386E">
        <w:t xml:space="preserve">he UE shall fulfil the minimum requirement specified in Table </w:t>
      </w:r>
      <w:r>
        <w:t>7.3.3-1</w:t>
      </w:r>
      <w:r w:rsidRPr="001D386E">
        <w:rPr>
          <w:rFonts w:hint="eastAsia"/>
          <w:lang w:eastAsia="zh-CN"/>
        </w:rPr>
        <w:t xml:space="preserve"> to</w:t>
      </w:r>
      <w:r w:rsidRPr="001D386E">
        <w:t xml:space="preserve"> Table </w:t>
      </w:r>
      <w:r>
        <w:t>7.3.3-3</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Pr>
          <w:lang w:eastAsia="zh-CN"/>
        </w:rPr>
        <w:t>7</w:t>
      </w:r>
      <w:r w:rsidRPr="001D386E">
        <w:rPr>
          <w:rFonts w:hint="eastAsia"/>
          <w:lang w:eastAsia="zh-CN"/>
        </w:rPr>
        <w:t>.</w:t>
      </w:r>
      <w:r w:rsidRPr="001D386E">
        <w:rPr>
          <w:rFonts w:cs="v5.0.0" w:hint="eastAsia"/>
          <w:lang w:eastAsia="zh-CN"/>
        </w:rPr>
        <w:t>2</w:t>
      </w:r>
      <w:r>
        <w:rPr>
          <w:rFonts w:cs="v5.0.0"/>
          <w:lang w:eastAsia="zh-CN"/>
        </w:rPr>
        <w:t xml:space="preserve"> in TS38.101-1</w:t>
      </w:r>
      <w:r w:rsidRPr="001D386E">
        <w:rPr>
          <w:rFonts w:cs="v5.0.0" w:hint="eastAsia"/>
          <w:lang w:eastAsia="zh-CN"/>
        </w:rPr>
        <w:t>.</w:t>
      </w:r>
    </w:p>
    <w:p w14:paraId="5AFE7F33" w14:textId="77777777" w:rsidR="0089189D" w:rsidRDefault="0089189D" w:rsidP="0089189D">
      <w:pPr>
        <w:pBdr>
          <w:top w:val="nil"/>
          <w:left w:val="nil"/>
          <w:bottom w:val="nil"/>
          <w:right w:val="nil"/>
          <w:between w:val="nil"/>
        </w:pBdr>
        <w:jc w:val="center"/>
        <w:rPr>
          <w:b/>
        </w:rPr>
      </w:pPr>
      <w:r w:rsidRPr="00773A5D">
        <w:rPr>
          <w:b/>
        </w:rPr>
        <w:t xml:space="preserve">Table </w:t>
      </w:r>
      <w:r>
        <w:rPr>
          <w:b/>
        </w:rPr>
        <w:t>7.3</w:t>
      </w:r>
      <w:r w:rsidRPr="00773A5D">
        <w:rPr>
          <w:b/>
        </w:rPr>
        <w:t>.3-</w:t>
      </w:r>
      <w:r>
        <w:rPr>
          <w:b/>
        </w:rPr>
        <w:t xml:space="preserve">1 ACS </w:t>
      </w:r>
      <w:r w:rsidRPr="00773A5D">
        <w:rPr>
          <w:b/>
        </w:rPr>
        <w:t xml:space="preserve">for NR SL CA </w:t>
      </w:r>
      <w:r>
        <w:rPr>
          <w:b/>
        </w:rPr>
        <w:t>UE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89189D" w:rsidRPr="00A1115A" w14:paraId="2F2D9BFC" w14:textId="77777777" w:rsidTr="007336B4">
        <w:trPr>
          <w:trHeight w:val="217"/>
          <w:jc w:val="center"/>
        </w:trPr>
        <w:tc>
          <w:tcPr>
            <w:tcW w:w="1730" w:type="dxa"/>
            <w:vAlign w:val="center"/>
          </w:tcPr>
          <w:p w14:paraId="7062BCA3" w14:textId="77777777" w:rsidR="0089189D" w:rsidRPr="00A1115A" w:rsidRDefault="0089189D" w:rsidP="007336B4">
            <w:pPr>
              <w:pStyle w:val="TAH"/>
              <w:jc w:val="both"/>
            </w:pPr>
          </w:p>
        </w:tc>
        <w:tc>
          <w:tcPr>
            <w:tcW w:w="1252" w:type="dxa"/>
            <w:vAlign w:val="center"/>
          </w:tcPr>
          <w:p w14:paraId="16EBB5C0" w14:textId="77777777" w:rsidR="0089189D" w:rsidRPr="00A1115A" w:rsidRDefault="0089189D" w:rsidP="007336B4">
            <w:pPr>
              <w:pStyle w:val="TAH"/>
            </w:pPr>
          </w:p>
        </w:tc>
        <w:tc>
          <w:tcPr>
            <w:tcW w:w="4526" w:type="dxa"/>
          </w:tcPr>
          <w:p w14:paraId="6BA83607" w14:textId="77777777" w:rsidR="0089189D" w:rsidRPr="00A1115A" w:rsidRDefault="0089189D" w:rsidP="007336B4">
            <w:pPr>
              <w:pStyle w:val="TAH"/>
            </w:pPr>
            <w:r>
              <w:t>SL</w:t>
            </w:r>
            <w:r w:rsidRPr="00A1115A">
              <w:t xml:space="preserve"> CA bandwidth class</w:t>
            </w:r>
          </w:p>
        </w:tc>
      </w:tr>
      <w:tr w:rsidR="0089189D" w:rsidRPr="00A1115A" w14:paraId="10827259" w14:textId="77777777" w:rsidTr="007336B4">
        <w:trPr>
          <w:trHeight w:val="217"/>
          <w:jc w:val="center"/>
        </w:trPr>
        <w:tc>
          <w:tcPr>
            <w:tcW w:w="1730" w:type="dxa"/>
            <w:vAlign w:val="center"/>
          </w:tcPr>
          <w:p w14:paraId="03C5ECB1" w14:textId="77777777" w:rsidR="0089189D" w:rsidRPr="00A1115A" w:rsidRDefault="0089189D" w:rsidP="007336B4">
            <w:pPr>
              <w:pStyle w:val="TAH"/>
            </w:pPr>
            <w:r w:rsidRPr="00A1115A">
              <w:t>Rx Parameter</w:t>
            </w:r>
          </w:p>
        </w:tc>
        <w:tc>
          <w:tcPr>
            <w:tcW w:w="1252" w:type="dxa"/>
            <w:vAlign w:val="center"/>
          </w:tcPr>
          <w:p w14:paraId="5B15E31E" w14:textId="77777777" w:rsidR="0089189D" w:rsidRPr="00A1115A" w:rsidRDefault="0089189D" w:rsidP="007336B4">
            <w:pPr>
              <w:pStyle w:val="TAH"/>
            </w:pPr>
            <w:r w:rsidRPr="00A1115A">
              <w:t>Units</w:t>
            </w:r>
          </w:p>
        </w:tc>
        <w:tc>
          <w:tcPr>
            <w:tcW w:w="4526" w:type="dxa"/>
          </w:tcPr>
          <w:p w14:paraId="71B6E52A" w14:textId="77777777" w:rsidR="0089189D" w:rsidRPr="00A1115A" w:rsidRDefault="0089189D" w:rsidP="007336B4">
            <w:pPr>
              <w:pStyle w:val="TAH"/>
            </w:pPr>
            <w:r w:rsidRPr="00A1115A">
              <w:t>B</w:t>
            </w:r>
          </w:p>
        </w:tc>
      </w:tr>
      <w:tr w:rsidR="0089189D" w:rsidRPr="00A1115A" w14:paraId="75E391F5" w14:textId="77777777" w:rsidTr="007336B4">
        <w:trPr>
          <w:trHeight w:val="217"/>
          <w:jc w:val="center"/>
        </w:trPr>
        <w:tc>
          <w:tcPr>
            <w:tcW w:w="1730" w:type="dxa"/>
            <w:vAlign w:val="center"/>
          </w:tcPr>
          <w:p w14:paraId="77697DFF" w14:textId="77777777" w:rsidR="0089189D" w:rsidRPr="00A1115A" w:rsidRDefault="0089189D" w:rsidP="007336B4">
            <w:pPr>
              <w:pStyle w:val="TAC"/>
            </w:pPr>
            <w:r w:rsidRPr="00A1115A">
              <w:t>ACS</w:t>
            </w:r>
          </w:p>
        </w:tc>
        <w:tc>
          <w:tcPr>
            <w:tcW w:w="1252" w:type="dxa"/>
            <w:vAlign w:val="center"/>
          </w:tcPr>
          <w:p w14:paraId="25138C49" w14:textId="77777777" w:rsidR="0089189D" w:rsidRPr="00A1115A" w:rsidRDefault="0089189D" w:rsidP="007336B4">
            <w:pPr>
              <w:pStyle w:val="TAC"/>
            </w:pPr>
            <w:r w:rsidRPr="00A1115A">
              <w:t>dB</w:t>
            </w:r>
          </w:p>
        </w:tc>
        <w:tc>
          <w:tcPr>
            <w:tcW w:w="4526" w:type="dxa"/>
          </w:tcPr>
          <w:p w14:paraId="79F98EAE" w14:textId="77777777" w:rsidR="0089189D" w:rsidRPr="00A1115A" w:rsidRDefault="0089189D" w:rsidP="007336B4">
            <w:pPr>
              <w:pStyle w:val="TAC"/>
            </w:pPr>
            <w:r w:rsidRPr="00A1115A">
              <w:rPr>
                <w:rFonts w:hint="eastAsia"/>
                <w:lang w:eastAsia="zh-CN"/>
              </w:rPr>
              <w:t>2</w:t>
            </w:r>
            <w:r w:rsidRPr="00A1115A">
              <w:rPr>
                <w:lang w:eastAsia="zh-CN"/>
              </w:rPr>
              <w:t>0.0</w:t>
            </w:r>
          </w:p>
        </w:tc>
      </w:tr>
    </w:tbl>
    <w:p w14:paraId="366361CF" w14:textId="77777777" w:rsidR="0089189D" w:rsidRDefault="0089189D" w:rsidP="0089189D">
      <w:pPr>
        <w:pBdr>
          <w:top w:val="nil"/>
          <w:left w:val="nil"/>
          <w:bottom w:val="nil"/>
          <w:right w:val="nil"/>
          <w:between w:val="nil"/>
        </w:pBdr>
        <w:jc w:val="center"/>
        <w:rPr>
          <w:b/>
        </w:rPr>
      </w:pPr>
    </w:p>
    <w:p w14:paraId="1DAC1B24" w14:textId="77777777" w:rsidR="0089189D" w:rsidRDefault="0089189D" w:rsidP="0089189D">
      <w:pPr>
        <w:pBdr>
          <w:top w:val="nil"/>
          <w:left w:val="nil"/>
          <w:bottom w:val="nil"/>
          <w:right w:val="nil"/>
          <w:between w:val="nil"/>
        </w:pBdr>
        <w:jc w:val="center"/>
        <w:rPr>
          <w:b/>
        </w:rPr>
      </w:pPr>
      <w:r w:rsidRPr="00773A5D">
        <w:rPr>
          <w:b/>
        </w:rPr>
        <w:t xml:space="preserve">Table </w:t>
      </w:r>
      <w:r>
        <w:rPr>
          <w:b/>
        </w:rPr>
        <w:t>7</w:t>
      </w:r>
      <w:r w:rsidRPr="00773A5D">
        <w:rPr>
          <w:b/>
        </w:rPr>
        <w:t>.3</w:t>
      </w:r>
      <w:r>
        <w:rPr>
          <w:b/>
        </w:rPr>
        <w:t>.3</w:t>
      </w:r>
      <w:r w:rsidRPr="00773A5D">
        <w:rPr>
          <w:b/>
        </w:rPr>
        <w:t>-</w:t>
      </w:r>
      <w:r>
        <w:rPr>
          <w:b/>
        </w:rPr>
        <w:t xml:space="preserve">2 </w:t>
      </w:r>
      <w:r w:rsidRPr="005002E1">
        <w:rPr>
          <w:b/>
        </w:rPr>
        <w:t>Test parameters for intra-band contiguous SL CA</w:t>
      </w:r>
      <w:r>
        <w:rPr>
          <w:b/>
        </w:rPr>
        <w:t xml:space="preserve"> UE</w:t>
      </w:r>
      <w:r w:rsidRPr="005002E1">
        <w:rPr>
          <w:b/>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7"/>
        <w:gridCol w:w="797"/>
        <w:gridCol w:w="6127"/>
      </w:tblGrid>
      <w:tr w:rsidR="0089189D" w:rsidRPr="00A1115A" w14:paraId="3FD8004E" w14:textId="77777777" w:rsidTr="007336B4">
        <w:trPr>
          <w:trHeight w:val="189"/>
          <w:jc w:val="center"/>
        </w:trPr>
        <w:tc>
          <w:tcPr>
            <w:tcW w:w="1405" w:type="pct"/>
            <w:tcBorders>
              <w:bottom w:val="nil"/>
            </w:tcBorders>
            <w:shd w:val="clear" w:color="auto" w:fill="auto"/>
          </w:tcPr>
          <w:p w14:paraId="6E99FEDB" w14:textId="77777777" w:rsidR="0089189D" w:rsidRPr="00A1115A" w:rsidRDefault="0089189D" w:rsidP="007336B4">
            <w:pPr>
              <w:pStyle w:val="TAH"/>
              <w:rPr>
                <w:rFonts w:cs="Arial"/>
              </w:rPr>
            </w:pPr>
            <w:r w:rsidRPr="00A1115A">
              <w:rPr>
                <w:rFonts w:cs="Arial"/>
              </w:rPr>
              <w:t>Rx Parameter</w:t>
            </w:r>
          </w:p>
        </w:tc>
        <w:tc>
          <w:tcPr>
            <w:tcW w:w="414" w:type="pct"/>
            <w:tcBorders>
              <w:bottom w:val="nil"/>
            </w:tcBorders>
            <w:shd w:val="clear" w:color="auto" w:fill="auto"/>
          </w:tcPr>
          <w:p w14:paraId="24D2FC0A" w14:textId="77777777" w:rsidR="0089189D" w:rsidRPr="00A1115A" w:rsidRDefault="0089189D" w:rsidP="007336B4">
            <w:pPr>
              <w:pStyle w:val="TAH"/>
              <w:rPr>
                <w:rFonts w:cs="Arial"/>
              </w:rPr>
            </w:pPr>
            <w:r w:rsidRPr="00A1115A">
              <w:rPr>
                <w:rFonts w:cs="Arial"/>
              </w:rPr>
              <w:t xml:space="preserve">Units </w:t>
            </w:r>
          </w:p>
        </w:tc>
        <w:tc>
          <w:tcPr>
            <w:tcW w:w="3181" w:type="pct"/>
          </w:tcPr>
          <w:p w14:paraId="4D1BD570" w14:textId="77777777" w:rsidR="0089189D" w:rsidRPr="00A1115A" w:rsidRDefault="0089189D" w:rsidP="007336B4">
            <w:pPr>
              <w:pStyle w:val="TAH"/>
              <w:rPr>
                <w:rFonts w:cs="Arial"/>
              </w:rPr>
            </w:pPr>
            <w:r>
              <w:rPr>
                <w:rFonts w:cs="Arial"/>
              </w:rPr>
              <w:t xml:space="preserve">SL </w:t>
            </w:r>
            <w:r w:rsidRPr="00A1115A">
              <w:rPr>
                <w:rFonts w:cs="Arial"/>
              </w:rPr>
              <w:t>CA bandwidth class</w:t>
            </w:r>
          </w:p>
        </w:tc>
      </w:tr>
      <w:tr w:rsidR="0089189D" w:rsidRPr="00A1115A" w14:paraId="6876540B" w14:textId="77777777" w:rsidTr="007336B4">
        <w:trPr>
          <w:trHeight w:val="189"/>
          <w:jc w:val="center"/>
        </w:trPr>
        <w:tc>
          <w:tcPr>
            <w:tcW w:w="1405" w:type="pct"/>
            <w:tcBorders>
              <w:top w:val="nil"/>
            </w:tcBorders>
            <w:shd w:val="clear" w:color="auto" w:fill="auto"/>
          </w:tcPr>
          <w:p w14:paraId="5C908946" w14:textId="77777777" w:rsidR="0089189D" w:rsidRPr="00A1115A" w:rsidRDefault="0089189D" w:rsidP="007336B4">
            <w:pPr>
              <w:pStyle w:val="TAH"/>
              <w:rPr>
                <w:rFonts w:cs="Arial"/>
              </w:rPr>
            </w:pPr>
          </w:p>
        </w:tc>
        <w:tc>
          <w:tcPr>
            <w:tcW w:w="414" w:type="pct"/>
            <w:tcBorders>
              <w:top w:val="nil"/>
            </w:tcBorders>
            <w:shd w:val="clear" w:color="auto" w:fill="auto"/>
          </w:tcPr>
          <w:p w14:paraId="2FEF3393" w14:textId="77777777" w:rsidR="0089189D" w:rsidRPr="00A1115A" w:rsidRDefault="0089189D" w:rsidP="007336B4">
            <w:pPr>
              <w:pStyle w:val="TAH"/>
              <w:rPr>
                <w:rFonts w:cs="Arial"/>
              </w:rPr>
            </w:pPr>
          </w:p>
        </w:tc>
        <w:tc>
          <w:tcPr>
            <w:tcW w:w="3181" w:type="pct"/>
          </w:tcPr>
          <w:p w14:paraId="069A4C86" w14:textId="77777777" w:rsidR="0089189D" w:rsidRPr="00A1115A" w:rsidRDefault="0089189D" w:rsidP="007336B4">
            <w:pPr>
              <w:pStyle w:val="TAH"/>
              <w:rPr>
                <w:rFonts w:cs="Arial"/>
              </w:rPr>
            </w:pPr>
            <w:r w:rsidRPr="00A1115A">
              <w:rPr>
                <w:rFonts w:cs="Arial"/>
              </w:rPr>
              <w:t>B</w:t>
            </w:r>
          </w:p>
        </w:tc>
      </w:tr>
      <w:tr w:rsidR="0089189D" w:rsidRPr="00A1115A" w14:paraId="53334B05" w14:textId="77777777" w:rsidTr="007336B4">
        <w:trPr>
          <w:trHeight w:val="333"/>
          <w:jc w:val="center"/>
        </w:trPr>
        <w:tc>
          <w:tcPr>
            <w:tcW w:w="1405" w:type="pct"/>
          </w:tcPr>
          <w:p w14:paraId="1E832003" w14:textId="77777777" w:rsidR="0089189D" w:rsidRPr="00A1115A" w:rsidRDefault="0089189D" w:rsidP="007336B4">
            <w:pPr>
              <w:pStyle w:val="TAC"/>
              <w:rPr>
                <w:b/>
              </w:rPr>
            </w:pPr>
            <w:r w:rsidRPr="00A1115A">
              <w:t>Pw in Transmission Bandwidth Configuration, per CC</w:t>
            </w:r>
          </w:p>
        </w:tc>
        <w:tc>
          <w:tcPr>
            <w:tcW w:w="414" w:type="pct"/>
          </w:tcPr>
          <w:p w14:paraId="276FC9CA" w14:textId="77777777" w:rsidR="0089189D" w:rsidRPr="00A1115A" w:rsidRDefault="0089189D" w:rsidP="007336B4">
            <w:pPr>
              <w:pStyle w:val="TAC"/>
              <w:rPr>
                <w:rFonts w:eastAsia="宋体"/>
                <w:lang w:eastAsia="zh-CN"/>
              </w:rPr>
            </w:pPr>
            <w:r w:rsidRPr="00A1115A">
              <w:rPr>
                <w:rFonts w:eastAsia="宋体" w:hint="eastAsia"/>
                <w:lang w:eastAsia="zh-CN"/>
              </w:rPr>
              <w:t>dBm</w:t>
            </w:r>
          </w:p>
        </w:tc>
        <w:tc>
          <w:tcPr>
            <w:tcW w:w="3181" w:type="pct"/>
          </w:tcPr>
          <w:p w14:paraId="069D14CA" w14:textId="77777777" w:rsidR="0089189D" w:rsidRPr="00A1115A" w:rsidRDefault="0089189D" w:rsidP="007336B4">
            <w:pPr>
              <w:pStyle w:val="TAC"/>
              <w:rPr>
                <w:b/>
              </w:rPr>
            </w:pPr>
            <w:r w:rsidRPr="00A1115A">
              <w:rPr>
                <w:rFonts w:hint="eastAsia"/>
                <w:lang w:eastAsia="zh-CN"/>
              </w:rPr>
              <w:t>P</w:t>
            </w:r>
            <w:r w:rsidRPr="00A1115A">
              <w:rPr>
                <w:vertAlign w:val="subscript"/>
              </w:rPr>
              <w:t>REFSENS</w:t>
            </w:r>
            <w:r w:rsidRPr="00A1115A">
              <w:rPr>
                <w:rFonts w:hint="eastAsia"/>
                <w:vertAlign w:val="subscript"/>
                <w:lang w:eastAsia="zh-CN"/>
              </w:rPr>
              <w:t>_</w:t>
            </w:r>
            <w:r>
              <w:rPr>
                <w:vertAlign w:val="subscript"/>
                <w:lang w:eastAsia="zh-CN"/>
              </w:rPr>
              <w:t>SL</w:t>
            </w:r>
            <w:r w:rsidRPr="00A1115A">
              <w:t xml:space="preserve"> + 14 dB</w:t>
            </w:r>
          </w:p>
        </w:tc>
      </w:tr>
      <w:tr w:rsidR="0089189D" w:rsidRPr="00A1115A" w14:paraId="38EA42CA" w14:textId="77777777" w:rsidTr="007336B4">
        <w:trPr>
          <w:trHeight w:val="154"/>
          <w:jc w:val="center"/>
        </w:trPr>
        <w:tc>
          <w:tcPr>
            <w:tcW w:w="1405" w:type="pct"/>
          </w:tcPr>
          <w:p w14:paraId="71D1DD26" w14:textId="77777777" w:rsidR="0089189D" w:rsidRPr="00A1115A" w:rsidRDefault="0089189D" w:rsidP="007336B4">
            <w:pPr>
              <w:pStyle w:val="TAC"/>
            </w:pPr>
            <w:proofErr w:type="spellStart"/>
            <w:r w:rsidRPr="00A1115A">
              <w:rPr>
                <w:bCs/>
              </w:rPr>
              <w:t>P</w:t>
            </w:r>
            <w:r w:rsidRPr="00A1115A">
              <w:rPr>
                <w:bCs/>
                <w:vertAlign w:val="subscript"/>
              </w:rPr>
              <w:t>Interferer</w:t>
            </w:r>
            <w:proofErr w:type="spellEnd"/>
          </w:p>
        </w:tc>
        <w:tc>
          <w:tcPr>
            <w:tcW w:w="414" w:type="pct"/>
          </w:tcPr>
          <w:p w14:paraId="1B1DEEF2" w14:textId="77777777" w:rsidR="0089189D" w:rsidRPr="00A1115A" w:rsidRDefault="0089189D" w:rsidP="007336B4">
            <w:pPr>
              <w:pStyle w:val="TAC"/>
            </w:pPr>
            <w:r w:rsidRPr="00A1115A">
              <w:t>dBm</w:t>
            </w:r>
          </w:p>
        </w:tc>
        <w:tc>
          <w:tcPr>
            <w:tcW w:w="3181" w:type="pct"/>
          </w:tcPr>
          <w:p w14:paraId="6664825E" w14:textId="77777777" w:rsidR="0089189D" w:rsidRPr="00A1115A" w:rsidRDefault="0089189D" w:rsidP="007336B4">
            <w:pPr>
              <w:pStyle w:val="TAC"/>
            </w:pPr>
            <w:r w:rsidRPr="00A1115A">
              <w:t>Aggregated power + 18.5 dB</w:t>
            </w:r>
          </w:p>
        </w:tc>
      </w:tr>
      <w:tr w:rsidR="0089189D" w:rsidRPr="00A1115A" w14:paraId="567BD863" w14:textId="77777777" w:rsidTr="007336B4">
        <w:trPr>
          <w:trHeight w:val="161"/>
          <w:jc w:val="center"/>
        </w:trPr>
        <w:tc>
          <w:tcPr>
            <w:tcW w:w="1405" w:type="pct"/>
          </w:tcPr>
          <w:p w14:paraId="0E1115C7" w14:textId="77777777" w:rsidR="0089189D" w:rsidRPr="00A1115A" w:rsidRDefault="0089189D" w:rsidP="007336B4">
            <w:pPr>
              <w:pStyle w:val="TAC"/>
              <w:rPr>
                <w:i/>
              </w:rPr>
            </w:pPr>
            <w:proofErr w:type="spellStart"/>
            <w:r w:rsidRPr="00A1115A">
              <w:rPr>
                <w:bCs/>
              </w:rPr>
              <w:t>BW</w:t>
            </w:r>
            <w:r w:rsidRPr="00A1115A">
              <w:rPr>
                <w:bCs/>
                <w:vertAlign w:val="subscript"/>
              </w:rPr>
              <w:t>Interferer</w:t>
            </w:r>
            <w:proofErr w:type="spellEnd"/>
          </w:p>
        </w:tc>
        <w:tc>
          <w:tcPr>
            <w:tcW w:w="414" w:type="pct"/>
          </w:tcPr>
          <w:p w14:paraId="407D3754" w14:textId="77777777" w:rsidR="0089189D" w:rsidRPr="00A1115A" w:rsidRDefault="0089189D" w:rsidP="007336B4">
            <w:pPr>
              <w:pStyle w:val="TAC"/>
            </w:pPr>
            <w:r w:rsidRPr="00A1115A">
              <w:t>MHz</w:t>
            </w:r>
          </w:p>
        </w:tc>
        <w:tc>
          <w:tcPr>
            <w:tcW w:w="3181" w:type="pct"/>
          </w:tcPr>
          <w:p w14:paraId="1EC068A9" w14:textId="77777777" w:rsidR="0089189D" w:rsidRPr="00A1115A" w:rsidRDefault="0089189D" w:rsidP="007336B4">
            <w:pPr>
              <w:pStyle w:val="TAC"/>
              <w:rPr>
                <w:rFonts w:cs="Arial"/>
              </w:rPr>
            </w:pPr>
            <w:r>
              <w:rPr>
                <w:rFonts w:cs="Arial"/>
              </w:rPr>
              <w:t>10</w:t>
            </w:r>
          </w:p>
        </w:tc>
      </w:tr>
      <w:tr w:rsidR="0089189D" w:rsidRPr="00A1115A" w14:paraId="7325BFA3" w14:textId="77777777" w:rsidTr="007336B4">
        <w:trPr>
          <w:trHeight w:val="496"/>
          <w:jc w:val="center"/>
        </w:trPr>
        <w:tc>
          <w:tcPr>
            <w:tcW w:w="1405" w:type="pct"/>
          </w:tcPr>
          <w:p w14:paraId="68292242" w14:textId="77777777" w:rsidR="0089189D" w:rsidRPr="00A1115A" w:rsidRDefault="0089189D" w:rsidP="007336B4">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414" w:type="pct"/>
          </w:tcPr>
          <w:p w14:paraId="0D142515" w14:textId="77777777" w:rsidR="0089189D" w:rsidRPr="00A1115A" w:rsidRDefault="0089189D" w:rsidP="007336B4">
            <w:pPr>
              <w:pStyle w:val="TAC"/>
            </w:pPr>
            <w:r w:rsidRPr="00A1115A">
              <w:t>MHz</w:t>
            </w:r>
          </w:p>
        </w:tc>
        <w:tc>
          <w:tcPr>
            <w:tcW w:w="3181" w:type="pct"/>
          </w:tcPr>
          <w:p w14:paraId="58DF47B5" w14:textId="77777777" w:rsidR="0089189D" w:rsidRDefault="0089189D" w:rsidP="007336B4">
            <w:pPr>
              <w:pStyle w:val="TAC"/>
            </w:pPr>
            <w:r>
              <w:t xml:space="preserve">5+Aggreagted </w:t>
            </w:r>
            <w:proofErr w:type="spellStart"/>
            <w:r>
              <w:t>BW</w:t>
            </w:r>
            <w:r>
              <w:rPr>
                <w:vertAlign w:val="subscript"/>
              </w:rPr>
              <w:t>Channel</w:t>
            </w:r>
            <w:proofErr w:type="spellEnd"/>
            <w:r w:rsidRPr="00E14286">
              <w:t>/2</w:t>
            </w:r>
          </w:p>
          <w:p w14:paraId="08CEC39F" w14:textId="77777777" w:rsidR="0089189D" w:rsidRDefault="0089189D" w:rsidP="007336B4">
            <w:pPr>
              <w:pStyle w:val="TAC"/>
            </w:pPr>
            <w:r>
              <w:t>/</w:t>
            </w:r>
          </w:p>
          <w:p w14:paraId="7F336E91" w14:textId="77777777" w:rsidR="0089189D" w:rsidRPr="00A1115A" w:rsidRDefault="0089189D" w:rsidP="007336B4">
            <w:pPr>
              <w:pStyle w:val="TAC"/>
              <w:rPr>
                <w:rFonts w:cs="Arial"/>
              </w:rPr>
            </w:pPr>
            <w:r>
              <w:t xml:space="preserve">-(5+Aggregated </w:t>
            </w:r>
            <w:proofErr w:type="spellStart"/>
            <w:r>
              <w:t>BW</w:t>
            </w:r>
            <w:r>
              <w:rPr>
                <w:vertAlign w:val="subscript"/>
              </w:rPr>
              <w:t>Channel</w:t>
            </w:r>
            <w:proofErr w:type="spellEnd"/>
            <w:r w:rsidRPr="00E14286">
              <w:t>/2</w:t>
            </w:r>
            <w:r>
              <w:t>)</w:t>
            </w:r>
          </w:p>
        </w:tc>
      </w:tr>
      <w:tr w:rsidR="0089189D" w:rsidRPr="00A1115A" w14:paraId="67490FCF" w14:textId="77777777" w:rsidTr="007336B4">
        <w:trPr>
          <w:trHeight w:val="358"/>
          <w:jc w:val="center"/>
        </w:trPr>
        <w:tc>
          <w:tcPr>
            <w:tcW w:w="5000" w:type="pct"/>
            <w:gridSpan w:val="3"/>
          </w:tcPr>
          <w:p w14:paraId="0A35BFF0" w14:textId="77777777" w:rsidR="0089189D" w:rsidRPr="00A1115A" w:rsidRDefault="0089189D" w:rsidP="007336B4">
            <w:pPr>
              <w:pStyle w:val="TAN"/>
            </w:pPr>
            <w:r w:rsidRPr="00A1115A">
              <w:t>NOTE 1:</w:t>
            </w:r>
            <w:r w:rsidRPr="00A1115A">
              <w:tab/>
              <w:t>The interferer is QPSK modulated PUSCH containing data and reference symbols. Normal cyclic prefix is used.</w:t>
            </w:r>
          </w:p>
          <w:p w14:paraId="4B110712" w14:textId="77777777" w:rsidR="0089189D" w:rsidRPr="00A1115A" w:rsidRDefault="0089189D" w:rsidP="007336B4">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object w:dxaOrig="2659" w:dyaOrig="400" w14:anchorId="5501D70F">
                <v:shape id="_x0000_i1029" type="#_x0000_t75" style="width:114.05pt;height:12.1pt" o:ole="">
                  <v:imagedata r:id="rId41" o:title=""/>
                </v:shape>
                <o:OLEObject Type="Embed" ProgID="Equation.3" ShapeID="_x0000_i1029" DrawAspect="Content" ObjectID="_1754901465" r:id="rId42"/>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tc>
      </w:tr>
    </w:tbl>
    <w:p w14:paraId="78F062F8" w14:textId="77777777" w:rsidR="0089189D" w:rsidRDefault="0089189D" w:rsidP="0089189D">
      <w:pPr>
        <w:pBdr>
          <w:top w:val="nil"/>
          <w:left w:val="nil"/>
          <w:bottom w:val="nil"/>
          <w:right w:val="nil"/>
          <w:between w:val="nil"/>
        </w:pBdr>
        <w:jc w:val="center"/>
        <w:rPr>
          <w:b/>
        </w:rPr>
      </w:pPr>
    </w:p>
    <w:p w14:paraId="3911BE14" w14:textId="77777777" w:rsidR="0089189D" w:rsidRDefault="0089189D" w:rsidP="0089189D">
      <w:pPr>
        <w:pBdr>
          <w:top w:val="nil"/>
          <w:left w:val="nil"/>
          <w:bottom w:val="nil"/>
          <w:right w:val="nil"/>
          <w:between w:val="nil"/>
        </w:pBdr>
        <w:jc w:val="center"/>
        <w:rPr>
          <w:b/>
        </w:rPr>
      </w:pPr>
      <w:r w:rsidRPr="00773A5D">
        <w:rPr>
          <w:b/>
        </w:rPr>
        <w:t xml:space="preserve">Table </w:t>
      </w:r>
      <w:r>
        <w:rPr>
          <w:b/>
        </w:rPr>
        <w:t>7</w:t>
      </w:r>
      <w:r w:rsidRPr="00773A5D">
        <w:rPr>
          <w:b/>
        </w:rPr>
        <w:t>.</w:t>
      </w:r>
      <w:r>
        <w:rPr>
          <w:b/>
        </w:rPr>
        <w:t>3.</w:t>
      </w:r>
      <w:r w:rsidRPr="00773A5D">
        <w:rPr>
          <w:b/>
        </w:rPr>
        <w:t>3-</w:t>
      </w:r>
      <w:r>
        <w:rPr>
          <w:b/>
        </w:rPr>
        <w:t xml:space="preserve">3 </w:t>
      </w:r>
      <w:r w:rsidRPr="005002E1">
        <w:rPr>
          <w:b/>
        </w:rPr>
        <w:t>Test parameters for intra-band contiguous SL CA</w:t>
      </w:r>
      <w:r>
        <w:rPr>
          <w:b/>
        </w:rPr>
        <w:t xml:space="preserve"> UE</w:t>
      </w:r>
      <w:r w:rsidRPr="005002E1">
        <w:rPr>
          <w:b/>
        </w:rPr>
        <w:t xml:space="preserve">, case </w:t>
      </w:r>
      <w:r>
        <w:rPr>
          <w:b/>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7"/>
        <w:gridCol w:w="797"/>
        <w:gridCol w:w="6127"/>
      </w:tblGrid>
      <w:tr w:rsidR="0089189D" w:rsidRPr="00A1115A" w14:paraId="073010F0" w14:textId="77777777" w:rsidTr="007336B4">
        <w:trPr>
          <w:trHeight w:val="186"/>
          <w:jc w:val="center"/>
        </w:trPr>
        <w:tc>
          <w:tcPr>
            <w:tcW w:w="1405" w:type="pct"/>
            <w:tcBorders>
              <w:bottom w:val="nil"/>
            </w:tcBorders>
            <w:shd w:val="clear" w:color="auto" w:fill="auto"/>
          </w:tcPr>
          <w:p w14:paraId="78B5D403" w14:textId="77777777" w:rsidR="0089189D" w:rsidRPr="00A1115A" w:rsidRDefault="0089189D" w:rsidP="007336B4">
            <w:pPr>
              <w:pStyle w:val="TAH"/>
              <w:rPr>
                <w:rFonts w:cs="Arial"/>
              </w:rPr>
            </w:pPr>
            <w:r w:rsidRPr="00A1115A">
              <w:rPr>
                <w:rFonts w:cs="Arial"/>
              </w:rPr>
              <w:t>Rx Parameter</w:t>
            </w:r>
          </w:p>
        </w:tc>
        <w:tc>
          <w:tcPr>
            <w:tcW w:w="414" w:type="pct"/>
            <w:tcBorders>
              <w:bottom w:val="nil"/>
            </w:tcBorders>
            <w:shd w:val="clear" w:color="auto" w:fill="auto"/>
          </w:tcPr>
          <w:p w14:paraId="7293739E" w14:textId="77777777" w:rsidR="0089189D" w:rsidRPr="00A1115A" w:rsidRDefault="0089189D" w:rsidP="007336B4">
            <w:pPr>
              <w:pStyle w:val="TAH"/>
              <w:rPr>
                <w:rFonts w:cs="Arial"/>
              </w:rPr>
            </w:pPr>
            <w:r w:rsidRPr="00A1115A">
              <w:rPr>
                <w:rFonts w:cs="Arial"/>
              </w:rPr>
              <w:t xml:space="preserve">Units </w:t>
            </w:r>
          </w:p>
        </w:tc>
        <w:tc>
          <w:tcPr>
            <w:tcW w:w="3181" w:type="pct"/>
          </w:tcPr>
          <w:p w14:paraId="1DC77068" w14:textId="77777777" w:rsidR="0089189D" w:rsidRPr="00A1115A" w:rsidRDefault="0089189D" w:rsidP="007336B4">
            <w:pPr>
              <w:pStyle w:val="TAH"/>
              <w:rPr>
                <w:rFonts w:cs="Arial"/>
              </w:rPr>
            </w:pPr>
            <w:r>
              <w:rPr>
                <w:rFonts w:cs="Arial"/>
              </w:rPr>
              <w:t>SL</w:t>
            </w:r>
            <w:r w:rsidRPr="00A1115A">
              <w:rPr>
                <w:rFonts w:cs="Arial"/>
              </w:rPr>
              <w:t xml:space="preserve"> CA Bandwidth Class</w:t>
            </w:r>
          </w:p>
        </w:tc>
      </w:tr>
      <w:tr w:rsidR="0089189D" w:rsidRPr="00A1115A" w14:paraId="7392342E" w14:textId="77777777" w:rsidTr="007336B4">
        <w:trPr>
          <w:trHeight w:val="186"/>
          <w:jc w:val="center"/>
        </w:trPr>
        <w:tc>
          <w:tcPr>
            <w:tcW w:w="1405" w:type="pct"/>
            <w:tcBorders>
              <w:top w:val="nil"/>
            </w:tcBorders>
            <w:shd w:val="clear" w:color="auto" w:fill="auto"/>
          </w:tcPr>
          <w:p w14:paraId="5A0681C8" w14:textId="77777777" w:rsidR="0089189D" w:rsidRPr="00A1115A" w:rsidRDefault="0089189D" w:rsidP="007336B4">
            <w:pPr>
              <w:pStyle w:val="TAH"/>
              <w:rPr>
                <w:rFonts w:cs="Arial"/>
              </w:rPr>
            </w:pPr>
          </w:p>
        </w:tc>
        <w:tc>
          <w:tcPr>
            <w:tcW w:w="414" w:type="pct"/>
            <w:tcBorders>
              <w:top w:val="nil"/>
            </w:tcBorders>
            <w:shd w:val="clear" w:color="auto" w:fill="auto"/>
          </w:tcPr>
          <w:p w14:paraId="46ADB125" w14:textId="77777777" w:rsidR="0089189D" w:rsidRPr="00A1115A" w:rsidRDefault="0089189D" w:rsidP="007336B4">
            <w:pPr>
              <w:pStyle w:val="TAH"/>
              <w:rPr>
                <w:rFonts w:cs="Arial"/>
              </w:rPr>
            </w:pPr>
          </w:p>
        </w:tc>
        <w:tc>
          <w:tcPr>
            <w:tcW w:w="3181" w:type="pct"/>
          </w:tcPr>
          <w:p w14:paraId="1071A9F7" w14:textId="77777777" w:rsidR="0089189D" w:rsidRPr="00A1115A" w:rsidRDefault="0089189D" w:rsidP="007336B4">
            <w:pPr>
              <w:pStyle w:val="TAH"/>
              <w:rPr>
                <w:rFonts w:cs="Arial"/>
              </w:rPr>
            </w:pPr>
            <w:r w:rsidRPr="00A1115A">
              <w:rPr>
                <w:rFonts w:cs="Arial"/>
              </w:rPr>
              <w:t>B</w:t>
            </w:r>
          </w:p>
        </w:tc>
      </w:tr>
      <w:tr w:rsidR="0089189D" w:rsidRPr="00A1115A" w14:paraId="02B0B2D5" w14:textId="77777777" w:rsidTr="007336B4">
        <w:trPr>
          <w:trHeight w:val="327"/>
          <w:jc w:val="center"/>
        </w:trPr>
        <w:tc>
          <w:tcPr>
            <w:tcW w:w="1405" w:type="pct"/>
          </w:tcPr>
          <w:p w14:paraId="4AE8C58B" w14:textId="77777777" w:rsidR="0089189D" w:rsidRPr="00A1115A" w:rsidRDefault="0089189D" w:rsidP="007336B4">
            <w:pPr>
              <w:pStyle w:val="TAC"/>
              <w:rPr>
                <w:b/>
              </w:rPr>
            </w:pPr>
            <w:r w:rsidRPr="00A1115A">
              <w:t>Pw in Transmission Bandwidth Configuration, per CC</w:t>
            </w:r>
          </w:p>
        </w:tc>
        <w:tc>
          <w:tcPr>
            <w:tcW w:w="414" w:type="pct"/>
          </w:tcPr>
          <w:p w14:paraId="5EEF30A6" w14:textId="77777777" w:rsidR="0089189D" w:rsidRPr="00A1115A" w:rsidRDefault="0089189D" w:rsidP="007336B4">
            <w:pPr>
              <w:pStyle w:val="TAC"/>
              <w:rPr>
                <w:rFonts w:eastAsia="宋体"/>
                <w:lang w:eastAsia="zh-CN"/>
              </w:rPr>
            </w:pPr>
            <w:r w:rsidRPr="00A1115A">
              <w:rPr>
                <w:rFonts w:eastAsia="宋体" w:hint="eastAsia"/>
                <w:lang w:eastAsia="zh-CN"/>
              </w:rPr>
              <w:t>dBm</w:t>
            </w:r>
          </w:p>
        </w:tc>
        <w:tc>
          <w:tcPr>
            <w:tcW w:w="3181" w:type="pct"/>
          </w:tcPr>
          <w:p w14:paraId="192A3144" w14:textId="77777777" w:rsidR="0089189D" w:rsidRPr="00A1115A" w:rsidRDefault="0089189D" w:rsidP="007336B4">
            <w:pPr>
              <w:pStyle w:val="TAC"/>
              <w:rPr>
                <w:lang w:val="sv-FI"/>
              </w:rPr>
            </w:pPr>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r>
      <w:tr w:rsidR="0089189D" w:rsidRPr="00A1115A" w14:paraId="0BE371BF" w14:textId="77777777" w:rsidTr="007336B4">
        <w:trPr>
          <w:trHeight w:val="151"/>
          <w:jc w:val="center"/>
        </w:trPr>
        <w:tc>
          <w:tcPr>
            <w:tcW w:w="1405" w:type="pct"/>
          </w:tcPr>
          <w:p w14:paraId="4FC94089" w14:textId="77777777" w:rsidR="0089189D" w:rsidRPr="00A1115A" w:rsidRDefault="0089189D" w:rsidP="007336B4">
            <w:pPr>
              <w:pStyle w:val="TAC"/>
            </w:pPr>
            <w:proofErr w:type="spellStart"/>
            <w:r w:rsidRPr="00A1115A">
              <w:rPr>
                <w:bCs/>
              </w:rPr>
              <w:t>P</w:t>
            </w:r>
            <w:r w:rsidRPr="00A1115A">
              <w:rPr>
                <w:bCs/>
                <w:vertAlign w:val="subscript"/>
              </w:rPr>
              <w:t>Interferer</w:t>
            </w:r>
            <w:proofErr w:type="spellEnd"/>
          </w:p>
        </w:tc>
        <w:tc>
          <w:tcPr>
            <w:tcW w:w="414" w:type="pct"/>
          </w:tcPr>
          <w:p w14:paraId="76BDB996" w14:textId="77777777" w:rsidR="0089189D" w:rsidRPr="00A1115A" w:rsidRDefault="0089189D" w:rsidP="007336B4">
            <w:pPr>
              <w:pStyle w:val="TAC"/>
            </w:pPr>
            <w:r w:rsidRPr="00A1115A">
              <w:t>dBm</w:t>
            </w:r>
          </w:p>
        </w:tc>
        <w:tc>
          <w:tcPr>
            <w:tcW w:w="3181" w:type="pct"/>
          </w:tcPr>
          <w:p w14:paraId="67859CF6" w14:textId="77777777" w:rsidR="0089189D" w:rsidRPr="00A1115A" w:rsidRDefault="0089189D" w:rsidP="007336B4">
            <w:pPr>
              <w:pStyle w:val="TAC"/>
            </w:pPr>
            <w:r w:rsidRPr="00A1115A">
              <w:t>-25</w:t>
            </w:r>
          </w:p>
        </w:tc>
      </w:tr>
      <w:tr w:rsidR="0089189D" w:rsidRPr="00A1115A" w14:paraId="50E5D58D" w14:textId="77777777" w:rsidTr="007336B4">
        <w:trPr>
          <w:trHeight w:val="158"/>
          <w:jc w:val="center"/>
        </w:trPr>
        <w:tc>
          <w:tcPr>
            <w:tcW w:w="1405" w:type="pct"/>
          </w:tcPr>
          <w:p w14:paraId="2F8F60D6" w14:textId="77777777" w:rsidR="0089189D" w:rsidRPr="00A1115A" w:rsidRDefault="0089189D" w:rsidP="007336B4">
            <w:pPr>
              <w:pStyle w:val="TAC"/>
              <w:rPr>
                <w:i/>
              </w:rPr>
            </w:pPr>
            <w:proofErr w:type="spellStart"/>
            <w:r w:rsidRPr="00A1115A">
              <w:rPr>
                <w:bCs/>
              </w:rPr>
              <w:t>BW</w:t>
            </w:r>
            <w:r w:rsidRPr="00A1115A">
              <w:rPr>
                <w:bCs/>
                <w:vertAlign w:val="subscript"/>
              </w:rPr>
              <w:t>Interferer</w:t>
            </w:r>
            <w:proofErr w:type="spellEnd"/>
          </w:p>
        </w:tc>
        <w:tc>
          <w:tcPr>
            <w:tcW w:w="414" w:type="pct"/>
          </w:tcPr>
          <w:p w14:paraId="2A82D147" w14:textId="77777777" w:rsidR="0089189D" w:rsidRPr="00A1115A" w:rsidRDefault="0089189D" w:rsidP="007336B4">
            <w:pPr>
              <w:pStyle w:val="TAC"/>
            </w:pPr>
            <w:r w:rsidRPr="00A1115A">
              <w:t>MHz</w:t>
            </w:r>
          </w:p>
        </w:tc>
        <w:tc>
          <w:tcPr>
            <w:tcW w:w="3181" w:type="pct"/>
          </w:tcPr>
          <w:p w14:paraId="77A35AF8" w14:textId="77777777" w:rsidR="0089189D" w:rsidRPr="00A1115A" w:rsidRDefault="0089189D" w:rsidP="007336B4">
            <w:pPr>
              <w:pStyle w:val="TAC"/>
            </w:pPr>
            <w:r>
              <w:t>10</w:t>
            </w:r>
          </w:p>
        </w:tc>
      </w:tr>
      <w:tr w:rsidR="0089189D" w:rsidRPr="00A1115A" w14:paraId="5BDA00AC" w14:textId="77777777" w:rsidTr="007336B4">
        <w:trPr>
          <w:trHeight w:val="487"/>
          <w:jc w:val="center"/>
        </w:trPr>
        <w:tc>
          <w:tcPr>
            <w:tcW w:w="1405" w:type="pct"/>
          </w:tcPr>
          <w:p w14:paraId="1C3E6CFF" w14:textId="77777777" w:rsidR="0089189D" w:rsidRPr="00A1115A" w:rsidRDefault="0089189D" w:rsidP="007336B4">
            <w:pPr>
              <w:pStyle w:val="TAC"/>
              <w:rPr>
                <w:bCs/>
              </w:rPr>
            </w:pPr>
            <w:proofErr w:type="spellStart"/>
            <w:r w:rsidRPr="00A1115A">
              <w:rPr>
                <w:bCs/>
              </w:rPr>
              <w:t>F</w:t>
            </w:r>
            <w:r w:rsidRPr="00A1115A">
              <w:rPr>
                <w:bCs/>
                <w:vertAlign w:val="subscript"/>
              </w:rPr>
              <w:t>Interferer</w:t>
            </w:r>
            <w:proofErr w:type="spellEnd"/>
            <w:r w:rsidRPr="00A1115A">
              <w:rPr>
                <w:bCs/>
              </w:rPr>
              <w:t xml:space="preserve"> (offset)</w:t>
            </w:r>
          </w:p>
        </w:tc>
        <w:tc>
          <w:tcPr>
            <w:tcW w:w="414" w:type="pct"/>
          </w:tcPr>
          <w:p w14:paraId="21E84642" w14:textId="77777777" w:rsidR="0089189D" w:rsidRPr="00A1115A" w:rsidRDefault="0089189D" w:rsidP="007336B4">
            <w:pPr>
              <w:pStyle w:val="TAC"/>
            </w:pPr>
            <w:r w:rsidRPr="00A1115A">
              <w:t>MHz</w:t>
            </w:r>
          </w:p>
        </w:tc>
        <w:tc>
          <w:tcPr>
            <w:tcW w:w="3181" w:type="pct"/>
          </w:tcPr>
          <w:p w14:paraId="66DC20B9" w14:textId="77777777" w:rsidR="0089189D" w:rsidRDefault="0089189D" w:rsidP="007336B4">
            <w:pPr>
              <w:pStyle w:val="TAC"/>
            </w:pPr>
            <w:r>
              <w:t xml:space="preserve">5+Aggreagted </w:t>
            </w:r>
            <w:proofErr w:type="spellStart"/>
            <w:r>
              <w:t>BW</w:t>
            </w:r>
            <w:r>
              <w:rPr>
                <w:vertAlign w:val="subscript"/>
              </w:rPr>
              <w:t>Channel</w:t>
            </w:r>
            <w:proofErr w:type="spellEnd"/>
            <w:r w:rsidRPr="00E14286">
              <w:t>/2</w:t>
            </w:r>
          </w:p>
          <w:p w14:paraId="25E055BD" w14:textId="77777777" w:rsidR="0089189D" w:rsidRDefault="0089189D" w:rsidP="007336B4">
            <w:pPr>
              <w:pStyle w:val="TAC"/>
            </w:pPr>
            <w:r>
              <w:t>/</w:t>
            </w:r>
          </w:p>
          <w:p w14:paraId="2A460928" w14:textId="77777777" w:rsidR="0089189D" w:rsidRPr="00A1115A" w:rsidRDefault="0089189D" w:rsidP="007336B4">
            <w:pPr>
              <w:pStyle w:val="TAC"/>
              <w:rPr>
                <w:vertAlign w:val="subscript"/>
              </w:rPr>
            </w:pPr>
            <w:r>
              <w:t xml:space="preserve">-(5+Aggregated </w:t>
            </w:r>
            <w:proofErr w:type="spellStart"/>
            <w:r>
              <w:t>BW</w:t>
            </w:r>
            <w:r>
              <w:rPr>
                <w:vertAlign w:val="subscript"/>
              </w:rPr>
              <w:t>Channel</w:t>
            </w:r>
            <w:proofErr w:type="spellEnd"/>
            <w:r w:rsidRPr="00E14286">
              <w:t>/2</w:t>
            </w:r>
            <w:r>
              <w:t>)</w:t>
            </w:r>
          </w:p>
        </w:tc>
      </w:tr>
      <w:tr w:rsidR="0089189D" w:rsidRPr="00A1115A" w14:paraId="428308CC" w14:textId="77777777" w:rsidTr="007336B4">
        <w:trPr>
          <w:trHeight w:val="352"/>
          <w:jc w:val="center"/>
        </w:trPr>
        <w:tc>
          <w:tcPr>
            <w:tcW w:w="5000" w:type="pct"/>
            <w:gridSpan w:val="3"/>
          </w:tcPr>
          <w:p w14:paraId="5558A8B7" w14:textId="77777777" w:rsidR="0089189D" w:rsidRPr="00A1115A" w:rsidRDefault="0089189D" w:rsidP="007336B4">
            <w:pPr>
              <w:pStyle w:val="TAN"/>
            </w:pPr>
            <w:r w:rsidRPr="00A1115A">
              <w:t>NOTE 1:</w:t>
            </w:r>
            <w:r w:rsidRPr="00A1115A">
              <w:tab/>
              <w:t>The interferer is QPSK modulated PUSCH containing data and reference symbols. Normal cyclic prefix is used.</w:t>
            </w:r>
          </w:p>
          <w:p w14:paraId="454D5357" w14:textId="77777777" w:rsidR="0089189D" w:rsidRPr="00A1115A" w:rsidRDefault="0089189D" w:rsidP="007336B4">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Courier New"/>
                <w:position w:val="-14"/>
              </w:rPr>
              <w:object w:dxaOrig="2659" w:dyaOrig="400" w14:anchorId="42A42DB2">
                <v:shape id="_x0000_i1030" type="#_x0000_t75" style="width:114.05pt;height:12.1pt" o:ole="">
                  <v:imagedata r:id="rId41" o:title=""/>
                </v:shape>
                <o:OLEObject Type="Embed" ProgID="Equation.3" ShapeID="_x0000_i1030" DrawAspect="Content" ObjectID="_1754901466" r:id="rId43"/>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tc>
      </w:tr>
    </w:tbl>
    <w:p w14:paraId="37F54BEF" w14:textId="77777777" w:rsidR="0089189D" w:rsidRPr="000E150D" w:rsidRDefault="0089189D" w:rsidP="0089189D"/>
    <w:p w14:paraId="5DCC3B7D" w14:textId="77777777" w:rsidR="0089189D" w:rsidRPr="0089189D" w:rsidRDefault="0089189D" w:rsidP="0089189D"/>
    <w:p w14:paraId="1A7A269E" w14:textId="3EAEA15A" w:rsidR="00CA082B" w:rsidRDefault="00CA082B" w:rsidP="00CA082B">
      <w:pPr>
        <w:pStyle w:val="3"/>
      </w:pPr>
      <w:r w:rsidRPr="00C77D86">
        <w:t>7.</w:t>
      </w:r>
      <w:r>
        <w:t>3</w:t>
      </w:r>
      <w:r w:rsidRPr="00C77D86">
        <w:t>.4</w:t>
      </w:r>
      <w:r w:rsidRPr="00C77D86">
        <w:tab/>
        <w:t xml:space="preserve">Blocking characteristics for </w:t>
      </w:r>
      <w:r>
        <w:t>NR SL CA</w:t>
      </w:r>
      <w:r w:rsidRPr="00C77D86">
        <w:t xml:space="preserve"> operation</w:t>
      </w:r>
    </w:p>
    <w:p w14:paraId="73D2AC86" w14:textId="77777777" w:rsidR="0089189D" w:rsidRPr="00051DE4" w:rsidRDefault="0089189D" w:rsidP="0089189D">
      <w:pPr>
        <w:pStyle w:val="4"/>
      </w:pPr>
      <w:r>
        <w:rPr>
          <w:rFonts w:cs="Arial"/>
          <w:szCs w:val="24"/>
        </w:rPr>
        <w:t>7.3.4.1</w:t>
      </w:r>
      <w:r w:rsidRPr="00051DE4">
        <w:rPr>
          <w:rFonts w:cs="Arial"/>
          <w:szCs w:val="24"/>
        </w:rPr>
        <w:tab/>
      </w:r>
      <w:r>
        <w:rPr>
          <w:rFonts w:cs="Arial"/>
          <w:szCs w:val="24"/>
        </w:rPr>
        <w:t>In-band blocking</w:t>
      </w:r>
    </w:p>
    <w:p w14:paraId="743175D4" w14:textId="77777777" w:rsidR="0089189D" w:rsidRPr="003E3BA7" w:rsidRDefault="0089189D" w:rsidP="00943C5D">
      <w:pPr>
        <w:pBdr>
          <w:top w:val="nil"/>
          <w:left w:val="nil"/>
          <w:bottom w:val="nil"/>
          <w:right w:val="nil"/>
          <w:between w:val="nil"/>
        </w:pBdr>
        <w:rPr>
          <w:color w:val="000000"/>
        </w:rPr>
      </w:pPr>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t</w:t>
      </w:r>
      <w:r w:rsidRPr="003E3BA7">
        <w:rPr>
          <w:color w:val="000000"/>
        </w:rPr>
        <w:t xml:space="preserve">he UE shall fulfil the minimum requirement specified in Table </w:t>
      </w:r>
      <w:r>
        <w:rPr>
          <w:color w:val="000000"/>
        </w:rPr>
        <w:t>7.3.4.1-1</w:t>
      </w:r>
      <w:r w:rsidRPr="003E3BA7">
        <w:rPr>
          <w:rFonts w:hint="eastAsia"/>
          <w:color w:val="000000"/>
        </w:rPr>
        <w:t xml:space="preserve"> to</w:t>
      </w:r>
      <w:r w:rsidRPr="003E3BA7">
        <w:rPr>
          <w:color w:val="000000"/>
        </w:rPr>
        <w:t xml:space="preserve"> Table </w:t>
      </w:r>
      <w:r>
        <w:rPr>
          <w:color w:val="000000"/>
        </w:rPr>
        <w:t>7.3.4.1-2</w:t>
      </w:r>
      <w:r w:rsidRPr="003E3BA7">
        <w:rPr>
          <w:color w:val="000000"/>
        </w:rPr>
        <w:t xml:space="preserve"> where the </w:t>
      </w:r>
      <w:r w:rsidRPr="003E3BA7">
        <w:rPr>
          <w:rFonts w:eastAsia="Times New Roman"/>
          <w:color w:val="000000"/>
        </w:rPr>
        <w:t xml:space="preserve">throughput </w:t>
      </w:r>
      <w:r w:rsidRPr="003E3BA7">
        <w:rPr>
          <w:color w:val="000000"/>
        </w:rPr>
        <w:t>shall be ≥ 95% of the maximum throughput of the reference measurement channels as specified in Annex A.7</w:t>
      </w:r>
      <w:r w:rsidRPr="003E3BA7">
        <w:rPr>
          <w:rFonts w:hint="eastAsia"/>
          <w:color w:val="000000"/>
        </w:rPr>
        <w:t>.2</w:t>
      </w:r>
      <w:r w:rsidRPr="003E3BA7">
        <w:rPr>
          <w:color w:val="000000"/>
        </w:rPr>
        <w:t xml:space="preserve"> in TS38.101-1</w:t>
      </w:r>
      <w:r w:rsidRPr="003E3BA7">
        <w:rPr>
          <w:rFonts w:hint="eastAsia"/>
          <w:color w:val="000000"/>
        </w:rPr>
        <w:t>.</w:t>
      </w:r>
    </w:p>
    <w:p w14:paraId="28824E9D" w14:textId="77777777" w:rsidR="0089189D" w:rsidRPr="00406FF4" w:rsidRDefault="0089189D" w:rsidP="0089189D">
      <w:pPr>
        <w:pBdr>
          <w:top w:val="nil"/>
          <w:left w:val="nil"/>
          <w:bottom w:val="nil"/>
          <w:right w:val="nil"/>
          <w:between w:val="nil"/>
        </w:pBdr>
        <w:jc w:val="center"/>
        <w:rPr>
          <w:b/>
        </w:rPr>
      </w:pPr>
      <w:r w:rsidRPr="00406FF4">
        <w:rPr>
          <w:b/>
        </w:rPr>
        <w:t xml:space="preserve">Table </w:t>
      </w:r>
      <w:r>
        <w:rPr>
          <w:b/>
        </w:rPr>
        <w:t>7.3.4.1-1</w:t>
      </w:r>
      <w:r w:rsidRPr="00406FF4">
        <w:rPr>
          <w:b/>
        </w:rPr>
        <w:t xml:space="preserve"> In-band blocking parameters for intra-band contiguous SL CA UE </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822"/>
        <w:gridCol w:w="5808"/>
      </w:tblGrid>
      <w:tr w:rsidR="0089189D" w:rsidRPr="00A1115A" w14:paraId="299AB3F3" w14:textId="77777777" w:rsidTr="007336B4">
        <w:trPr>
          <w:trHeight w:val="174"/>
          <w:jc w:val="center"/>
        </w:trPr>
        <w:tc>
          <w:tcPr>
            <w:tcW w:w="1272" w:type="pct"/>
            <w:tcBorders>
              <w:bottom w:val="nil"/>
            </w:tcBorders>
            <w:shd w:val="clear" w:color="auto" w:fill="auto"/>
          </w:tcPr>
          <w:p w14:paraId="2A0E959C" w14:textId="77777777" w:rsidR="0089189D" w:rsidRPr="00A1115A" w:rsidRDefault="0089189D" w:rsidP="007336B4">
            <w:pPr>
              <w:pStyle w:val="TAH"/>
            </w:pPr>
            <w:r w:rsidRPr="00A1115A">
              <w:lastRenderedPageBreak/>
              <w:t>Rx Parameter</w:t>
            </w:r>
          </w:p>
        </w:tc>
        <w:tc>
          <w:tcPr>
            <w:tcW w:w="462" w:type="pct"/>
            <w:tcBorders>
              <w:bottom w:val="nil"/>
            </w:tcBorders>
            <w:shd w:val="clear" w:color="auto" w:fill="auto"/>
          </w:tcPr>
          <w:p w14:paraId="0C8E3A79" w14:textId="77777777" w:rsidR="0089189D" w:rsidRPr="00A1115A" w:rsidRDefault="0089189D" w:rsidP="007336B4">
            <w:pPr>
              <w:pStyle w:val="TAH"/>
            </w:pPr>
            <w:r w:rsidRPr="00A1115A">
              <w:t>Units</w:t>
            </w:r>
          </w:p>
        </w:tc>
        <w:tc>
          <w:tcPr>
            <w:tcW w:w="3264" w:type="pct"/>
          </w:tcPr>
          <w:p w14:paraId="4765DB4B" w14:textId="77777777" w:rsidR="0089189D" w:rsidRPr="00A1115A" w:rsidRDefault="0089189D" w:rsidP="007336B4">
            <w:pPr>
              <w:pStyle w:val="TAH"/>
            </w:pPr>
            <w:r>
              <w:t>SL</w:t>
            </w:r>
            <w:r w:rsidRPr="00A1115A">
              <w:t xml:space="preserve"> CA bandwidth class</w:t>
            </w:r>
          </w:p>
        </w:tc>
      </w:tr>
      <w:tr w:rsidR="0089189D" w:rsidRPr="00A1115A" w14:paraId="786463EB" w14:textId="77777777" w:rsidTr="007336B4">
        <w:trPr>
          <w:trHeight w:val="174"/>
          <w:jc w:val="center"/>
        </w:trPr>
        <w:tc>
          <w:tcPr>
            <w:tcW w:w="1272" w:type="pct"/>
            <w:tcBorders>
              <w:top w:val="nil"/>
              <w:bottom w:val="single" w:sz="4" w:space="0" w:color="auto"/>
            </w:tcBorders>
            <w:shd w:val="clear" w:color="auto" w:fill="auto"/>
          </w:tcPr>
          <w:p w14:paraId="2EF633BD" w14:textId="77777777" w:rsidR="0089189D" w:rsidRPr="00A1115A" w:rsidRDefault="0089189D" w:rsidP="007336B4">
            <w:pPr>
              <w:pStyle w:val="TAH"/>
            </w:pPr>
          </w:p>
        </w:tc>
        <w:tc>
          <w:tcPr>
            <w:tcW w:w="462" w:type="pct"/>
            <w:tcBorders>
              <w:top w:val="nil"/>
              <w:bottom w:val="single" w:sz="4" w:space="0" w:color="auto"/>
            </w:tcBorders>
            <w:shd w:val="clear" w:color="auto" w:fill="auto"/>
          </w:tcPr>
          <w:p w14:paraId="362BB7EC" w14:textId="77777777" w:rsidR="0089189D" w:rsidRPr="00A1115A" w:rsidRDefault="0089189D" w:rsidP="007336B4">
            <w:pPr>
              <w:pStyle w:val="TAH"/>
            </w:pPr>
          </w:p>
        </w:tc>
        <w:tc>
          <w:tcPr>
            <w:tcW w:w="3264" w:type="pct"/>
          </w:tcPr>
          <w:p w14:paraId="463B9F8B" w14:textId="77777777" w:rsidR="0089189D" w:rsidRPr="00A1115A" w:rsidRDefault="0089189D" w:rsidP="007336B4">
            <w:pPr>
              <w:pStyle w:val="TAH"/>
            </w:pPr>
            <w:r w:rsidRPr="00A1115A">
              <w:t>B</w:t>
            </w:r>
          </w:p>
        </w:tc>
      </w:tr>
      <w:tr w:rsidR="0089189D" w:rsidRPr="00A1115A" w14:paraId="057E42C1" w14:textId="77777777" w:rsidTr="007336B4">
        <w:trPr>
          <w:trHeight w:val="331"/>
          <w:jc w:val="center"/>
        </w:trPr>
        <w:tc>
          <w:tcPr>
            <w:tcW w:w="1272" w:type="pct"/>
            <w:tcBorders>
              <w:bottom w:val="nil"/>
            </w:tcBorders>
            <w:shd w:val="clear" w:color="auto" w:fill="auto"/>
          </w:tcPr>
          <w:p w14:paraId="3E5A3910" w14:textId="77777777" w:rsidR="0089189D" w:rsidRPr="00A1115A" w:rsidRDefault="0089189D" w:rsidP="007336B4">
            <w:pPr>
              <w:pStyle w:val="TAC"/>
            </w:pPr>
            <w:r w:rsidRPr="00A1115A">
              <w:t>Pw in Transmission Bandwidth Configuration, per CC</w:t>
            </w:r>
          </w:p>
        </w:tc>
        <w:tc>
          <w:tcPr>
            <w:tcW w:w="462" w:type="pct"/>
            <w:tcBorders>
              <w:bottom w:val="single" w:sz="4" w:space="0" w:color="auto"/>
            </w:tcBorders>
            <w:shd w:val="clear" w:color="auto" w:fill="auto"/>
          </w:tcPr>
          <w:p w14:paraId="264BFD0C" w14:textId="77777777" w:rsidR="0089189D" w:rsidRPr="00A1115A" w:rsidRDefault="0089189D" w:rsidP="007336B4">
            <w:pPr>
              <w:pStyle w:val="TAC"/>
            </w:pPr>
            <w:r w:rsidRPr="00A1115A">
              <w:t>dBm</w:t>
            </w:r>
          </w:p>
        </w:tc>
        <w:tc>
          <w:tcPr>
            <w:tcW w:w="3264" w:type="pct"/>
          </w:tcPr>
          <w:p w14:paraId="4C376DDB" w14:textId="77777777" w:rsidR="0089189D" w:rsidRPr="00A1115A" w:rsidRDefault="0089189D" w:rsidP="007336B4">
            <w:pPr>
              <w:pStyle w:val="TAC"/>
            </w:pPr>
            <w:r w:rsidRPr="008A5BF7">
              <w:rPr>
                <w:rFonts w:eastAsia="Times New Roman"/>
              </w:rPr>
              <w:t>P</w:t>
            </w:r>
            <w:r w:rsidRPr="008A5BF7">
              <w:rPr>
                <w:rFonts w:eastAsia="Times New Roman"/>
                <w:vertAlign w:val="subscript"/>
              </w:rPr>
              <w:t>REFSENS_SL</w:t>
            </w:r>
            <w:r w:rsidRPr="00A1115A">
              <w:t xml:space="preserve"> + NR </w:t>
            </w:r>
            <w:r>
              <w:t xml:space="preserve">SL </w:t>
            </w:r>
            <w:r w:rsidRPr="00A1115A">
              <w:t>CA bandwidth class specific value below</w:t>
            </w:r>
          </w:p>
        </w:tc>
      </w:tr>
      <w:tr w:rsidR="0089189D" w:rsidRPr="00A1115A" w14:paraId="27DCADDB" w14:textId="77777777" w:rsidTr="007336B4">
        <w:trPr>
          <w:trHeight w:val="174"/>
          <w:jc w:val="center"/>
        </w:trPr>
        <w:tc>
          <w:tcPr>
            <w:tcW w:w="1272" w:type="pct"/>
            <w:tcBorders>
              <w:top w:val="nil"/>
            </w:tcBorders>
            <w:shd w:val="clear" w:color="auto" w:fill="auto"/>
          </w:tcPr>
          <w:p w14:paraId="57D39192" w14:textId="77777777" w:rsidR="0089189D" w:rsidRPr="00A1115A" w:rsidRDefault="0089189D" w:rsidP="007336B4">
            <w:pPr>
              <w:pStyle w:val="TAC"/>
              <w:rPr>
                <w:bCs/>
              </w:rPr>
            </w:pPr>
          </w:p>
        </w:tc>
        <w:tc>
          <w:tcPr>
            <w:tcW w:w="462" w:type="pct"/>
            <w:tcBorders>
              <w:top w:val="single" w:sz="4" w:space="0" w:color="auto"/>
            </w:tcBorders>
            <w:shd w:val="clear" w:color="auto" w:fill="auto"/>
          </w:tcPr>
          <w:p w14:paraId="6A84755D" w14:textId="77777777" w:rsidR="0089189D" w:rsidRPr="00A1115A" w:rsidRDefault="0089189D" w:rsidP="007336B4">
            <w:pPr>
              <w:pStyle w:val="TAC"/>
            </w:pPr>
            <w:r>
              <w:t>dB</w:t>
            </w:r>
          </w:p>
        </w:tc>
        <w:tc>
          <w:tcPr>
            <w:tcW w:w="3264" w:type="pct"/>
          </w:tcPr>
          <w:p w14:paraId="76975D21" w14:textId="77777777" w:rsidR="0089189D" w:rsidRPr="00A1115A" w:rsidRDefault="0089189D" w:rsidP="007336B4">
            <w:pPr>
              <w:pStyle w:val="TAC"/>
            </w:pPr>
            <w:r w:rsidRPr="00A1115A">
              <w:rPr>
                <w:rFonts w:hint="eastAsia"/>
                <w:lang w:eastAsia="zh-CN"/>
              </w:rPr>
              <w:t>1</w:t>
            </w:r>
            <w:r w:rsidRPr="00A1115A">
              <w:rPr>
                <w:lang w:eastAsia="zh-CN"/>
              </w:rPr>
              <w:t>6</w:t>
            </w:r>
            <w:r w:rsidRPr="00A1115A">
              <w:rPr>
                <w:rFonts w:hint="eastAsia"/>
                <w:lang w:eastAsia="zh-CN"/>
              </w:rPr>
              <w:t>.0</w:t>
            </w:r>
          </w:p>
        </w:tc>
      </w:tr>
      <w:tr w:rsidR="0089189D" w:rsidRPr="00A1115A" w14:paraId="78F06938" w14:textId="77777777" w:rsidTr="007336B4">
        <w:trPr>
          <w:trHeight w:val="174"/>
          <w:jc w:val="center"/>
        </w:trPr>
        <w:tc>
          <w:tcPr>
            <w:tcW w:w="1272" w:type="pct"/>
          </w:tcPr>
          <w:p w14:paraId="58066F91" w14:textId="77777777" w:rsidR="0089189D" w:rsidRPr="00A1115A" w:rsidRDefault="0089189D" w:rsidP="007336B4">
            <w:pPr>
              <w:pStyle w:val="TAC"/>
              <w:rPr>
                <w:bCs/>
              </w:rPr>
            </w:pPr>
            <w:proofErr w:type="spellStart"/>
            <w:r w:rsidRPr="00A1115A">
              <w:rPr>
                <w:bCs/>
              </w:rPr>
              <w:t>BW</w:t>
            </w:r>
            <w:r w:rsidRPr="00A1115A">
              <w:rPr>
                <w:bCs/>
                <w:vertAlign w:val="subscript"/>
              </w:rPr>
              <w:t>Interferer</w:t>
            </w:r>
            <w:proofErr w:type="spellEnd"/>
          </w:p>
        </w:tc>
        <w:tc>
          <w:tcPr>
            <w:tcW w:w="462" w:type="pct"/>
          </w:tcPr>
          <w:p w14:paraId="09F2F2AF" w14:textId="77777777" w:rsidR="0089189D" w:rsidRPr="00A1115A" w:rsidRDefault="0089189D" w:rsidP="007336B4">
            <w:pPr>
              <w:pStyle w:val="TAC"/>
            </w:pPr>
            <w:r w:rsidRPr="00A1115A">
              <w:t>MHz</w:t>
            </w:r>
          </w:p>
        </w:tc>
        <w:tc>
          <w:tcPr>
            <w:tcW w:w="3264" w:type="pct"/>
          </w:tcPr>
          <w:p w14:paraId="4854D15B" w14:textId="77777777" w:rsidR="0089189D" w:rsidRPr="00A1115A" w:rsidRDefault="0089189D" w:rsidP="007336B4">
            <w:pPr>
              <w:pStyle w:val="TAC"/>
            </w:pPr>
            <w:r>
              <w:t>10</w:t>
            </w:r>
          </w:p>
        </w:tc>
      </w:tr>
      <w:tr w:rsidR="0089189D" w:rsidRPr="00A1115A" w14:paraId="0995250B" w14:textId="77777777" w:rsidTr="007336B4">
        <w:trPr>
          <w:trHeight w:val="174"/>
          <w:jc w:val="center"/>
        </w:trPr>
        <w:tc>
          <w:tcPr>
            <w:tcW w:w="1272" w:type="pct"/>
          </w:tcPr>
          <w:p w14:paraId="3A018F64" w14:textId="77777777" w:rsidR="0089189D" w:rsidRPr="00A1115A" w:rsidRDefault="0089189D" w:rsidP="007336B4">
            <w:pPr>
              <w:pStyle w:val="TAC"/>
              <w:rPr>
                <w:i/>
              </w:rPr>
            </w:pPr>
            <w:proofErr w:type="spellStart"/>
            <w:r w:rsidRPr="00A1115A">
              <w:rPr>
                <w:bCs/>
              </w:rPr>
              <w:t>F</w:t>
            </w:r>
            <w:r w:rsidRPr="00A1115A">
              <w:rPr>
                <w:bCs/>
                <w:vertAlign w:val="subscript"/>
              </w:rPr>
              <w:t>Ioffset</w:t>
            </w:r>
            <w:proofErr w:type="spellEnd"/>
            <w:r w:rsidRPr="00A1115A">
              <w:rPr>
                <w:bCs/>
                <w:vertAlign w:val="subscript"/>
              </w:rPr>
              <w:t>, case 1</w:t>
            </w:r>
          </w:p>
        </w:tc>
        <w:tc>
          <w:tcPr>
            <w:tcW w:w="462" w:type="pct"/>
          </w:tcPr>
          <w:p w14:paraId="68E6C784" w14:textId="77777777" w:rsidR="0089189D" w:rsidRPr="00A1115A" w:rsidRDefault="0089189D" w:rsidP="007336B4">
            <w:pPr>
              <w:pStyle w:val="TAC"/>
            </w:pPr>
            <w:r w:rsidRPr="00A1115A">
              <w:t>MHz</w:t>
            </w:r>
          </w:p>
        </w:tc>
        <w:tc>
          <w:tcPr>
            <w:tcW w:w="3264" w:type="pct"/>
          </w:tcPr>
          <w:p w14:paraId="78810B23" w14:textId="77777777" w:rsidR="0089189D" w:rsidRPr="00A1115A" w:rsidRDefault="0089189D" w:rsidP="007336B4">
            <w:pPr>
              <w:pStyle w:val="TAC"/>
            </w:pPr>
            <w:r>
              <w:t>15</w:t>
            </w:r>
          </w:p>
        </w:tc>
      </w:tr>
      <w:tr w:rsidR="0089189D" w:rsidRPr="00A1115A" w14:paraId="24AA6A40" w14:textId="77777777" w:rsidTr="007336B4">
        <w:trPr>
          <w:trHeight w:val="174"/>
          <w:jc w:val="center"/>
        </w:trPr>
        <w:tc>
          <w:tcPr>
            <w:tcW w:w="1272" w:type="pct"/>
          </w:tcPr>
          <w:p w14:paraId="39BADD0E" w14:textId="77777777" w:rsidR="0089189D" w:rsidRPr="00A1115A" w:rsidRDefault="0089189D" w:rsidP="007336B4">
            <w:pPr>
              <w:pStyle w:val="TAC"/>
              <w:rPr>
                <w:bCs/>
              </w:rPr>
            </w:pPr>
            <w:proofErr w:type="spellStart"/>
            <w:r w:rsidRPr="00A1115A">
              <w:rPr>
                <w:bCs/>
              </w:rPr>
              <w:t>F</w:t>
            </w:r>
            <w:r w:rsidRPr="00A1115A">
              <w:rPr>
                <w:bCs/>
                <w:vertAlign w:val="subscript"/>
              </w:rPr>
              <w:t>Ioffset</w:t>
            </w:r>
            <w:proofErr w:type="spellEnd"/>
            <w:r w:rsidRPr="00A1115A">
              <w:rPr>
                <w:bCs/>
                <w:vertAlign w:val="subscript"/>
              </w:rPr>
              <w:t>, case 2</w:t>
            </w:r>
          </w:p>
        </w:tc>
        <w:tc>
          <w:tcPr>
            <w:tcW w:w="462" w:type="pct"/>
          </w:tcPr>
          <w:p w14:paraId="50BF358E" w14:textId="77777777" w:rsidR="0089189D" w:rsidRPr="00A1115A" w:rsidRDefault="0089189D" w:rsidP="007336B4">
            <w:pPr>
              <w:pStyle w:val="TAC"/>
            </w:pPr>
            <w:r w:rsidRPr="00A1115A">
              <w:t>MHz</w:t>
            </w:r>
          </w:p>
        </w:tc>
        <w:tc>
          <w:tcPr>
            <w:tcW w:w="3264" w:type="pct"/>
          </w:tcPr>
          <w:p w14:paraId="52766FC3" w14:textId="77777777" w:rsidR="0089189D" w:rsidRPr="00A1115A" w:rsidRDefault="0089189D" w:rsidP="007336B4">
            <w:pPr>
              <w:pStyle w:val="TAC"/>
            </w:pPr>
            <w:r>
              <w:rPr>
                <w:bCs/>
              </w:rPr>
              <w:t>2</w:t>
            </w:r>
            <w:r w:rsidRPr="00A1115A">
              <w:rPr>
                <w:bCs/>
              </w:rPr>
              <w:t>5</w:t>
            </w:r>
          </w:p>
        </w:tc>
      </w:tr>
      <w:tr w:rsidR="0089189D" w:rsidRPr="00A1115A" w14:paraId="764913D2" w14:textId="77777777" w:rsidTr="007336B4">
        <w:trPr>
          <w:trHeight w:val="367"/>
          <w:jc w:val="center"/>
        </w:trPr>
        <w:tc>
          <w:tcPr>
            <w:tcW w:w="5000" w:type="pct"/>
            <w:gridSpan w:val="3"/>
          </w:tcPr>
          <w:p w14:paraId="38BAEDFF" w14:textId="77777777" w:rsidR="0089189D" w:rsidRPr="00A1115A" w:rsidRDefault="0089189D" w:rsidP="007336B4">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6C8A445D" w14:textId="77777777" w:rsidR="0089189D" w:rsidRDefault="0089189D" w:rsidP="0089189D">
      <w:pPr>
        <w:pBdr>
          <w:top w:val="nil"/>
          <w:left w:val="nil"/>
          <w:bottom w:val="nil"/>
          <w:right w:val="nil"/>
          <w:between w:val="nil"/>
        </w:pBdr>
        <w:jc w:val="center"/>
        <w:rPr>
          <w:b/>
        </w:rPr>
      </w:pPr>
    </w:p>
    <w:p w14:paraId="0F6DA557" w14:textId="77777777" w:rsidR="0089189D" w:rsidRDefault="0089189D" w:rsidP="0089189D">
      <w:pPr>
        <w:pBdr>
          <w:top w:val="nil"/>
          <w:left w:val="nil"/>
          <w:bottom w:val="nil"/>
          <w:right w:val="nil"/>
          <w:between w:val="nil"/>
        </w:pBdr>
        <w:jc w:val="center"/>
        <w:rPr>
          <w:b/>
        </w:rPr>
      </w:pPr>
      <w:r w:rsidRPr="00406FF4">
        <w:rPr>
          <w:b/>
        </w:rPr>
        <w:t xml:space="preserve">Table </w:t>
      </w:r>
      <w:r>
        <w:rPr>
          <w:b/>
        </w:rPr>
        <w:t>7.3.4.1</w:t>
      </w:r>
      <w:r w:rsidRPr="00406FF4">
        <w:rPr>
          <w:b/>
        </w:rPr>
        <w:t>-</w:t>
      </w:r>
      <w:r>
        <w:rPr>
          <w:b/>
        </w:rPr>
        <w:t>2</w:t>
      </w:r>
      <w:r w:rsidRPr="00406FF4">
        <w:rPr>
          <w:b/>
        </w:rPr>
        <w:t xml:space="preserve"> In-band blocking </w:t>
      </w:r>
      <w:r>
        <w:rPr>
          <w:b/>
        </w:rPr>
        <w:t xml:space="preserve">for </w:t>
      </w:r>
      <w:r w:rsidRPr="00406FF4">
        <w:rPr>
          <w:b/>
        </w:rPr>
        <w:t>intra-band contiguous SL CA UE</w:t>
      </w:r>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89189D" w:rsidRPr="001D386E" w14:paraId="6F5BAB66" w14:textId="77777777" w:rsidTr="007336B4">
        <w:trPr>
          <w:trHeight w:val="147"/>
        </w:trPr>
        <w:tc>
          <w:tcPr>
            <w:tcW w:w="1818" w:type="dxa"/>
            <w:vMerge w:val="restart"/>
          </w:tcPr>
          <w:p w14:paraId="7C6CB053" w14:textId="77777777" w:rsidR="0089189D" w:rsidRPr="001D386E" w:rsidRDefault="0089189D" w:rsidP="007336B4">
            <w:pPr>
              <w:pStyle w:val="TAH"/>
              <w:rPr>
                <w:rFonts w:cs="Arial"/>
                <w:lang w:eastAsia="zh-CN"/>
              </w:rPr>
            </w:pPr>
            <w:r>
              <w:rPr>
                <w:rFonts w:cs="Arial"/>
                <w:lang w:eastAsia="zh-CN"/>
              </w:rPr>
              <w:t>NR SL CA band</w:t>
            </w:r>
          </w:p>
        </w:tc>
        <w:tc>
          <w:tcPr>
            <w:tcW w:w="1218" w:type="dxa"/>
          </w:tcPr>
          <w:p w14:paraId="70B5696B" w14:textId="77777777" w:rsidR="0089189D" w:rsidRPr="001D386E" w:rsidRDefault="0089189D" w:rsidP="007336B4">
            <w:pPr>
              <w:pStyle w:val="TAH"/>
              <w:rPr>
                <w:rFonts w:cs="Arial"/>
              </w:rPr>
            </w:pPr>
            <w:r w:rsidRPr="001D386E">
              <w:rPr>
                <w:rFonts w:cs="Arial"/>
              </w:rPr>
              <w:t>Parameter</w:t>
            </w:r>
          </w:p>
        </w:tc>
        <w:tc>
          <w:tcPr>
            <w:tcW w:w="914" w:type="dxa"/>
          </w:tcPr>
          <w:p w14:paraId="7A9A2514" w14:textId="77777777" w:rsidR="0089189D" w:rsidRPr="001D386E" w:rsidRDefault="0089189D" w:rsidP="007336B4">
            <w:pPr>
              <w:pStyle w:val="TAH"/>
              <w:rPr>
                <w:rFonts w:cs="Arial"/>
              </w:rPr>
            </w:pPr>
            <w:r w:rsidRPr="001D386E">
              <w:rPr>
                <w:rFonts w:cs="Arial"/>
              </w:rPr>
              <w:t xml:space="preserve"> Unit</w:t>
            </w:r>
          </w:p>
        </w:tc>
        <w:tc>
          <w:tcPr>
            <w:tcW w:w="2893" w:type="dxa"/>
          </w:tcPr>
          <w:p w14:paraId="068D702C" w14:textId="77777777" w:rsidR="0089189D" w:rsidRPr="001D386E" w:rsidRDefault="0089189D" w:rsidP="007336B4">
            <w:pPr>
              <w:pStyle w:val="TAH"/>
              <w:rPr>
                <w:rFonts w:cs="Arial"/>
              </w:rPr>
            </w:pPr>
            <w:r w:rsidRPr="001D386E">
              <w:rPr>
                <w:rFonts w:cs="Arial"/>
              </w:rPr>
              <w:t>Case 1</w:t>
            </w:r>
          </w:p>
        </w:tc>
        <w:tc>
          <w:tcPr>
            <w:tcW w:w="2589" w:type="dxa"/>
          </w:tcPr>
          <w:p w14:paraId="7B14FDDB" w14:textId="77777777" w:rsidR="0089189D" w:rsidRPr="001D386E" w:rsidRDefault="0089189D" w:rsidP="007336B4">
            <w:pPr>
              <w:pStyle w:val="TAH"/>
              <w:rPr>
                <w:rFonts w:cs="Arial"/>
              </w:rPr>
            </w:pPr>
            <w:r w:rsidRPr="001D386E">
              <w:rPr>
                <w:rFonts w:cs="Arial"/>
              </w:rPr>
              <w:t>Case 2</w:t>
            </w:r>
          </w:p>
        </w:tc>
      </w:tr>
      <w:tr w:rsidR="0089189D" w:rsidRPr="001D386E" w14:paraId="06A812AE" w14:textId="77777777" w:rsidTr="007336B4">
        <w:trPr>
          <w:trHeight w:val="102"/>
        </w:trPr>
        <w:tc>
          <w:tcPr>
            <w:tcW w:w="1818" w:type="dxa"/>
            <w:vMerge/>
          </w:tcPr>
          <w:p w14:paraId="2ACB572D" w14:textId="77777777" w:rsidR="0089189D" w:rsidRPr="001D386E" w:rsidRDefault="0089189D" w:rsidP="007336B4">
            <w:pPr>
              <w:pStyle w:val="TAC"/>
              <w:rPr>
                <w:rFonts w:cs="Arial"/>
                <w:kern w:val="2"/>
              </w:rPr>
            </w:pPr>
          </w:p>
        </w:tc>
        <w:tc>
          <w:tcPr>
            <w:tcW w:w="1218" w:type="dxa"/>
          </w:tcPr>
          <w:p w14:paraId="55DC1B35" w14:textId="77777777" w:rsidR="0089189D" w:rsidRPr="001D386E" w:rsidRDefault="0089189D" w:rsidP="007336B4">
            <w:pPr>
              <w:pStyle w:val="TAC"/>
              <w:rPr>
                <w:rFonts w:cs="Arial"/>
                <w:kern w:val="2"/>
              </w:rPr>
            </w:pPr>
            <w:proofErr w:type="spellStart"/>
            <w:r w:rsidRPr="001D386E">
              <w:rPr>
                <w:rFonts w:cs="Arial"/>
                <w:kern w:val="2"/>
              </w:rPr>
              <w:t>P</w:t>
            </w:r>
            <w:r w:rsidRPr="001D386E">
              <w:rPr>
                <w:rFonts w:cs="Arial"/>
                <w:kern w:val="2"/>
                <w:vertAlign w:val="subscript"/>
              </w:rPr>
              <w:t>Interferer</w:t>
            </w:r>
            <w:proofErr w:type="spellEnd"/>
          </w:p>
        </w:tc>
        <w:tc>
          <w:tcPr>
            <w:tcW w:w="914" w:type="dxa"/>
          </w:tcPr>
          <w:p w14:paraId="780CB37E" w14:textId="77777777" w:rsidR="0089189D" w:rsidRPr="001D386E" w:rsidRDefault="0089189D" w:rsidP="007336B4">
            <w:pPr>
              <w:pStyle w:val="TAC"/>
              <w:rPr>
                <w:rFonts w:cs="Arial"/>
                <w:kern w:val="2"/>
              </w:rPr>
            </w:pPr>
            <w:r w:rsidRPr="001D386E">
              <w:rPr>
                <w:rFonts w:cs="Arial"/>
                <w:kern w:val="2"/>
              </w:rPr>
              <w:t xml:space="preserve"> dBm</w:t>
            </w:r>
          </w:p>
        </w:tc>
        <w:tc>
          <w:tcPr>
            <w:tcW w:w="2893" w:type="dxa"/>
          </w:tcPr>
          <w:p w14:paraId="1A4ED08D" w14:textId="77777777" w:rsidR="0089189D" w:rsidRPr="001D386E" w:rsidRDefault="0089189D" w:rsidP="007336B4">
            <w:pPr>
              <w:pStyle w:val="TAC"/>
              <w:rPr>
                <w:rFonts w:cs="Arial"/>
                <w:kern w:val="2"/>
                <w:lang w:eastAsia="zh-CN"/>
              </w:rPr>
            </w:pPr>
            <w:r w:rsidRPr="001D386E">
              <w:rPr>
                <w:rFonts w:cs="Arial"/>
                <w:kern w:val="2"/>
              </w:rPr>
              <w:t>-</w:t>
            </w:r>
            <w:r w:rsidRPr="001D386E">
              <w:rPr>
                <w:rFonts w:cs="Arial" w:hint="eastAsia"/>
                <w:kern w:val="2"/>
                <w:lang w:eastAsia="zh-CN"/>
              </w:rPr>
              <w:t>44</w:t>
            </w:r>
          </w:p>
        </w:tc>
        <w:tc>
          <w:tcPr>
            <w:tcW w:w="2589" w:type="dxa"/>
          </w:tcPr>
          <w:p w14:paraId="5CA37ABA" w14:textId="77777777" w:rsidR="0089189D" w:rsidRPr="001D386E" w:rsidRDefault="0089189D" w:rsidP="007336B4">
            <w:pPr>
              <w:pStyle w:val="TAC"/>
              <w:rPr>
                <w:rFonts w:cs="Arial"/>
                <w:kern w:val="2"/>
              </w:rPr>
            </w:pPr>
            <w:r w:rsidRPr="001D386E">
              <w:rPr>
                <w:rFonts w:cs="Arial"/>
                <w:kern w:val="2"/>
              </w:rPr>
              <w:t>-44</w:t>
            </w:r>
          </w:p>
        </w:tc>
      </w:tr>
      <w:tr w:rsidR="0089189D" w:rsidRPr="001D386E" w14:paraId="5EA63CE5" w14:textId="77777777" w:rsidTr="007336B4">
        <w:trPr>
          <w:trHeight w:val="736"/>
        </w:trPr>
        <w:tc>
          <w:tcPr>
            <w:tcW w:w="1818" w:type="dxa"/>
            <w:vMerge w:val="restart"/>
          </w:tcPr>
          <w:p w14:paraId="78E16045" w14:textId="77777777" w:rsidR="0089189D" w:rsidRPr="001D386E" w:rsidRDefault="0089189D" w:rsidP="007336B4">
            <w:pPr>
              <w:pStyle w:val="TAC"/>
              <w:rPr>
                <w:rFonts w:cs="Arial"/>
                <w:kern w:val="2"/>
              </w:rPr>
            </w:pPr>
            <w:r>
              <w:rPr>
                <w:rFonts w:cs="Arial"/>
                <w:kern w:val="2"/>
                <w:lang w:eastAsia="zh-CN"/>
              </w:rPr>
              <w:t>SL</w:t>
            </w:r>
            <w:r w:rsidRPr="001D386E">
              <w:rPr>
                <w:rFonts w:cs="Arial" w:hint="eastAsia"/>
                <w:kern w:val="2"/>
                <w:lang w:eastAsia="zh-CN"/>
              </w:rPr>
              <w:t>_</w:t>
            </w:r>
            <w:r>
              <w:rPr>
                <w:rFonts w:cs="Arial"/>
                <w:kern w:val="2"/>
                <w:lang w:eastAsia="zh-CN"/>
              </w:rPr>
              <w:t>n</w:t>
            </w:r>
            <w:r w:rsidRPr="001D386E">
              <w:rPr>
                <w:rFonts w:cs="Arial" w:hint="eastAsia"/>
                <w:kern w:val="2"/>
                <w:lang w:eastAsia="zh-CN"/>
              </w:rPr>
              <w:t>47B</w:t>
            </w:r>
          </w:p>
        </w:tc>
        <w:tc>
          <w:tcPr>
            <w:tcW w:w="1218" w:type="dxa"/>
            <w:vAlign w:val="center"/>
          </w:tcPr>
          <w:p w14:paraId="793726B5" w14:textId="77777777" w:rsidR="0089189D" w:rsidRPr="001D386E" w:rsidRDefault="0089189D" w:rsidP="007336B4">
            <w:pPr>
              <w:pStyle w:val="TAC"/>
              <w:rPr>
                <w:rFonts w:cs="Arial"/>
                <w:kern w:val="2"/>
                <w:vertAlign w:val="subscript"/>
              </w:rPr>
            </w:pPr>
            <w:proofErr w:type="spellStart"/>
            <w:r w:rsidRPr="001D386E">
              <w:rPr>
                <w:rFonts w:cs="Arial"/>
                <w:kern w:val="2"/>
              </w:rPr>
              <w:t>F</w:t>
            </w:r>
            <w:r w:rsidRPr="001D386E">
              <w:rPr>
                <w:rFonts w:cs="Arial"/>
                <w:kern w:val="2"/>
                <w:vertAlign w:val="subscript"/>
              </w:rPr>
              <w:t>Interferer</w:t>
            </w:r>
            <w:proofErr w:type="spellEnd"/>
          </w:p>
          <w:p w14:paraId="53D4E078" w14:textId="77777777" w:rsidR="0089189D" w:rsidRPr="001D386E" w:rsidRDefault="0089189D" w:rsidP="007336B4">
            <w:pPr>
              <w:pStyle w:val="TAC"/>
              <w:rPr>
                <w:rFonts w:cs="Arial"/>
                <w:kern w:val="2"/>
                <w:vertAlign w:val="subscript"/>
              </w:rPr>
            </w:pPr>
            <w:r w:rsidRPr="001D386E">
              <w:rPr>
                <w:rFonts w:cs="Arial"/>
                <w:kern w:val="2"/>
              </w:rPr>
              <w:t>(offset)</w:t>
            </w:r>
          </w:p>
        </w:tc>
        <w:tc>
          <w:tcPr>
            <w:tcW w:w="914" w:type="dxa"/>
            <w:vAlign w:val="center"/>
          </w:tcPr>
          <w:p w14:paraId="28B43908" w14:textId="77777777" w:rsidR="0089189D" w:rsidRPr="001D386E" w:rsidRDefault="0089189D" w:rsidP="007336B4">
            <w:pPr>
              <w:pStyle w:val="TAC"/>
              <w:rPr>
                <w:rFonts w:cs="Arial"/>
                <w:kern w:val="2"/>
              </w:rPr>
            </w:pPr>
            <w:r w:rsidRPr="001D386E">
              <w:rPr>
                <w:rFonts w:cs="Arial"/>
                <w:kern w:val="2"/>
              </w:rPr>
              <w:t>MHz</w:t>
            </w:r>
          </w:p>
        </w:tc>
        <w:tc>
          <w:tcPr>
            <w:tcW w:w="2893" w:type="dxa"/>
            <w:vAlign w:val="center"/>
          </w:tcPr>
          <w:p w14:paraId="24FCAECA" w14:textId="77777777" w:rsidR="0089189D" w:rsidRPr="001D386E" w:rsidRDefault="0089189D" w:rsidP="007336B4">
            <w:pPr>
              <w:pStyle w:val="TAC"/>
              <w:rPr>
                <w:rFonts w:cs="Arial"/>
                <w:kern w:val="2"/>
              </w:rPr>
            </w:pP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/2</w:t>
            </w:r>
            <w:r>
              <w:rPr>
                <w:rFonts w:cs="Arial"/>
              </w:rPr>
              <w:t xml:space="preserve">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p>
          <w:p w14:paraId="0CCA4EC8" w14:textId="77777777" w:rsidR="0089189D" w:rsidRPr="001D386E" w:rsidRDefault="0089189D" w:rsidP="007336B4">
            <w:pPr>
              <w:pStyle w:val="TAC"/>
              <w:rPr>
                <w:rFonts w:cs="Arial"/>
                <w:kern w:val="2"/>
              </w:rPr>
            </w:pPr>
            <w:r w:rsidRPr="001D386E">
              <w:rPr>
                <w:rFonts w:cs="Arial"/>
                <w:kern w:val="2"/>
              </w:rPr>
              <w:t>&amp;</w:t>
            </w:r>
          </w:p>
          <w:p w14:paraId="483D0880" w14:textId="77777777" w:rsidR="0089189D" w:rsidRPr="001D386E" w:rsidRDefault="0089189D" w:rsidP="007336B4">
            <w:pPr>
              <w:pStyle w:val="TAC"/>
              <w:rPr>
                <w:rFonts w:cs="Arial"/>
                <w:kern w:val="2"/>
                <w:vertAlign w:val="subscript"/>
              </w:rPr>
            </w:pP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w:t>
            </w:r>
            <w:proofErr w:type="gramStart"/>
            <w:r w:rsidRPr="00A1115A">
              <w:rPr>
                <w:rFonts w:cs="Arial"/>
              </w:rPr>
              <w:t xml:space="preserve">2 </w:t>
            </w:r>
            <w:r w:rsidRPr="001D386E">
              <w:rPr>
                <w:rFonts w:cs="Arial"/>
                <w:kern w:val="2"/>
              </w:rPr>
              <w:t xml:space="preserve"> +</w:t>
            </w:r>
            <w:proofErr w:type="gramEnd"/>
            <w:r w:rsidRPr="001D386E">
              <w:rPr>
                <w:rFonts w:cs="Arial"/>
                <w:kern w:val="2"/>
              </w:rPr>
              <w:t xml:space="preserve"> </w:t>
            </w:r>
            <w:proofErr w:type="spellStart"/>
            <w:r w:rsidRPr="001D386E">
              <w:rPr>
                <w:rFonts w:cs="Arial"/>
                <w:kern w:val="2"/>
              </w:rPr>
              <w:t>F</w:t>
            </w:r>
            <w:r w:rsidRPr="001D386E">
              <w:rPr>
                <w:rFonts w:cs="Arial"/>
                <w:kern w:val="2"/>
                <w:vertAlign w:val="subscript"/>
              </w:rPr>
              <w:t>Ioffset,case</w:t>
            </w:r>
            <w:proofErr w:type="spellEnd"/>
            <w:r w:rsidRPr="001D386E">
              <w:rPr>
                <w:rFonts w:cs="Arial"/>
                <w:kern w:val="2"/>
                <w:vertAlign w:val="subscript"/>
              </w:rPr>
              <w:t xml:space="preserve"> 1</w:t>
            </w:r>
          </w:p>
        </w:tc>
        <w:tc>
          <w:tcPr>
            <w:tcW w:w="2589" w:type="dxa"/>
            <w:vAlign w:val="center"/>
          </w:tcPr>
          <w:p w14:paraId="687BF907" w14:textId="77777777" w:rsidR="0089189D" w:rsidRPr="001D386E" w:rsidRDefault="0089189D" w:rsidP="007336B4">
            <w:pPr>
              <w:pStyle w:val="TAC"/>
              <w:rPr>
                <w:rFonts w:cs="Arial"/>
                <w:kern w:val="2"/>
              </w:rPr>
            </w:pPr>
            <w:r w:rsidRPr="001D386E">
              <w:rPr>
                <w:rFonts w:cs="Arial"/>
                <w:kern w:val="2"/>
              </w:rPr>
              <w:t>≤</w:t>
            </w: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p w14:paraId="770D7C46" w14:textId="77777777" w:rsidR="0089189D" w:rsidRPr="001D386E" w:rsidRDefault="0089189D" w:rsidP="007336B4">
            <w:pPr>
              <w:pStyle w:val="TAC"/>
              <w:rPr>
                <w:rFonts w:cs="Arial"/>
                <w:kern w:val="2"/>
              </w:rPr>
            </w:pPr>
            <w:r w:rsidRPr="001D386E">
              <w:rPr>
                <w:rFonts w:cs="Arial"/>
                <w:kern w:val="2"/>
              </w:rPr>
              <w:t>&amp;</w:t>
            </w:r>
          </w:p>
          <w:p w14:paraId="5B65777F" w14:textId="77777777" w:rsidR="0089189D" w:rsidRPr="001D386E" w:rsidRDefault="0089189D" w:rsidP="007336B4">
            <w:pPr>
              <w:pStyle w:val="TAC"/>
              <w:rPr>
                <w:rFonts w:cs="Arial"/>
                <w:kern w:val="2"/>
              </w:rPr>
            </w:pPr>
            <w:r w:rsidRPr="001D386E">
              <w:rPr>
                <w:rFonts w:cs="Arial"/>
                <w:kern w:val="2"/>
              </w:rPr>
              <w:t>≥</w:t>
            </w: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p>
        </w:tc>
      </w:tr>
      <w:tr w:rsidR="0089189D" w:rsidRPr="001D386E" w14:paraId="007653AE" w14:textId="77777777" w:rsidTr="007336B4">
        <w:trPr>
          <w:trHeight w:val="102"/>
        </w:trPr>
        <w:tc>
          <w:tcPr>
            <w:tcW w:w="1818" w:type="dxa"/>
            <w:vMerge/>
            <w:vAlign w:val="center"/>
          </w:tcPr>
          <w:p w14:paraId="2A7AFD67" w14:textId="77777777" w:rsidR="0089189D" w:rsidRPr="001D386E" w:rsidRDefault="0089189D" w:rsidP="007336B4">
            <w:pPr>
              <w:pStyle w:val="TAC"/>
              <w:rPr>
                <w:rFonts w:cs="Arial"/>
                <w:kern w:val="2"/>
                <w:lang w:eastAsia="zh-CN"/>
              </w:rPr>
            </w:pPr>
          </w:p>
        </w:tc>
        <w:tc>
          <w:tcPr>
            <w:tcW w:w="1218" w:type="dxa"/>
            <w:vAlign w:val="center"/>
          </w:tcPr>
          <w:p w14:paraId="4B581496" w14:textId="77777777" w:rsidR="0089189D" w:rsidRPr="001D386E" w:rsidRDefault="0089189D" w:rsidP="007336B4">
            <w:pPr>
              <w:pStyle w:val="TAC"/>
              <w:rPr>
                <w:rFonts w:cs="Arial"/>
                <w:kern w:val="2"/>
              </w:rPr>
            </w:pPr>
            <w:proofErr w:type="spellStart"/>
            <w:r w:rsidRPr="001D386E">
              <w:rPr>
                <w:rFonts w:cs="Arial"/>
                <w:kern w:val="2"/>
              </w:rPr>
              <w:t>F</w:t>
            </w:r>
            <w:r w:rsidRPr="001D386E">
              <w:rPr>
                <w:rFonts w:cs="Arial"/>
                <w:kern w:val="2"/>
                <w:vertAlign w:val="subscript"/>
              </w:rPr>
              <w:t>Interferer</w:t>
            </w:r>
            <w:proofErr w:type="spellEnd"/>
            <w:r w:rsidRPr="001D386E">
              <w:rPr>
                <w:rFonts w:cs="Arial"/>
                <w:kern w:val="2"/>
              </w:rPr>
              <w:t xml:space="preserve"> (Range)</w:t>
            </w:r>
          </w:p>
        </w:tc>
        <w:tc>
          <w:tcPr>
            <w:tcW w:w="914" w:type="dxa"/>
            <w:vAlign w:val="center"/>
          </w:tcPr>
          <w:p w14:paraId="0D1A92DD" w14:textId="77777777" w:rsidR="0089189D" w:rsidRPr="001D386E" w:rsidRDefault="0089189D" w:rsidP="007336B4">
            <w:pPr>
              <w:pStyle w:val="TAC"/>
              <w:rPr>
                <w:rFonts w:cs="Arial"/>
                <w:kern w:val="2"/>
              </w:rPr>
            </w:pPr>
            <w:r w:rsidRPr="001D386E">
              <w:rPr>
                <w:rFonts w:cs="Arial"/>
                <w:kern w:val="2"/>
              </w:rPr>
              <w:t>MHz</w:t>
            </w:r>
          </w:p>
        </w:tc>
        <w:tc>
          <w:tcPr>
            <w:tcW w:w="2893" w:type="dxa"/>
            <w:vAlign w:val="center"/>
          </w:tcPr>
          <w:p w14:paraId="4F80EFFE" w14:textId="77777777" w:rsidR="0089189D" w:rsidRPr="001D386E" w:rsidRDefault="0089189D" w:rsidP="007336B4">
            <w:pPr>
              <w:pStyle w:val="TAC"/>
              <w:rPr>
                <w:rFonts w:cs="Arial"/>
                <w:kern w:val="2"/>
              </w:rPr>
            </w:pPr>
            <w:r w:rsidRPr="001D386E">
              <w:rPr>
                <w:rFonts w:cs="Arial"/>
                <w:kern w:val="2"/>
              </w:rPr>
              <w:t>NOTE 2</w:t>
            </w:r>
          </w:p>
        </w:tc>
        <w:tc>
          <w:tcPr>
            <w:tcW w:w="2589" w:type="dxa"/>
            <w:vAlign w:val="center"/>
          </w:tcPr>
          <w:p w14:paraId="2083B699" w14:textId="77777777" w:rsidR="0089189D" w:rsidRPr="001D386E" w:rsidRDefault="0089189D" w:rsidP="007336B4">
            <w:pPr>
              <w:pStyle w:val="TAC"/>
              <w:rPr>
                <w:rFonts w:cs="Arial"/>
                <w:kern w:val="2"/>
                <w:lang w:eastAsia="zh-CN"/>
              </w:rPr>
            </w:pPr>
            <w:proofErr w:type="spellStart"/>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p w14:paraId="7800BE75" w14:textId="77777777" w:rsidR="0089189D" w:rsidRPr="001D386E" w:rsidRDefault="0089189D" w:rsidP="007336B4">
            <w:pPr>
              <w:pStyle w:val="TAC"/>
              <w:rPr>
                <w:rFonts w:cs="Arial"/>
                <w:kern w:val="2"/>
              </w:rPr>
            </w:pPr>
            <w:r w:rsidRPr="001D386E">
              <w:rPr>
                <w:rFonts w:cs="Arial"/>
                <w:kern w:val="2"/>
              </w:rPr>
              <w:t>to</w:t>
            </w:r>
          </w:p>
          <w:p w14:paraId="4F977528" w14:textId="77777777" w:rsidR="0089189D" w:rsidRPr="001D386E" w:rsidRDefault="0089189D" w:rsidP="007336B4">
            <w:pPr>
              <w:pStyle w:val="TAC"/>
              <w:rPr>
                <w:rFonts w:cs="Arial"/>
                <w:kern w:val="2"/>
                <w:lang w:eastAsia="zh-CN"/>
              </w:rPr>
            </w:pPr>
            <w:proofErr w:type="spellStart"/>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p>
        </w:tc>
      </w:tr>
      <w:tr w:rsidR="0089189D" w:rsidRPr="001D386E" w14:paraId="70CCD5E1" w14:textId="77777777" w:rsidTr="007336B4">
        <w:trPr>
          <w:trHeight w:val="889"/>
        </w:trPr>
        <w:tc>
          <w:tcPr>
            <w:tcW w:w="9433" w:type="dxa"/>
            <w:gridSpan w:val="5"/>
            <w:vAlign w:val="center"/>
          </w:tcPr>
          <w:p w14:paraId="5674ED03" w14:textId="77777777" w:rsidR="0089189D" w:rsidRPr="001D386E" w:rsidRDefault="0089189D" w:rsidP="007336B4">
            <w:pPr>
              <w:pStyle w:val="TAN"/>
            </w:pPr>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p>
          <w:p w14:paraId="5EB56BC6" w14:textId="77777777" w:rsidR="0089189D" w:rsidRPr="001D386E" w:rsidRDefault="0089189D" w:rsidP="007336B4">
            <w:pPr>
              <w:pStyle w:val="TAN"/>
            </w:pPr>
            <w:r w:rsidRPr="001D386E">
              <w:t>NOTE 2:</w:t>
            </w:r>
            <w:r w:rsidRPr="001D386E">
              <w:tab/>
              <w:t>For each carrier frequency the requirement is valid for two frequencies:</w:t>
            </w:r>
          </w:p>
          <w:p w14:paraId="70F46E82" w14:textId="77777777" w:rsidR="0089189D" w:rsidRPr="001D386E" w:rsidRDefault="0089189D" w:rsidP="007336B4">
            <w:pPr>
              <w:pStyle w:val="TAN"/>
            </w:pPr>
            <w:r w:rsidRPr="001D386E">
              <w:tab/>
            </w:r>
            <w:r w:rsidRPr="001D386E">
              <w:tab/>
            </w:r>
            <w:r w:rsidRPr="001D386E">
              <w:tab/>
              <w:t xml:space="preserve">a. the carrier frequency </w:t>
            </w:r>
            <w:r w:rsidRPr="001D386E">
              <w:rPr>
                <w:rFonts w:hint="eastAsia"/>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w:t>
            </w:r>
            <w:proofErr w:type="gramStart"/>
            <w:r w:rsidRPr="00A1115A">
              <w:rPr>
                <w:rFonts w:cs="Arial"/>
              </w:rPr>
              <w:t xml:space="preserve">2 </w:t>
            </w:r>
            <w:r w:rsidRPr="001D386E" w:rsidDel="00324221">
              <w:t xml:space="preserve"> </w:t>
            </w:r>
            <w:r w:rsidRPr="001D386E">
              <w:t>-</w:t>
            </w:r>
            <w:proofErr w:type="gramEnd"/>
            <w:r w:rsidRPr="001D386E">
              <w:t xml:space="preserve"> </w:t>
            </w:r>
            <w:proofErr w:type="spellStart"/>
            <w:r w:rsidRPr="001D386E">
              <w:t>FIoffset</w:t>
            </w:r>
            <w:proofErr w:type="spellEnd"/>
            <w:r w:rsidRPr="001D386E">
              <w:t>, case 1 and</w:t>
            </w:r>
          </w:p>
          <w:p w14:paraId="6C405A6C" w14:textId="77777777" w:rsidR="0089189D" w:rsidRPr="001D386E" w:rsidRDefault="0089189D" w:rsidP="007336B4">
            <w:pPr>
              <w:pStyle w:val="TAN"/>
            </w:pPr>
            <w:r w:rsidRPr="001D386E">
              <w:tab/>
            </w:r>
            <w:r w:rsidRPr="001D386E">
              <w:tab/>
            </w:r>
            <w:r w:rsidRPr="001D386E">
              <w:tab/>
              <w:t xml:space="preserve">b. the carrier frequency </w:t>
            </w:r>
            <w:r w:rsidRPr="001D386E">
              <w:rPr>
                <w:rFonts w:hint="eastAsia"/>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t xml:space="preserve">+ </w:t>
            </w:r>
            <w:proofErr w:type="spellStart"/>
            <w:r w:rsidRPr="001D386E">
              <w:t>FIoffset</w:t>
            </w:r>
            <w:proofErr w:type="spellEnd"/>
            <w:r w:rsidRPr="001D386E">
              <w:t>, case 1</w:t>
            </w:r>
          </w:p>
          <w:p w14:paraId="7BD9E255" w14:textId="77777777" w:rsidR="0089189D" w:rsidRPr="001D386E" w:rsidRDefault="0089189D" w:rsidP="007336B4">
            <w:pPr>
              <w:pStyle w:val="TAN"/>
            </w:pPr>
            <w:r w:rsidRPr="001D386E">
              <w:t>NOTE 3:</w:t>
            </w:r>
            <w:r w:rsidRPr="001D386E">
              <w:tab/>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t xml:space="preserve"> denotes </w:t>
            </w:r>
            <w:r w:rsidRPr="00A1115A">
              <w:t>the aggregated channel bandwidth of the wanted signal</w:t>
            </w:r>
          </w:p>
        </w:tc>
      </w:tr>
    </w:tbl>
    <w:p w14:paraId="7D361471" w14:textId="77777777" w:rsidR="0089189D" w:rsidRPr="00721689" w:rsidRDefault="0089189D" w:rsidP="0089189D">
      <w:pPr>
        <w:pBdr>
          <w:top w:val="nil"/>
          <w:left w:val="nil"/>
          <w:bottom w:val="nil"/>
          <w:right w:val="nil"/>
          <w:between w:val="nil"/>
        </w:pBdr>
        <w:ind w:firstLine="720"/>
        <w:rPr>
          <w:color w:val="000000"/>
        </w:rPr>
      </w:pPr>
    </w:p>
    <w:p w14:paraId="1EBB2F0F" w14:textId="77777777" w:rsidR="0089189D" w:rsidRDefault="0089189D" w:rsidP="0089189D">
      <w:pPr>
        <w:pStyle w:val="4"/>
        <w:rPr>
          <w:rFonts w:cs="Arial"/>
          <w:i/>
          <w:iCs/>
          <w:szCs w:val="24"/>
        </w:rPr>
      </w:pPr>
      <w:r>
        <w:rPr>
          <w:rFonts w:cs="Arial"/>
          <w:szCs w:val="24"/>
        </w:rPr>
        <w:t>7.3.4.2</w:t>
      </w:r>
      <w:r w:rsidRPr="00051DE4">
        <w:rPr>
          <w:rFonts w:cs="Arial"/>
          <w:szCs w:val="24"/>
        </w:rPr>
        <w:tab/>
      </w:r>
      <w:r>
        <w:rPr>
          <w:rFonts w:cs="Arial"/>
          <w:szCs w:val="24"/>
        </w:rPr>
        <w:t>Out-of-band blocking</w:t>
      </w:r>
    </w:p>
    <w:p w14:paraId="0E091D9B" w14:textId="77777777" w:rsidR="0089189D" w:rsidRDefault="0089189D" w:rsidP="0089189D">
      <w:pPr>
        <w:pBdr>
          <w:top w:val="nil"/>
          <w:left w:val="nil"/>
          <w:bottom w:val="nil"/>
          <w:right w:val="nil"/>
          <w:between w:val="nil"/>
        </w:pBdr>
        <w:jc w:val="both"/>
        <w:rPr>
          <w:color w:val="000000"/>
        </w:rPr>
      </w:pPr>
      <w:r w:rsidRPr="00F03857">
        <w:rPr>
          <w:color w:val="000000"/>
        </w:rPr>
        <w:t xml:space="preserve">For intra-band contiguous </w:t>
      </w:r>
      <w:r>
        <w:rPr>
          <w:color w:val="000000"/>
        </w:rPr>
        <w:t>SL CA</w:t>
      </w:r>
      <w:r w:rsidRPr="00F03857">
        <w:rPr>
          <w:color w:val="000000"/>
        </w:rPr>
        <w:t xml:space="preserve"> operation,</w:t>
      </w:r>
      <w:r w:rsidRPr="00F03857">
        <w:rPr>
          <w:rFonts w:hint="eastAsia"/>
          <w:color w:val="000000"/>
        </w:rPr>
        <w:t xml:space="preserve"> 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Pr>
          <w:color w:val="000000"/>
        </w:rPr>
        <w:t>7</w:t>
      </w:r>
      <w:r w:rsidRPr="00F03857">
        <w:rPr>
          <w:rFonts w:hint="eastAsia"/>
          <w:color w:val="000000"/>
        </w:rPr>
        <w:t>.2</w:t>
      </w:r>
      <w:r w:rsidRPr="00F03857">
        <w:rPr>
          <w:color w:val="000000"/>
        </w:rPr>
        <w:t xml:space="preserve"> with parameters specified in Tables </w:t>
      </w:r>
      <w:r>
        <w:rPr>
          <w:color w:val="000000"/>
        </w:rPr>
        <w:t>7.3.4.2-1</w:t>
      </w:r>
      <w:r w:rsidRPr="00F03857">
        <w:rPr>
          <w:rFonts w:eastAsia="Times New Roman" w:hint="eastAsia"/>
          <w:color w:val="000000"/>
        </w:rPr>
        <w:t xml:space="preserve"> and </w:t>
      </w:r>
      <w:r>
        <w:rPr>
          <w:rFonts w:eastAsia="Times New Roman"/>
          <w:color w:val="000000"/>
        </w:rPr>
        <w:t>7.3.4.2-2</w:t>
      </w:r>
      <w:r>
        <w:rPr>
          <w:color w:val="000000"/>
        </w:rPr>
        <w:t>.</w:t>
      </w:r>
    </w:p>
    <w:p w14:paraId="0EC17DE8" w14:textId="77777777" w:rsidR="0089189D" w:rsidRPr="001D386E" w:rsidRDefault="0089189D" w:rsidP="0089189D">
      <w:pPr>
        <w:rPr>
          <w:lang w:val="en-US"/>
        </w:rPr>
      </w:pPr>
      <w:r w:rsidRPr="001D386E">
        <w:t xml:space="preserve">For Table </w:t>
      </w:r>
      <w:r>
        <w:t>7.3.4.2-2</w:t>
      </w:r>
      <w:r w:rsidRPr="001D386E">
        <w:t xml:space="preserve"> in frequency range 1, 2 and 3, up to </w:t>
      </w:r>
      <w:r w:rsidRPr="001D386E">
        <w:rPr>
          <w:position w:val="-10"/>
        </w:rPr>
        <w:object w:dxaOrig="1800" w:dyaOrig="300" w14:anchorId="5B9B6731">
          <v:shape id="_x0000_i1031" type="#_x0000_t75" style="width:86.4pt;height:15pt" o:ole="">
            <v:imagedata r:id="rId44" o:title=""/>
          </v:shape>
          <o:OLEObject Type="Embed" ProgID="Equation.3" ShapeID="_x0000_i1031" DrawAspect="Content" ObjectID="_1754901467" r:id="rId45"/>
        </w:object>
      </w:r>
      <w:r w:rsidRPr="001D386E">
        <w:t xml:space="preserve">exceptions are allowed for spurious response frequencies in each assigned frequency channel when measured using a 1MHz step size. For these exceptions the requirements of subclause </w:t>
      </w:r>
      <w:r>
        <w:t>7.3.5</w:t>
      </w:r>
      <w:r w:rsidRPr="001D386E">
        <w:t xml:space="preserve"> spurious response are applicable.</w:t>
      </w:r>
    </w:p>
    <w:p w14:paraId="3007E268" w14:textId="77777777" w:rsidR="0089189D" w:rsidRPr="001D386E" w:rsidRDefault="0089189D" w:rsidP="0089189D">
      <w:pPr>
        <w:pStyle w:val="TH"/>
        <w:rPr>
          <w:lang w:eastAsia="zh-CN"/>
        </w:rPr>
      </w:pPr>
      <w:r w:rsidRPr="001D386E">
        <w:t xml:space="preserve">Table </w:t>
      </w:r>
      <w:r>
        <w:t>7.3.4.2-1</w:t>
      </w:r>
      <w:r w:rsidRPr="001D386E">
        <w:rPr>
          <w:rFonts w:eastAsia="Malgun Gothic" w:hint="eastAsia"/>
        </w:rPr>
        <w:t>:</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Pr>
          <w:rFonts w:eastAsia="宋体"/>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7"/>
        <w:gridCol w:w="666"/>
        <w:gridCol w:w="1313"/>
        <w:gridCol w:w="842"/>
        <w:gridCol w:w="841"/>
        <w:gridCol w:w="841"/>
        <w:gridCol w:w="841"/>
      </w:tblGrid>
      <w:tr w:rsidR="0089189D" w:rsidRPr="001D386E" w14:paraId="3D435D33" w14:textId="77777777" w:rsidTr="007336B4">
        <w:trPr>
          <w:jc w:val="center"/>
        </w:trPr>
        <w:tc>
          <w:tcPr>
            <w:tcW w:w="0" w:type="auto"/>
            <w:vMerge w:val="restart"/>
          </w:tcPr>
          <w:p w14:paraId="3985814E" w14:textId="77777777" w:rsidR="0089189D" w:rsidRPr="001D386E" w:rsidRDefault="0089189D" w:rsidP="007336B4">
            <w:pPr>
              <w:pStyle w:val="TAH"/>
              <w:rPr>
                <w:rFonts w:cs="Arial"/>
              </w:rPr>
            </w:pPr>
            <w:r w:rsidRPr="001D386E">
              <w:rPr>
                <w:rFonts w:cs="Arial"/>
              </w:rPr>
              <w:t>Rx Parameter</w:t>
            </w:r>
          </w:p>
        </w:tc>
        <w:tc>
          <w:tcPr>
            <w:tcW w:w="0" w:type="auto"/>
            <w:vMerge w:val="restart"/>
          </w:tcPr>
          <w:p w14:paraId="51BE58CA" w14:textId="77777777" w:rsidR="0089189D" w:rsidRPr="001D386E" w:rsidRDefault="0089189D" w:rsidP="007336B4">
            <w:pPr>
              <w:pStyle w:val="TAH"/>
              <w:rPr>
                <w:rFonts w:cs="Arial"/>
              </w:rPr>
            </w:pPr>
            <w:r w:rsidRPr="001D386E">
              <w:rPr>
                <w:rFonts w:cs="Arial"/>
              </w:rPr>
              <w:t xml:space="preserve">Units </w:t>
            </w:r>
          </w:p>
        </w:tc>
        <w:tc>
          <w:tcPr>
            <w:tcW w:w="0" w:type="auto"/>
            <w:gridSpan w:val="5"/>
          </w:tcPr>
          <w:p w14:paraId="0E6113DA" w14:textId="77777777" w:rsidR="0089189D" w:rsidRPr="001D386E" w:rsidRDefault="0089189D" w:rsidP="007336B4">
            <w:pPr>
              <w:pStyle w:val="TAH"/>
              <w:rPr>
                <w:rFonts w:cs="Arial"/>
              </w:rPr>
            </w:pPr>
            <w:r>
              <w:rPr>
                <w:rFonts w:cs="Arial"/>
              </w:rPr>
              <w:t>SL CA</w:t>
            </w:r>
            <w:r w:rsidRPr="001D386E">
              <w:rPr>
                <w:rFonts w:cs="Arial"/>
              </w:rPr>
              <w:t xml:space="preserve"> Bandwidth Class</w:t>
            </w:r>
          </w:p>
        </w:tc>
      </w:tr>
      <w:tr w:rsidR="0089189D" w:rsidRPr="001D386E" w14:paraId="2A530A6A" w14:textId="77777777" w:rsidTr="007336B4">
        <w:trPr>
          <w:jc w:val="center"/>
        </w:trPr>
        <w:tc>
          <w:tcPr>
            <w:tcW w:w="0" w:type="auto"/>
            <w:vMerge/>
          </w:tcPr>
          <w:p w14:paraId="5C5B408C" w14:textId="77777777" w:rsidR="0089189D" w:rsidRPr="001D386E" w:rsidRDefault="0089189D" w:rsidP="007336B4">
            <w:pPr>
              <w:pStyle w:val="TAH"/>
              <w:rPr>
                <w:rFonts w:cs="Arial"/>
              </w:rPr>
            </w:pPr>
          </w:p>
        </w:tc>
        <w:tc>
          <w:tcPr>
            <w:tcW w:w="0" w:type="auto"/>
            <w:vMerge/>
          </w:tcPr>
          <w:p w14:paraId="33C81E97" w14:textId="77777777" w:rsidR="0089189D" w:rsidRPr="001D386E" w:rsidRDefault="0089189D" w:rsidP="007336B4">
            <w:pPr>
              <w:pStyle w:val="TAH"/>
              <w:rPr>
                <w:rFonts w:cs="Arial"/>
              </w:rPr>
            </w:pPr>
          </w:p>
        </w:tc>
        <w:tc>
          <w:tcPr>
            <w:tcW w:w="0" w:type="auto"/>
          </w:tcPr>
          <w:p w14:paraId="1F4A57A1" w14:textId="77777777" w:rsidR="0089189D" w:rsidRPr="001D386E" w:rsidRDefault="0089189D" w:rsidP="007336B4">
            <w:pPr>
              <w:pStyle w:val="TAH"/>
              <w:rPr>
                <w:rFonts w:cs="Arial"/>
              </w:rPr>
            </w:pPr>
            <w:r w:rsidRPr="001D386E">
              <w:rPr>
                <w:rFonts w:cs="Arial"/>
              </w:rPr>
              <w:t>B</w:t>
            </w:r>
          </w:p>
        </w:tc>
        <w:tc>
          <w:tcPr>
            <w:tcW w:w="0" w:type="auto"/>
          </w:tcPr>
          <w:p w14:paraId="02108DFD" w14:textId="77777777" w:rsidR="0089189D" w:rsidRPr="001D386E" w:rsidRDefault="0089189D" w:rsidP="007336B4">
            <w:pPr>
              <w:pStyle w:val="TAH"/>
              <w:rPr>
                <w:rFonts w:cs="Arial"/>
              </w:rPr>
            </w:pPr>
          </w:p>
        </w:tc>
        <w:tc>
          <w:tcPr>
            <w:tcW w:w="0" w:type="auto"/>
          </w:tcPr>
          <w:p w14:paraId="5023D5DC" w14:textId="77777777" w:rsidR="0089189D" w:rsidRPr="001D386E" w:rsidRDefault="0089189D" w:rsidP="007336B4">
            <w:pPr>
              <w:pStyle w:val="TAH"/>
              <w:rPr>
                <w:rFonts w:cs="Arial"/>
              </w:rPr>
            </w:pPr>
          </w:p>
        </w:tc>
        <w:tc>
          <w:tcPr>
            <w:tcW w:w="0" w:type="auto"/>
          </w:tcPr>
          <w:p w14:paraId="09D0468C" w14:textId="77777777" w:rsidR="0089189D" w:rsidRPr="001D386E" w:rsidRDefault="0089189D" w:rsidP="007336B4">
            <w:pPr>
              <w:pStyle w:val="TAH"/>
              <w:rPr>
                <w:rFonts w:cs="Arial"/>
              </w:rPr>
            </w:pPr>
          </w:p>
        </w:tc>
        <w:tc>
          <w:tcPr>
            <w:tcW w:w="0" w:type="auto"/>
          </w:tcPr>
          <w:p w14:paraId="162F2960" w14:textId="77777777" w:rsidR="0089189D" w:rsidRPr="001D386E" w:rsidRDefault="0089189D" w:rsidP="007336B4">
            <w:pPr>
              <w:pStyle w:val="TAH"/>
              <w:rPr>
                <w:rFonts w:cs="Arial"/>
              </w:rPr>
            </w:pPr>
          </w:p>
        </w:tc>
      </w:tr>
      <w:tr w:rsidR="0089189D" w:rsidRPr="001D386E" w14:paraId="4DBDD258" w14:textId="77777777" w:rsidTr="007336B4">
        <w:trPr>
          <w:jc w:val="center"/>
        </w:trPr>
        <w:tc>
          <w:tcPr>
            <w:tcW w:w="0" w:type="auto"/>
            <w:vMerge w:val="restart"/>
            <w:vAlign w:val="center"/>
          </w:tcPr>
          <w:p w14:paraId="4EC3435F" w14:textId="77777777" w:rsidR="0089189D" w:rsidRPr="001D386E" w:rsidRDefault="0089189D" w:rsidP="007336B4">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33FC7C90" w14:textId="77777777" w:rsidR="0089189D" w:rsidRPr="001D386E" w:rsidRDefault="0089189D" w:rsidP="007336B4">
            <w:pPr>
              <w:pStyle w:val="TAC"/>
              <w:rPr>
                <w:rFonts w:cs="Arial"/>
                <w:b/>
                <w:kern w:val="2"/>
              </w:rPr>
            </w:pPr>
            <w:r w:rsidRPr="001D386E">
              <w:rPr>
                <w:rFonts w:cs="Arial"/>
                <w:kern w:val="2"/>
              </w:rPr>
              <w:t>dBm</w:t>
            </w:r>
          </w:p>
        </w:tc>
        <w:tc>
          <w:tcPr>
            <w:tcW w:w="0" w:type="auto"/>
            <w:gridSpan w:val="5"/>
            <w:vAlign w:val="center"/>
          </w:tcPr>
          <w:p w14:paraId="78436D1C" w14:textId="77777777" w:rsidR="0089189D" w:rsidRPr="001D386E" w:rsidRDefault="0089189D" w:rsidP="007336B4">
            <w:pPr>
              <w:pStyle w:val="TAC"/>
              <w:rPr>
                <w:rFonts w:cs="Arial"/>
                <w:b/>
                <w:kern w:val="2"/>
              </w:rPr>
            </w:pPr>
            <w:r w:rsidRPr="008A5BF7">
              <w:rPr>
                <w:rFonts w:eastAsia="Times New Roman" w:cs="Arial"/>
                <w:kern w:val="2"/>
              </w:rPr>
              <w:t>P</w:t>
            </w:r>
            <w:r w:rsidRPr="008A5BF7">
              <w:rPr>
                <w:rFonts w:eastAsia="Times New Roman" w:cs="Arial"/>
                <w:kern w:val="2"/>
                <w:vertAlign w:val="subscript"/>
              </w:rPr>
              <w:t>REFSENS_SL</w:t>
            </w:r>
            <w:r w:rsidRPr="001D386E">
              <w:rPr>
                <w:rFonts w:cs="Arial"/>
                <w:kern w:val="2"/>
              </w:rPr>
              <w:t xml:space="preserve"> + </w:t>
            </w:r>
            <w:r>
              <w:rPr>
                <w:rFonts w:cs="Arial"/>
                <w:kern w:val="2"/>
              </w:rPr>
              <w:t>SL CA</w:t>
            </w:r>
            <w:r w:rsidRPr="001D386E">
              <w:rPr>
                <w:rFonts w:cs="Arial"/>
                <w:kern w:val="2"/>
              </w:rPr>
              <w:t xml:space="preserve"> Bandwidth Class specific value below</w:t>
            </w:r>
          </w:p>
        </w:tc>
      </w:tr>
      <w:tr w:rsidR="0089189D" w:rsidRPr="001D386E" w14:paraId="126690E4" w14:textId="77777777" w:rsidTr="007336B4">
        <w:trPr>
          <w:jc w:val="center"/>
        </w:trPr>
        <w:tc>
          <w:tcPr>
            <w:tcW w:w="0" w:type="auto"/>
            <w:vMerge/>
            <w:vAlign w:val="center"/>
          </w:tcPr>
          <w:p w14:paraId="063B4786" w14:textId="77777777" w:rsidR="0089189D" w:rsidRPr="001D386E" w:rsidRDefault="0089189D" w:rsidP="007336B4">
            <w:pPr>
              <w:pStyle w:val="af4"/>
              <w:rPr>
                <w:rFonts w:ascii="Arial" w:hAnsi="Arial" w:cs="Arial"/>
                <w:i/>
                <w:kern w:val="2"/>
                <w:sz w:val="18"/>
                <w:szCs w:val="18"/>
                <w:lang w:eastAsia="zh-CN"/>
              </w:rPr>
            </w:pPr>
          </w:p>
        </w:tc>
        <w:tc>
          <w:tcPr>
            <w:tcW w:w="0" w:type="auto"/>
            <w:vMerge/>
            <w:vAlign w:val="center"/>
          </w:tcPr>
          <w:p w14:paraId="2B339315" w14:textId="77777777" w:rsidR="0089189D" w:rsidRPr="001D386E" w:rsidRDefault="0089189D" w:rsidP="007336B4">
            <w:pPr>
              <w:pStyle w:val="TAC"/>
              <w:rPr>
                <w:rFonts w:cs="Arial"/>
                <w:kern w:val="2"/>
              </w:rPr>
            </w:pPr>
          </w:p>
        </w:tc>
        <w:tc>
          <w:tcPr>
            <w:tcW w:w="0" w:type="auto"/>
            <w:vAlign w:val="center"/>
          </w:tcPr>
          <w:p w14:paraId="749E5754" w14:textId="77777777" w:rsidR="0089189D" w:rsidRPr="001D386E" w:rsidRDefault="0089189D" w:rsidP="007336B4">
            <w:pPr>
              <w:pStyle w:val="TAC"/>
              <w:rPr>
                <w:rFonts w:cs="Arial"/>
                <w:kern w:val="2"/>
              </w:rPr>
            </w:pPr>
            <w:r w:rsidRPr="001D386E">
              <w:rPr>
                <w:rFonts w:cs="Arial"/>
                <w:kern w:val="2"/>
              </w:rPr>
              <w:t>9</w:t>
            </w:r>
          </w:p>
        </w:tc>
        <w:tc>
          <w:tcPr>
            <w:tcW w:w="0" w:type="auto"/>
            <w:vAlign w:val="center"/>
          </w:tcPr>
          <w:p w14:paraId="79893563" w14:textId="77777777" w:rsidR="0089189D" w:rsidRPr="001D386E" w:rsidRDefault="0089189D" w:rsidP="007336B4">
            <w:pPr>
              <w:pStyle w:val="TAC"/>
              <w:rPr>
                <w:rFonts w:cs="Arial"/>
                <w:kern w:val="2"/>
              </w:rPr>
            </w:pPr>
          </w:p>
        </w:tc>
        <w:tc>
          <w:tcPr>
            <w:tcW w:w="0" w:type="auto"/>
            <w:vAlign w:val="center"/>
          </w:tcPr>
          <w:p w14:paraId="1FD20B2E" w14:textId="77777777" w:rsidR="0089189D" w:rsidRPr="001D386E" w:rsidRDefault="0089189D" w:rsidP="007336B4">
            <w:pPr>
              <w:pStyle w:val="TAC"/>
              <w:rPr>
                <w:rFonts w:cs="Arial"/>
                <w:kern w:val="2"/>
              </w:rPr>
            </w:pPr>
          </w:p>
        </w:tc>
        <w:tc>
          <w:tcPr>
            <w:tcW w:w="0" w:type="auto"/>
            <w:vAlign w:val="center"/>
          </w:tcPr>
          <w:p w14:paraId="5803B30F" w14:textId="77777777" w:rsidR="0089189D" w:rsidRPr="001D386E" w:rsidRDefault="0089189D" w:rsidP="007336B4">
            <w:pPr>
              <w:pStyle w:val="TAC"/>
              <w:rPr>
                <w:rFonts w:cs="Arial"/>
                <w:kern w:val="2"/>
              </w:rPr>
            </w:pPr>
          </w:p>
        </w:tc>
        <w:tc>
          <w:tcPr>
            <w:tcW w:w="0" w:type="auto"/>
            <w:vAlign w:val="center"/>
          </w:tcPr>
          <w:p w14:paraId="20F92E01" w14:textId="77777777" w:rsidR="0089189D" w:rsidRPr="001D386E" w:rsidRDefault="0089189D" w:rsidP="007336B4">
            <w:pPr>
              <w:pStyle w:val="TAC"/>
              <w:rPr>
                <w:rFonts w:cs="Arial"/>
                <w:kern w:val="2"/>
              </w:rPr>
            </w:pPr>
          </w:p>
        </w:tc>
      </w:tr>
    </w:tbl>
    <w:p w14:paraId="03D13AF9" w14:textId="77777777" w:rsidR="0089189D" w:rsidRPr="001D386E" w:rsidRDefault="0089189D" w:rsidP="0089189D"/>
    <w:p w14:paraId="0CD00228" w14:textId="77777777" w:rsidR="0089189D" w:rsidRPr="001D386E" w:rsidRDefault="0089189D" w:rsidP="0089189D">
      <w:pPr>
        <w:pStyle w:val="TH"/>
        <w:rPr>
          <w:lang w:eastAsia="zh-CN"/>
        </w:rPr>
      </w:pPr>
      <w:r w:rsidRPr="001D386E">
        <w:t xml:space="preserve">Table </w:t>
      </w:r>
      <w:r>
        <w:t>7.3.4.2-2</w:t>
      </w:r>
      <w:r w:rsidRPr="001D386E">
        <w:rPr>
          <w:rFonts w:eastAsia="Malgun Gothic" w:hint="eastAsia"/>
        </w:rPr>
        <w:t>:</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Pr>
          <w:rFonts w:eastAsia="Osaka"/>
        </w:rPr>
        <w:t>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89189D" w:rsidRPr="001D386E" w14:paraId="69BC33CE" w14:textId="77777777" w:rsidTr="007336B4">
        <w:trPr>
          <w:trHeight w:val="130"/>
          <w:jc w:val="center"/>
        </w:trPr>
        <w:tc>
          <w:tcPr>
            <w:tcW w:w="1267" w:type="dxa"/>
            <w:vMerge w:val="restart"/>
            <w:shd w:val="clear" w:color="auto" w:fill="auto"/>
          </w:tcPr>
          <w:p w14:paraId="22EF65A4" w14:textId="77777777" w:rsidR="0089189D" w:rsidRDefault="0089189D" w:rsidP="007336B4">
            <w:pPr>
              <w:pStyle w:val="TAH"/>
              <w:rPr>
                <w:rFonts w:cs="Arial"/>
                <w:lang w:eastAsia="zh-CN"/>
              </w:rPr>
            </w:pPr>
            <w:r>
              <w:rPr>
                <w:rFonts w:cs="Arial"/>
                <w:lang w:eastAsia="zh-CN"/>
              </w:rPr>
              <w:t xml:space="preserve">NR SL </w:t>
            </w:r>
          </w:p>
          <w:p w14:paraId="551B0564" w14:textId="77777777" w:rsidR="0089189D" w:rsidRPr="001D386E" w:rsidRDefault="0089189D" w:rsidP="007336B4">
            <w:pPr>
              <w:pStyle w:val="TAH"/>
              <w:rPr>
                <w:rFonts w:cs="Arial"/>
              </w:rPr>
            </w:pPr>
            <w:r>
              <w:rPr>
                <w:rFonts w:cs="Arial"/>
                <w:lang w:eastAsia="zh-CN"/>
              </w:rPr>
              <w:t>CA band</w:t>
            </w:r>
          </w:p>
        </w:tc>
        <w:tc>
          <w:tcPr>
            <w:tcW w:w="1272" w:type="dxa"/>
            <w:vMerge w:val="restart"/>
          </w:tcPr>
          <w:p w14:paraId="08AAABBE" w14:textId="77777777" w:rsidR="0089189D" w:rsidRPr="001D386E" w:rsidRDefault="0089189D" w:rsidP="007336B4">
            <w:pPr>
              <w:pStyle w:val="TAH"/>
              <w:jc w:val="left"/>
              <w:rPr>
                <w:rFonts w:cs="Arial"/>
              </w:rPr>
            </w:pPr>
            <w:r w:rsidRPr="001D386E">
              <w:rPr>
                <w:rFonts w:cs="Arial"/>
              </w:rPr>
              <w:t>Parameter</w:t>
            </w:r>
          </w:p>
        </w:tc>
        <w:tc>
          <w:tcPr>
            <w:tcW w:w="706" w:type="dxa"/>
            <w:vMerge w:val="restart"/>
          </w:tcPr>
          <w:p w14:paraId="168B4668" w14:textId="77777777" w:rsidR="0089189D" w:rsidRPr="001D386E" w:rsidRDefault="0089189D" w:rsidP="007336B4">
            <w:pPr>
              <w:pStyle w:val="TAH"/>
              <w:jc w:val="left"/>
              <w:rPr>
                <w:rFonts w:cs="Arial"/>
              </w:rPr>
            </w:pPr>
            <w:r w:rsidRPr="001D386E">
              <w:rPr>
                <w:rFonts w:cs="Arial"/>
              </w:rPr>
              <w:t xml:space="preserve">Units </w:t>
            </w:r>
          </w:p>
        </w:tc>
        <w:tc>
          <w:tcPr>
            <w:tcW w:w="6220" w:type="dxa"/>
            <w:gridSpan w:val="3"/>
          </w:tcPr>
          <w:p w14:paraId="7818C7F7" w14:textId="77777777" w:rsidR="0089189D" w:rsidRPr="001D386E" w:rsidRDefault="0089189D" w:rsidP="007336B4">
            <w:pPr>
              <w:pStyle w:val="TAH"/>
              <w:rPr>
                <w:rFonts w:cs="Arial"/>
              </w:rPr>
            </w:pPr>
            <w:r w:rsidRPr="001D386E">
              <w:rPr>
                <w:rFonts w:cs="Arial"/>
              </w:rPr>
              <w:t xml:space="preserve">Frequency </w:t>
            </w:r>
          </w:p>
        </w:tc>
      </w:tr>
      <w:tr w:rsidR="0089189D" w:rsidRPr="001D386E" w14:paraId="57612038" w14:textId="77777777" w:rsidTr="007336B4">
        <w:trPr>
          <w:trHeight w:val="90"/>
          <w:jc w:val="center"/>
        </w:trPr>
        <w:tc>
          <w:tcPr>
            <w:tcW w:w="1267" w:type="dxa"/>
            <w:vMerge/>
            <w:shd w:val="clear" w:color="auto" w:fill="auto"/>
          </w:tcPr>
          <w:p w14:paraId="741C6762" w14:textId="77777777" w:rsidR="0089189D" w:rsidRPr="001D386E" w:rsidRDefault="0089189D" w:rsidP="007336B4">
            <w:pPr>
              <w:pStyle w:val="TAH"/>
              <w:rPr>
                <w:rFonts w:cs="Arial"/>
              </w:rPr>
            </w:pPr>
          </w:p>
        </w:tc>
        <w:tc>
          <w:tcPr>
            <w:tcW w:w="1272" w:type="dxa"/>
            <w:vMerge/>
          </w:tcPr>
          <w:p w14:paraId="00B71CFB" w14:textId="77777777" w:rsidR="0089189D" w:rsidRPr="001D386E" w:rsidRDefault="0089189D" w:rsidP="007336B4">
            <w:pPr>
              <w:pStyle w:val="TAH"/>
              <w:jc w:val="left"/>
              <w:rPr>
                <w:rFonts w:cs="Arial"/>
              </w:rPr>
            </w:pPr>
          </w:p>
        </w:tc>
        <w:tc>
          <w:tcPr>
            <w:tcW w:w="706" w:type="dxa"/>
            <w:vMerge/>
          </w:tcPr>
          <w:p w14:paraId="0BDF7EC3" w14:textId="77777777" w:rsidR="0089189D" w:rsidRPr="001D386E" w:rsidRDefault="0089189D" w:rsidP="007336B4">
            <w:pPr>
              <w:pStyle w:val="TAH"/>
              <w:jc w:val="left"/>
              <w:rPr>
                <w:rFonts w:cs="Arial"/>
              </w:rPr>
            </w:pPr>
          </w:p>
        </w:tc>
        <w:tc>
          <w:tcPr>
            <w:tcW w:w="1977" w:type="dxa"/>
          </w:tcPr>
          <w:p w14:paraId="180EAD73" w14:textId="77777777" w:rsidR="0089189D" w:rsidRPr="001D386E" w:rsidRDefault="0089189D" w:rsidP="007336B4">
            <w:pPr>
              <w:pStyle w:val="TAH"/>
              <w:rPr>
                <w:rFonts w:cs="Arial"/>
              </w:rPr>
            </w:pPr>
            <w:r w:rsidRPr="001D386E">
              <w:rPr>
                <w:rFonts w:cs="Arial"/>
              </w:rPr>
              <w:t>Range 1</w:t>
            </w:r>
          </w:p>
        </w:tc>
        <w:tc>
          <w:tcPr>
            <w:tcW w:w="2119" w:type="dxa"/>
          </w:tcPr>
          <w:p w14:paraId="0620D302" w14:textId="77777777" w:rsidR="0089189D" w:rsidRPr="001D386E" w:rsidRDefault="0089189D" w:rsidP="007336B4">
            <w:pPr>
              <w:pStyle w:val="TAH"/>
              <w:rPr>
                <w:rFonts w:cs="Arial"/>
              </w:rPr>
            </w:pPr>
            <w:r w:rsidRPr="001D386E">
              <w:rPr>
                <w:rFonts w:cs="Arial"/>
              </w:rPr>
              <w:t>Range 2</w:t>
            </w:r>
          </w:p>
        </w:tc>
        <w:tc>
          <w:tcPr>
            <w:tcW w:w="2123" w:type="dxa"/>
          </w:tcPr>
          <w:p w14:paraId="344BB4BA" w14:textId="77777777" w:rsidR="0089189D" w:rsidRPr="001D386E" w:rsidRDefault="0089189D" w:rsidP="007336B4">
            <w:pPr>
              <w:pStyle w:val="TAH"/>
              <w:rPr>
                <w:rFonts w:cs="Arial"/>
              </w:rPr>
            </w:pPr>
            <w:r w:rsidRPr="001D386E">
              <w:rPr>
                <w:rFonts w:cs="Arial"/>
              </w:rPr>
              <w:t>Range 3</w:t>
            </w:r>
          </w:p>
        </w:tc>
      </w:tr>
      <w:tr w:rsidR="0089189D" w:rsidRPr="001D386E" w14:paraId="1D13B12F" w14:textId="77777777" w:rsidTr="007336B4">
        <w:trPr>
          <w:trHeight w:val="90"/>
          <w:jc w:val="center"/>
        </w:trPr>
        <w:tc>
          <w:tcPr>
            <w:tcW w:w="1267" w:type="dxa"/>
            <w:vMerge/>
            <w:shd w:val="clear" w:color="auto" w:fill="auto"/>
          </w:tcPr>
          <w:p w14:paraId="441DE1F7" w14:textId="77777777" w:rsidR="0089189D" w:rsidRPr="001D386E" w:rsidRDefault="0089189D" w:rsidP="007336B4">
            <w:pPr>
              <w:pStyle w:val="TableText"/>
              <w:spacing w:after="0"/>
              <w:rPr>
                <w:rFonts w:ascii="Arial" w:hAnsi="Arial" w:cs="Arial"/>
                <w:b/>
                <w:sz w:val="18"/>
                <w:szCs w:val="18"/>
              </w:rPr>
            </w:pPr>
          </w:p>
        </w:tc>
        <w:tc>
          <w:tcPr>
            <w:tcW w:w="1272" w:type="dxa"/>
            <w:vAlign w:val="center"/>
          </w:tcPr>
          <w:p w14:paraId="4972AC2D" w14:textId="77777777" w:rsidR="0089189D" w:rsidRPr="001D386E" w:rsidRDefault="0089189D" w:rsidP="007336B4">
            <w:pPr>
              <w:pStyle w:val="TAL"/>
              <w:rPr>
                <w:rFonts w:cs="Arial"/>
                <w:b/>
              </w:rPr>
            </w:pPr>
            <w:proofErr w:type="spellStart"/>
            <w:r w:rsidRPr="001D386E">
              <w:rPr>
                <w:rFonts w:cs="Arial"/>
              </w:rPr>
              <w:t>P</w:t>
            </w:r>
            <w:r w:rsidRPr="001D386E">
              <w:rPr>
                <w:rFonts w:cs="Arial"/>
                <w:vertAlign w:val="subscript"/>
              </w:rPr>
              <w:t>Interferer</w:t>
            </w:r>
            <w:proofErr w:type="spellEnd"/>
          </w:p>
        </w:tc>
        <w:tc>
          <w:tcPr>
            <w:tcW w:w="706" w:type="dxa"/>
            <w:vAlign w:val="center"/>
          </w:tcPr>
          <w:p w14:paraId="4F442652" w14:textId="77777777" w:rsidR="0089189D" w:rsidRPr="001D386E" w:rsidRDefault="0089189D" w:rsidP="007336B4">
            <w:pPr>
              <w:pStyle w:val="TAC"/>
              <w:jc w:val="left"/>
              <w:rPr>
                <w:rFonts w:cs="Arial"/>
                <w:b/>
              </w:rPr>
            </w:pPr>
            <w:r w:rsidRPr="001D386E">
              <w:rPr>
                <w:rFonts w:cs="Arial"/>
              </w:rPr>
              <w:t>dBm</w:t>
            </w:r>
          </w:p>
        </w:tc>
        <w:tc>
          <w:tcPr>
            <w:tcW w:w="1977" w:type="dxa"/>
          </w:tcPr>
          <w:p w14:paraId="047EE7D1" w14:textId="77777777" w:rsidR="0089189D" w:rsidRPr="001D386E" w:rsidRDefault="0089189D" w:rsidP="007336B4">
            <w:pPr>
              <w:pStyle w:val="TAC"/>
              <w:rPr>
                <w:rFonts w:cs="Arial"/>
                <w:b/>
              </w:rPr>
            </w:pPr>
            <w:r w:rsidRPr="001D386E">
              <w:rPr>
                <w:rFonts w:cs="Arial"/>
              </w:rPr>
              <w:t>-44</w:t>
            </w:r>
          </w:p>
        </w:tc>
        <w:tc>
          <w:tcPr>
            <w:tcW w:w="2119" w:type="dxa"/>
          </w:tcPr>
          <w:p w14:paraId="138FF01B" w14:textId="77777777" w:rsidR="0089189D" w:rsidRPr="001D386E" w:rsidRDefault="0089189D" w:rsidP="007336B4">
            <w:pPr>
              <w:pStyle w:val="TAC"/>
              <w:rPr>
                <w:rFonts w:cs="Arial"/>
                <w:b/>
              </w:rPr>
            </w:pPr>
            <w:r w:rsidRPr="001D386E">
              <w:rPr>
                <w:rFonts w:cs="Arial"/>
              </w:rPr>
              <w:t>-30</w:t>
            </w:r>
          </w:p>
        </w:tc>
        <w:tc>
          <w:tcPr>
            <w:tcW w:w="2123" w:type="dxa"/>
          </w:tcPr>
          <w:p w14:paraId="13FAF19C" w14:textId="77777777" w:rsidR="0089189D" w:rsidRPr="001D386E" w:rsidRDefault="0089189D" w:rsidP="007336B4">
            <w:pPr>
              <w:pStyle w:val="TAC"/>
              <w:rPr>
                <w:rFonts w:cs="Arial"/>
              </w:rPr>
            </w:pPr>
            <w:r w:rsidRPr="001D386E">
              <w:rPr>
                <w:rFonts w:cs="Arial"/>
              </w:rPr>
              <w:t>-15</w:t>
            </w:r>
          </w:p>
        </w:tc>
      </w:tr>
      <w:tr w:rsidR="0089189D" w:rsidRPr="001D386E" w14:paraId="1ABA06CF" w14:textId="77777777" w:rsidTr="007336B4">
        <w:trPr>
          <w:trHeight w:val="855"/>
          <w:jc w:val="center"/>
        </w:trPr>
        <w:tc>
          <w:tcPr>
            <w:tcW w:w="1267" w:type="dxa"/>
            <w:vAlign w:val="center"/>
          </w:tcPr>
          <w:p w14:paraId="178124CE" w14:textId="77777777" w:rsidR="0089189D" w:rsidRPr="001D386E" w:rsidRDefault="0089189D" w:rsidP="007336B4">
            <w:pPr>
              <w:pStyle w:val="TAL"/>
              <w:jc w:val="center"/>
              <w:rPr>
                <w:rFonts w:cs="Arial"/>
                <w:lang w:eastAsia="zh-CN"/>
              </w:rPr>
            </w:pPr>
            <w:r w:rsidRPr="001D386E">
              <w:rPr>
                <w:rFonts w:cs="Arial" w:hint="eastAsia"/>
                <w:lang w:eastAsia="zh-CN"/>
              </w:rPr>
              <w:t>V2X_47B</w:t>
            </w:r>
          </w:p>
        </w:tc>
        <w:tc>
          <w:tcPr>
            <w:tcW w:w="1272" w:type="dxa"/>
            <w:vAlign w:val="center"/>
          </w:tcPr>
          <w:p w14:paraId="506DA650" w14:textId="77777777" w:rsidR="0089189D" w:rsidRPr="001D386E" w:rsidRDefault="0089189D" w:rsidP="007336B4">
            <w:pPr>
              <w:pStyle w:val="TAL"/>
              <w:rPr>
                <w:rFonts w:cs="Arial"/>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p w14:paraId="19921CBD" w14:textId="77777777" w:rsidR="0089189D" w:rsidRPr="001D386E" w:rsidRDefault="0089189D" w:rsidP="007336B4">
            <w:pPr>
              <w:pStyle w:val="TAL"/>
              <w:rPr>
                <w:rFonts w:cs="Arial"/>
                <w:vertAlign w:val="subscript"/>
              </w:rPr>
            </w:pPr>
          </w:p>
        </w:tc>
        <w:tc>
          <w:tcPr>
            <w:tcW w:w="706" w:type="dxa"/>
            <w:vAlign w:val="center"/>
          </w:tcPr>
          <w:p w14:paraId="156531B0" w14:textId="77777777" w:rsidR="0089189D" w:rsidRPr="001D386E" w:rsidRDefault="0089189D" w:rsidP="007336B4">
            <w:pPr>
              <w:pStyle w:val="TAC"/>
              <w:jc w:val="left"/>
              <w:rPr>
                <w:rFonts w:cs="Arial"/>
              </w:rPr>
            </w:pPr>
            <w:r w:rsidRPr="001D386E">
              <w:rPr>
                <w:rFonts w:cs="Arial"/>
              </w:rPr>
              <w:t>MHz</w:t>
            </w:r>
          </w:p>
          <w:p w14:paraId="662FFB29" w14:textId="77777777" w:rsidR="0089189D" w:rsidRPr="001D386E" w:rsidRDefault="0089189D" w:rsidP="007336B4">
            <w:pPr>
              <w:pStyle w:val="TAC"/>
              <w:jc w:val="left"/>
              <w:rPr>
                <w:rFonts w:cs="Arial"/>
              </w:rPr>
            </w:pPr>
          </w:p>
        </w:tc>
        <w:tc>
          <w:tcPr>
            <w:tcW w:w="1977" w:type="dxa"/>
            <w:vAlign w:val="center"/>
          </w:tcPr>
          <w:p w14:paraId="59C34602" w14:textId="77777777" w:rsidR="0089189D" w:rsidRPr="00A1115A" w:rsidRDefault="0089189D" w:rsidP="007336B4">
            <w:pPr>
              <w:pStyle w:val="TAC"/>
              <w:rPr>
                <w:rFonts w:cs="Arial"/>
              </w:rPr>
            </w:pPr>
            <w:r>
              <w:rPr>
                <w:rFonts w:cs="Arial"/>
              </w:rPr>
              <w:t>-</w:t>
            </w: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w:t>
            </w:r>
            <w:r>
              <w:rPr>
                <w:rFonts w:cs="Arial"/>
              </w:rPr>
              <w:t>30</w:t>
            </w:r>
          </w:p>
          <w:p w14:paraId="3361AD11" w14:textId="77777777" w:rsidR="0089189D" w:rsidRPr="00A1115A" w:rsidRDefault="0089189D" w:rsidP="007336B4">
            <w:pPr>
              <w:pStyle w:val="TAC"/>
              <w:rPr>
                <w:rFonts w:cs="Arial"/>
              </w:rPr>
            </w:pPr>
            <w:r w:rsidRPr="00A1115A">
              <w:rPr>
                <w:rFonts w:cs="Arial"/>
              </w:rPr>
              <w:t>or</w:t>
            </w:r>
          </w:p>
          <w:p w14:paraId="4539460F" w14:textId="77777777" w:rsidR="0089189D" w:rsidRPr="001D386E" w:rsidRDefault="0089189D" w:rsidP="007336B4">
            <w:pPr>
              <w:pStyle w:val="TAL"/>
              <w:jc w:val="center"/>
              <w:rPr>
                <w:rFonts w:cs="Arial"/>
                <w:kern w:val="2"/>
              </w:rPr>
            </w:pPr>
            <w:r>
              <w:rPr>
                <w:rFonts w:cs="Arial"/>
              </w:rPr>
              <w:t>30</w:t>
            </w:r>
            <w:r w:rsidRPr="00A1115A">
              <w:rPr>
                <w:rFonts w:cs="Arial"/>
              </w:rPr>
              <w:t xml:space="preserve">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2119" w:type="dxa"/>
          </w:tcPr>
          <w:p w14:paraId="414181F8" w14:textId="77777777" w:rsidR="0089189D" w:rsidRPr="00A1115A" w:rsidRDefault="0089189D" w:rsidP="007336B4">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0923DCBE" w14:textId="77777777" w:rsidR="0089189D" w:rsidRPr="00A1115A" w:rsidRDefault="0089189D" w:rsidP="007336B4">
            <w:pPr>
              <w:pStyle w:val="TAC"/>
              <w:rPr>
                <w:rFonts w:cs="Arial"/>
              </w:rPr>
            </w:pPr>
            <w:r w:rsidRPr="00A1115A">
              <w:rPr>
                <w:rFonts w:cs="Arial"/>
              </w:rPr>
              <w:t>or</w:t>
            </w:r>
          </w:p>
          <w:p w14:paraId="3FD809BD" w14:textId="77777777" w:rsidR="0089189D" w:rsidRPr="001D386E" w:rsidRDefault="0089189D" w:rsidP="007336B4">
            <w:pPr>
              <w:pStyle w:val="TAL"/>
              <w:jc w:val="center"/>
              <w:rPr>
                <w:rFonts w:cs="Arial"/>
                <w:kern w:val="2"/>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2123" w:type="dxa"/>
          </w:tcPr>
          <w:p w14:paraId="5DFA71A6" w14:textId="77777777" w:rsidR="0089189D" w:rsidRPr="00A1115A" w:rsidRDefault="0089189D" w:rsidP="007336B4">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6BE6CCE9" w14:textId="77777777" w:rsidR="0089189D" w:rsidRPr="00A1115A" w:rsidRDefault="0089189D" w:rsidP="007336B4">
            <w:pPr>
              <w:pStyle w:val="TAC"/>
              <w:rPr>
                <w:rFonts w:cs="Arial"/>
              </w:rPr>
            </w:pPr>
            <w:r w:rsidRPr="00A1115A">
              <w:rPr>
                <w:rFonts w:cs="Arial"/>
              </w:rPr>
              <w:t>or</w:t>
            </w:r>
          </w:p>
          <w:p w14:paraId="104FFE29" w14:textId="77777777" w:rsidR="0089189D" w:rsidRPr="00A1115A" w:rsidRDefault="0089189D" w:rsidP="007336B4">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67D61394" w14:textId="77777777" w:rsidR="0089189D" w:rsidRPr="001D386E" w:rsidRDefault="0089189D" w:rsidP="007336B4">
            <w:pPr>
              <w:pStyle w:val="TAL"/>
              <w:jc w:val="center"/>
              <w:rPr>
                <w:rFonts w:cs="Arial"/>
                <w:kern w:val="2"/>
              </w:rPr>
            </w:pPr>
            <w:r w:rsidRPr="00A1115A">
              <w:rPr>
                <w:rFonts w:cs="Arial"/>
              </w:rPr>
              <w:t>≤ 12750</w:t>
            </w:r>
          </w:p>
        </w:tc>
      </w:tr>
      <w:tr w:rsidR="0089189D" w:rsidRPr="001D386E" w14:paraId="35422E1F" w14:textId="77777777" w:rsidTr="007336B4">
        <w:trPr>
          <w:trHeight w:val="518"/>
          <w:jc w:val="center"/>
        </w:trPr>
        <w:tc>
          <w:tcPr>
            <w:tcW w:w="9467" w:type="dxa"/>
            <w:gridSpan w:val="6"/>
            <w:vAlign w:val="center"/>
          </w:tcPr>
          <w:p w14:paraId="6DA3F835" w14:textId="77777777" w:rsidR="0089189D" w:rsidRPr="001D386E" w:rsidRDefault="0089189D" w:rsidP="007336B4">
            <w:pPr>
              <w:pStyle w:val="TAN"/>
              <w:rPr>
                <w:rFonts w:eastAsia="MS Mincho" w:cs="Arial"/>
              </w:rPr>
            </w:pPr>
            <w:r w:rsidRPr="001D386E">
              <w:rPr>
                <w:rFonts w:eastAsia="MS Mincho" w:cs="Arial"/>
              </w:rPr>
              <w:t>NOTE 1:</w:t>
            </w:r>
            <w:r w:rsidRPr="001D386E">
              <w:rPr>
                <w:rFonts w:eastAsia="MS Mincho" w:cs="Arial"/>
              </w:rPr>
              <w:tab/>
              <w:t>The power level of the interferer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w:t>
            </w:r>
            <w:r>
              <w:rPr>
                <w:rFonts w:eastAsia="MS Mincho" w:cs="Arial"/>
              </w:rPr>
              <w:t>60</w:t>
            </w:r>
            <w:r w:rsidRPr="001D386E">
              <w:rPr>
                <w:rFonts w:eastAsia="MS Mincho" w:cs="Arial"/>
              </w:rPr>
              <w:t xml:space="preserve">00 </w:t>
            </w:r>
            <w:proofErr w:type="spellStart"/>
            <w:r w:rsidRPr="001D386E">
              <w:rPr>
                <w:rFonts w:eastAsia="MS Mincho" w:cs="Arial"/>
              </w:rPr>
              <w:t>MHz.</w:t>
            </w:r>
            <w:proofErr w:type="spellEnd"/>
          </w:p>
          <w:p w14:paraId="4675EE42" w14:textId="77777777" w:rsidR="0089189D" w:rsidRPr="001D386E" w:rsidRDefault="0089189D" w:rsidP="007336B4">
            <w:pPr>
              <w:pStyle w:val="TAN"/>
              <w:rPr>
                <w:rFonts w:cs="Arial"/>
                <w:kern w:val="2"/>
              </w:rPr>
            </w:pPr>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46F0346D" w14:textId="77777777" w:rsidR="0089189D" w:rsidRPr="00721689" w:rsidRDefault="0089189D" w:rsidP="0089189D"/>
    <w:p w14:paraId="4C70D9D4" w14:textId="77777777" w:rsidR="0089189D" w:rsidRPr="0089189D" w:rsidRDefault="0089189D" w:rsidP="0089189D"/>
    <w:p w14:paraId="5B284893" w14:textId="494B2D7B" w:rsidR="00CA082B" w:rsidRDefault="00CA082B" w:rsidP="00CA082B">
      <w:pPr>
        <w:pStyle w:val="3"/>
      </w:pPr>
      <w:r w:rsidRPr="00C77D86">
        <w:lastRenderedPageBreak/>
        <w:t>7.</w:t>
      </w:r>
      <w:r>
        <w:t>3</w:t>
      </w:r>
      <w:r w:rsidRPr="00C77D86">
        <w:t>.5</w:t>
      </w:r>
      <w:r w:rsidRPr="00C77D86">
        <w:tab/>
        <w:t xml:space="preserve">Spurious response for </w:t>
      </w:r>
      <w:r>
        <w:t>NR SL CA</w:t>
      </w:r>
      <w:r w:rsidRPr="00C77D86">
        <w:t xml:space="preserve"> operation</w:t>
      </w:r>
    </w:p>
    <w:p w14:paraId="3E932328" w14:textId="77777777" w:rsidR="0089189D" w:rsidRPr="00A17129" w:rsidRDefault="0089189D" w:rsidP="0089189D">
      <w:pPr>
        <w:pBdr>
          <w:top w:val="nil"/>
          <w:left w:val="nil"/>
          <w:bottom w:val="nil"/>
          <w:right w:val="nil"/>
          <w:between w:val="nil"/>
        </w:pBdr>
        <w:jc w:val="both"/>
        <w:rPr>
          <w:color w:val="000000"/>
        </w:rPr>
      </w:pPr>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r>
        <w:rPr>
          <w:color w:val="000000"/>
        </w:rPr>
        <w:t>7.3.5-1</w:t>
      </w:r>
      <w:r w:rsidRPr="00A17129">
        <w:rPr>
          <w:rFonts w:hint="eastAsia"/>
          <w:color w:val="000000"/>
        </w:rPr>
        <w:t xml:space="preserve">and </w:t>
      </w:r>
      <w:r w:rsidRPr="00A17129">
        <w:rPr>
          <w:color w:val="000000"/>
        </w:rPr>
        <w:t xml:space="preserve">Table </w:t>
      </w:r>
      <w:r>
        <w:rPr>
          <w:color w:val="000000"/>
        </w:rPr>
        <w:t>7.3.5-2</w:t>
      </w:r>
      <w:r w:rsidRPr="00A17129">
        <w:rPr>
          <w:color w:val="000000"/>
        </w:rPr>
        <w:t>.</w:t>
      </w:r>
    </w:p>
    <w:p w14:paraId="2DB89CC9" w14:textId="77777777" w:rsidR="0089189D" w:rsidRPr="00A17129" w:rsidRDefault="0089189D" w:rsidP="0089189D">
      <w:pPr>
        <w:pStyle w:val="TH"/>
        <w:rPr>
          <w:lang w:eastAsia="ja-JP"/>
        </w:rPr>
      </w:pPr>
      <w:r w:rsidRPr="00A17129">
        <w:t xml:space="preserve">Table </w:t>
      </w:r>
      <w:r>
        <w:t>7.3.5-1</w:t>
      </w:r>
      <w:r w:rsidRPr="00A17129">
        <w:rPr>
          <w:rFonts w:eastAsia="Batang" w:hint="eastAsia"/>
        </w:rPr>
        <w:t>:</w:t>
      </w:r>
      <w:r w:rsidRPr="00A17129">
        <w:t xml:space="preserve"> Spurious response parameters</w:t>
      </w:r>
      <w:r w:rsidRPr="00A17129">
        <w:rPr>
          <w:rFonts w:hint="eastAsia"/>
          <w:lang w:eastAsia="ja-JP"/>
        </w:rPr>
        <w:t xml:space="preserve"> </w:t>
      </w:r>
      <w:r w:rsidRPr="00A17129">
        <w:rPr>
          <w:rFonts w:eastAsia="Batang"/>
        </w:rPr>
        <w:t xml:space="preserve">for intra-band contiguous </w:t>
      </w:r>
      <w:r>
        <w:t>SL CA UE</w:t>
      </w:r>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89189D" w:rsidRPr="001D386E" w14:paraId="5B872B61" w14:textId="77777777" w:rsidTr="007336B4">
        <w:tc>
          <w:tcPr>
            <w:tcW w:w="2703" w:type="dxa"/>
            <w:vMerge w:val="restart"/>
          </w:tcPr>
          <w:p w14:paraId="1E638A09" w14:textId="77777777" w:rsidR="0089189D" w:rsidRPr="001D386E" w:rsidRDefault="0089189D" w:rsidP="007336B4">
            <w:pPr>
              <w:pStyle w:val="TAH"/>
              <w:rPr>
                <w:rFonts w:cs="Arial"/>
              </w:rPr>
            </w:pPr>
            <w:r w:rsidRPr="001D386E">
              <w:rPr>
                <w:rFonts w:cs="Arial"/>
              </w:rPr>
              <w:t>Rx Parameter</w:t>
            </w:r>
          </w:p>
        </w:tc>
        <w:tc>
          <w:tcPr>
            <w:tcW w:w="940" w:type="dxa"/>
            <w:vMerge w:val="restart"/>
          </w:tcPr>
          <w:p w14:paraId="6BB34BE4" w14:textId="77777777" w:rsidR="0089189D" w:rsidRPr="001D386E" w:rsidRDefault="0089189D" w:rsidP="007336B4">
            <w:pPr>
              <w:pStyle w:val="TAH"/>
              <w:rPr>
                <w:rFonts w:cs="Arial"/>
              </w:rPr>
            </w:pPr>
            <w:r w:rsidRPr="001D386E">
              <w:rPr>
                <w:rFonts w:cs="Arial"/>
              </w:rPr>
              <w:t xml:space="preserve">Units </w:t>
            </w:r>
          </w:p>
        </w:tc>
        <w:tc>
          <w:tcPr>
            <w:tcW w:w="5395" w:type="dxa"/>
            <w:gridSpan w:val="5"/>
          </w:tcPr>
          <w:p w14:paraId="587354C0" w14:textId="77777777" w:rsidR="0089189D" w:rsidRPr="001D386E" w:rsidRDefault="0089189D" w:rsidP="007336B4">
            <w:pPr>
              <w:pStyle w:val="TAH"/>
              <w:rPr>
                <w:rFonts w:cs="Arial"/>
              </w:rPr>
            </w:pPr>
            <w:r>
              <w:rPr>
                <w:rFonts w:cs="Arial"/>
              </w:rPr>
              <w:t>SL CA</w:t>
            </w:r>
            <w:r w:rsidRPr="001D386E">
              <w:rPr>
                <w:rFonts w:cs="Arial"/>
              </w:rPr>
              <w:t xml:space="preserve"> Bandwidth Class</w:t>
            </w:r>
          </w:p>
        </w:tc>
      </w:tr>
      <w:tr w:rsidR="0089189D" w:rsidRPr="001D386E" w14:paraId="5AB22C45" w14:textId="77777777" w:rsidTr="007336B4">
        <w:tc>
          <w:tcPr>
            <w:tcW w:w="2703" w:type="dxa"/>
            <w:vMerge/>
          </w:tcPr>
          <w:p w14:paraId="6B981C13" w14:textId="77777777" w:rsidR="0089189D" w:rsidRPr="001D386E" w:rsidRDefault="0089189D" w:rsidP="007336B4">
            <w:pPr>
              <w:pStyle w:val="TAH"/>
              <w:rPr>
                <w:rFonts w:cs="Arial"/>
              </w:rPr>
            </w:pPr>
          </w:p>
        </w:tc>
        <w:tc>
          <w:tcPr>
            <w:tcW w:w="940" w:type="dxa"/>
            <w:vMerge/>
          </w:tcPr>
          <w:p w14:paraId="4579FE10" w14:textId="77777777" w:rsidR="0089189D" w:rsidRPr="001D386E" w:rsidRDefault="0089189D" w:rsidP="007336B4">
            <w:pPr>
              <w:pStyle w:val="TAH"/>
              <w:rPr>
                <w:rFonts w:cs="Arial"/>
              </w:rPr>
            </w:pPr>
          </w:p>
        </w:tc>
        <w:tc>
          <w:tcPr>
            <w:tcW w:w="1079" w:type="dxa"/>
          </w:tcPr>
          <w:p w14:paraId="74147AB6" w14:textId="77777777" w:rsidR="0089189D" w:rsidRPr="001D386E" w:rsidRDefault="0089189D" w:rsidP="007336B4">
            <w:pPr>
              <w:pStyle w:val="TAH"/>
              <w:rPr>
                <w:rFonts w:cs="Arial"/>
              </w:rPr>
            </w:pPr>
            <w:r w:rsidRPr="001D386E">
              <w:rPr>
                <w:rFonts w:cs="Arial"/>
              </w:rPr>
              <w:t>B</w:t>
            </w:r>
          </w:p>
        </w:tc>
        <w:tc>
          <w:tcPr>
            <w:tcW w:w="1079" w:type="dxa"/>
          </w:tcPr>
          <w:p w14:paraId="50B47C38" w14:textId="77777777" w:rsidR="0089189D" w:rsidRPr="001D386E" w:rsidRDefault="0089189D" w:rsidP="007336B4">
            <w:pPr>
              <w:pStyle w:val="TAH"/>
              <w:rPr>
                <w:rFonts w:cs="Arial"/>
              </w:rPr>
            </w:pPr>
          </w:p>
        </w:tc>
        <w:tc>
          <w:tcPr>
            <w:tcW w:w="1079" w:type="dxa"/>
          </w:tcPr>
          <w:p w14:paraId="370E63F5" w14:textId="77777777" w:rsidR="0089189D" w:rsidRPr="001D386E" w:rsidRDefault="0089189D" w:rsidP="007336B4">
            <w:pPr>
              <w:pStyle w:val="TAH"/>
              <w:rPr>
                <w:rFonts w:cs="Arial"/>
              </w:rPr>
            </w:pPr>
          </w:p>
        </w:tc>
        <w:tc>
          <w:tcPr>
            <w:tcW w:w="1079" w:type="dxa"/>
          </w:tcPr>
          <w:p w14:paraId="3E1D9242" w14:textId="77777777" w:rsidR="0089189D" w:rsidRPr="001D386E" w:rsidRDefault="0089189D" w:rsidP="007336B4">
            <w:pPr>
              <w:pStyle w:val="TAH"/>
              <w:rPr>
                <w:rFonts w:cs="Arial"/>
              </w:rPr>
            </w:pPr>
          </w:p>
        </w:tc>
        <w:tc>
          <w:tcPr>
            <w:tcW w:w="1079" w:type="dxa"/>
          </w:tcPr>
          <w:p w14:paraId="0F80C92B" w14:textId="77777777" w:rsidR="0089189D" w:rsidRPr="001D386E" w:rsidRDefault="0089189D" w:rsidP="007336B4">
            <w:pPr>
              <w:pStyle w:val="TAH"/>
              <w:rPr>
                <w:rFonts w:cs="Arial"/>
              </w:rPr>
            </w:pPr>
          </w:p>
        </w:tc>
      </w:tr>
      <w:tr w:rsidR="0089189D" w:rsidRPr="001D386E" w14:paraId="42913045" w14:textId="77777777" w:rsidTr="007336B4">
        <w:tc>
          <w:tcPr>
            <w:tcW w:w="2703" w:type="dxa"/>
            <w:vMerge w:val="restart"/>
            <w:vAlign w:val="center"/>
          </w:tcPr>
          <w:p w14:paraId="00592F02" w14:textId="77777777" w:rsidR="0089189D" w:rsidRPr="001D386E" w:rsidRDefault="0089189D" w:rsidP="007336B4">
            <w:pPr>
              <w:pStyle w:val="TAL"/>
              <w:rPr>
                <w:rFonts w:eastAsia="MS Mincho" w:cs="Arial"/>
                <w:bCs/>
                <w:kern w:val="2"/>
              </w:rPr>
            </w:pPr>
            <w:r w:rsidRPr="001D386E">
              <w:rPr>
                <w:rFonts w:cs="Arial"/>
                <w:kern w:val="2"/>
              </w:rPr>
              <w:t xml:space="preserve">Pw in Transmission Bandwidth Configuration, per CC </w:t>
            </w:r>
          </w:p>
        </w:tc>
        <w:tc>
          <w:tcPr>
            <w:tcW w:w="940" w:type="dxa"/>
            <w:vMerge w:val="restart"/>
            <w:vAlign w:val="center"/>
          </w:tcPr>
          <w:p w14:paraId="786D0E54" w14:textId="77777777" w:rsidR="0089189D" w:rsidRPr="001D386E" w:rsidRDefault="0089189D" w:rsidP="007336B4">
            <w:pPr>
              <w:pStyle w:val="TAC"/>
              <w:rPr>
                <w:rFonts w:cs="Arial"/>
              </w:rPr>
            </w:pPr>
            <w:r w:rsidRPr="001D386E">
              <w:rPr>
                <w:rFonts w:cs="Arial"/>
              </w:rPr>
              <w:t>dBm</w:t>
            </w:r>
          </w:p>
        </w:tc>
        <w:tc>
          <w:tcPr>
            <w:tcW w:w="5395" w:type="dxa"/>
            <w:gridSpan w:val="5"/>
            <w:vAlign w:val="center"/>
          </w:tcPr>
          <w:p w14:paraId="0ACBABF9" w14:textId="77777777" w:rsidR="0089189D" w:rsidRPr="001D386E" w:rsidRDefault="0089189D" w:rsidP="007336B4">
            <w:pPr>
              <w:pStyle w:val="TAC"/>
              <w:rPr>
                <w:rFonts w:eastAsia="MS Mincho" w:cs="Arial"/>
              </w:rPr>
            </w:pPr>
            <w:r w:rsidRPr="008A5BF7">
              <w:rPr>
                <w:rFonts w:eastAsia="Times New Roman" w:cs="Arial"/>
              </w:rPr>
              <w:t>P</w:t>
            </w:r>
            <w:r w:rsidRPr="008A5BF7">
              <w:rPr>
                <w:rFonts w:eastAsia="Times New Roman" w:cs="Arial"/>
                <w:vertAlign w:val="subscript"/>
              </w:rPr>
              <w:t>REFSENS_SL</w:t>
            </w:r>
            <w:r>
              <w:rPr>
                <w:rFonts w:cs="Arial"/>
                <w:vertAlign w:val="subscript"/>
              </w:rPr>
              <w:t xml:space="preserve"> </w:t>
            </w:r>
            <w:r w:rsidRPr="001D386E">
              <w:rPr>
                <w:rFonts w:cs="Arial"/>
              </w:rPr>
              <w:t xml:space="preserve">+ </w:t>
            </w:r>
            <w:r>
              <w:rPr>
                <w:rFonts w:cs="Arial"/>
              </w:rPr>
              <w:t>SL CA</w:t>
            </w:r>
            <w:r w:rsidRPr="001D386E">
              <w:rPr>
                <w:rFonts w:cs="Arial"/>
              </w:rPr>
              <w:t xml:space="preserve"> Bandwidth Class specific value below</w:t>
            </w:r>
          </w:p>
        </w:tc>
      </w:tr>
      <w:tr w:rsidR="0089189D" w:rsidRPr="001D386E" w14:paraId="477A2CBF" w14:textId="77777777" w:rsidTr="007336B4">
        <w:tc>
          <w:tcPr>
            <w:tcW w:w="2703" w:type="dxa"/>
            <w:vMerge/>
            <w:vAlign w:val="center"/>
          </w:tcPr>
          <w:p w14:paraId="56F5A57A" w14:textId="77777777" w:rsidR="0089189D" w:rsidRPr="001D386E" w:rsidRDefault="0089189D" w:rsidP="007336B4">
            <w:pPr>
              <w:pStyle w:val="TableText"/>
              <w:spacing w:after="0"/>
              <w:jc w:val="left"/>
              <w:rPr>
                <w:rFonts w:ascii="Arial" w:eastAsia="MS Mincho" w:hAnsi="Arial" w:cs="Arial"/>
                <w:bCs/>
                <w:sz w:val="18"/>
                <w:szCs w:val="18"/>
                <w:lang w:eastAsia="ja-JP"/>
              </w:rPr>
            </w:pPr>
          </w:p>
        </w:tc>
        <w:tc>
          <w:tcPr>
            <w:tcW w:w="940" w:type="dxa"/>
            <w:vMerge/>
            <w:vAlign w:val="center"/>
          </w:tcPr>
          <w:p w14:paraId="28DA0E11" w14:textId="77777777" w:rsidR="0089189D" w:rsidRPr="001D386E" w:rsidRDefault="0089189D" w:rsidP="007336B4">
            <w:pPr>
              <w:pStyle w:val="TAC"/>
              <w:rPr>
                <w:rFonts w:cs="Arial"/>
              </w:rPr>
            </w:pPr>
          </w:p>
        </w:tc>
        <w:tc>
          <w:tcPr>
            <w:tcW w:w="1079" w:type="dxa"/>
            <w:vAlign w:val="center"/>
          </w:tcPr>
          <w:p w14:paraId="505A665C" w14:textId="77777777" w:rsidR="0089189D" w:rsidRPr="001D386E" w:rsidRDefault="0089189D" w:rsidP="007336B4">
            <w:pPr>
              <w:pStyle w:val="TAC"/>
              <w:rPr>
                <w:rFonts w:eastAsia="MS Mincho" w:cs="Arial"/>
              </w:rPr>
            </w:pPr>
            <w:r w:rsidRPr="001D386E">
              <w:rPr>
                <w:rFonts w:eastAsia="MS Mincho" w:cs="Arial"/>
              </w:rPr>
              <w:t>9</w:t>
            </w:r>
          </w:p>
        </w:tc>
        <w:tc>
          <w:tcPr>
            <w:tcW w:w="1079" w:type="dxa"/>
            <w:vAlign w:val="center"/>
          </w:tcPr>
          <w:p w14:paraId="3715BC80" w14:textId="77777777" w:rsidR="0089189D" w:rsidRPr="001D386E" w:rsidRDefault="0089189D" w:rsidP="007336B4">
            <w:pPr>
              <w:pStyle w:val="TAC"/>
              <w:rPr>
                <w:rFonts w:eastAsia="MS Mincho" w:cs="Arial"/>
              </w:rPr>
            </w:pPr>
          </w:p>
        </w:tc>
        <w:tc>
          <w:tcPr>
            <w:tcW w:w="1079" w:type="dxa"/>
            <w:vAlign w:val="center"/>
          </w:tcPr>
          <w:p w14:paraId="57ED559D" w14:textId="77777777" w:rsidR="0089189D" w:rsidRPr="001D386E" w:rsidRDefault="0089189D" w:rsidP="007336B4">
            <w:pPr>
              <w:pStyle w:val="TAC"/>
              <w:rPr>
                <w:rFonts w:eastAsia="MS Mincho" w:cs="Arial"/>
              </w:rPr>
            </w:pPr>
          </w:p>
        </w:tc>
        <w:tc>
          <w:tcPr>
            <w:tcW w:w="1079" w:type="dxa"/>
            <w:vAlign w:val="center"/>
          </w:tcPr>
          <w:p w14:paraId="46FA3D14" w14:textId="77777777" w:rsidR="0089189D" w:rsidRPr="001D386E" w:rsidRDefault="0089189D" w:rsidP="007336B4">
            <w:pPr>
              <w:pStyle w:val="TAC"/>
              <w:rPr>
                <w:rFonts w:eastAsia="MS Mincho" w:cs="Arial"/>
              </w:rPr>
            </w:pPr>
          </w:p>
        </w:tc>
        <w:tc>
          <w:tcPr>
            <w:tcW w:w="1079" w:type="dxa"/>
            <w:vAlign w:val="center"/>
          </w:tcPr>
          <w:p w14:paraId="09060854" w14:textId="77777777" w:rsidR="0089189D" w:rsidRPr="001D386E" w:rsidRDefault="0089189D" w:rsidP="007336B4">
            <w:pPr>
              <w:pStyle w:val="TAC"/>
              <w:rPr>
                <w:rFonts w:eastAsia="MS Mincho" w:cs="Arial"/>
              </w:rPr>
            </w:pPr>
          </w:p>
        </w:tc>
      </w:tr>
      <w:tr w:rsidR="0089189D" w:rsidRPr="001D386E" w14:paraId="681AB75E" w14:textId="77777777" w:rsidTr="007336B4">
        <w:tc>
          <w:tcPr>
            <w:tcW w:w="9038" w:type="dxa"/>
            <w:gridSpan w:val="7"/>
            <w:vAlign w:val="center"/>
          </w:tcPr>
          <w:p w14:paraId="35137800" w14:textId="77777777" w:rsidR="0089189D" w:rsidRDefault="0089189D" w:rsidP="007336B4">
            <w:pPr>
              <w:pStyle w:val="TAN"/>
              <w:rPr>
                <w:rFonts w:eastAsia="Malgun Gothic"/>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p w14:paraId="46EF5EF5" w14:textId="77777777" w:rsidR="0089189D" w:rsidRPr="007F526F" w:rsidRDefault="0089189D" w:rsidP="007336B4">
            <w:pPr>
              <w:pStyle w:val="TAN"/>
              <w:rPr>
                <w:rFonts w:eastAsia="Batang"/>
              </w:rPr>
            </w:pPr>
            <w:r w:rsidRPr="00A1115A">
              <w:t xml:space="preserve">NOTE </w:t>
            </w:r>
            <w:r>
              <w:t>2</w:t>
            </w:r>
            <w:r w:rsidRPr="00A1115A">
              <w:t>:</w:t>
            </w:r>
            <w:r w:rsidRPr="00A1115A">
              <w:tab/>
            </w:r>
            <w:r w:rsidRPr="00A1115A">
              <w:rPr>
                <w:rFonts w:eastAsia="?? ??" w:cs="Arial"/>
              </w:rPr>
              <w:t xml:space="preserve">Reference measurement channel is </w:t>
            </w:r>
            <w:r w:rsidRPr="00A1115A">
              <w:t>A.7.2</w:t>
            </w:r>
          </w:p>
        </w:tc>
      </w:tr>
    </w:tbl>
    <w:p w14:paraId="63F96D3C" w14:textId="77777777" w:rsidR="0089189D" w:rsidRPr="001D386E" w:rsidRDefault="0089189D" w:rsidP="0089189D">
      <w:pPr>
        <w:pBdr>
          <w:top w:val="nil"/>
          <w:left w:val="nil"/>
          <w:bottom w:val="nil"/>
          <w:right w:val="nil"/>
          <w:between w:val="nil"/>
        </w:pBdr>
        <w:ind w:firstLine="720"/>
      </w:pPr>
    </w:p>
    <w:p w14:paraId="72E079B3" w14:textId="77777777" w:rsidR="0089189D" w:rsidRPr="00A17129" w:rsidRDefault="0089189D" w:rsidP="0089189D">
      <w:pPr>
        <w:pStyle w:val="TH"/>
        <w:rPr>
          <w:lang w:eastAsia="ja-JP"/>
        </w:rPr>
      </w:pPr>
      <w:r w:rsidRPr="00A17129">
        <w:t xml:space="preserve">Tables </w:t>
      </w:r>
      <w:r>
        <w:t>7.3.5-2</w:t>
      </w:r>
      <w:r w:rsidRPr="00A17129">
        <w:rPr>
          <w:rFonts w:eastAsia="Batang" w:hint="eastAsia"/>
        </w:rPr>
        <w:t>:</w:t>
      </w:r>
      <w:r w:rsidRPr="00A17129">
        <w:t xml:space="preserve"> Spurious response</w:t>
      </w:r>
      <w:r w:rsidRPr="00A17129">
        <w:rPr>
          <w:rFonts w:hint="eastAsia"/>
          <w:lang w:eastAsia="ja-JP"/>
        </w:rPr>
        <w:t xml:space="preserve"> </w:t>
      </w:r>
      <w:r w:rsidRPr="00A17129">
        <w:rPr>
          <w:rFonts w:eastAsia="Batang"/>
        </w:rPr>
        <w:t xml:space="preserve">for intra-band contiguous </w:t>
      </w:r>
      <w:r>
        <w:t>SL CA UE</w:t>
      </w:r>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9189D" w:rsidRPr="001D386E" w14:paraId="750E0E4F" w14:textId="77777777" w:rsidTr="007336B4">
        <w:trPr>
          <w:trHeight w:val="255"/>
        </w:trPr>
        <w:tc>
          <w:tcPr>
            <w:tcW w:w="2260" w:type="dxa"/>
          </w:tcPr>
          <w:p w14:paraId="28A9BF3D" w14:textId="77777777" w:rsidR="0089189D" w:rsidRPr="001D386E" w:rsidRDefault="0089189D" w:rsidP="007336B4">
            <w:pPr>
              <w:pStyle w:val="TAH"/>
              <w:rPr>
                <w:rFonts w:cs="Arial"/>
                <w:kern w:val="2"/>
              </w:rPr>
            </w:pPr>
            <w:r w:rsidRPr="001D386E">
              <w:rPr>
                <w:rFonts w:cs="Arial"/>
                <w:kern w:val="2"/>
              </w:rPr>
              <w:br w:type="page"/>
              <w:t>Parameter</w:t>
            </w:r>
          </w:p>
        </w:tc>
        <w:tc>
          <w:tcPr>
            <w:tcW w:w="2261" w:type="dxa"/>
          </w:tcPr>
          <w:p w14:paraId="131A60B4" w14:textId="77777777" w:rsidR="0089189D" w:rsidRPr="001D386E" w:rsidRDefault="0089189D" w:rsidP="007336B4">
            <w:pPr>
              <w:pStyle w:val="TAH"/>
              <w:rPr>
                <w:rFonts w:cs="Arial"/>
                <w:kern w:val="2"/>
              </w:rPr>
            </w:pPr>
            <w:r w:rsidRPr="001D386E">
              <w:rPr>
                <w:rFonts w:cs="Arial"/>
                <w:kern w:val="2"/>
              </w:rPr>
              <w:t>Unit</w:t>
            </w:r>
          </w:p>
        </w:tc>
        <w:tc>
          <w:tcPr>
            <w:tcW w:w="2749" w:type="dxa"/>
          </w:tcPr>
          <w:p w14:paraId="75FC8F30" w14:textId="77777777" w:rsidR="0089189D" w:rsidRPr="001D386E" w:rsidRDefault="0089189D" w:rsidP="007336B4">
            <w:pPr>
              <w:pStyle w:val="TAH"/>
              <w:rPr>
                <w:rFonts w:cs="Arial"/>
                <w:kern w:val="2"/>
              </w:rPr>
            </w:pPr>
            <w:r w:rsidRPr="001D386E">
              <w:rPr>
                <w:rFonts w:cs="Arial"/>
                <w:kern w:val="2"/>
              </w:rPr>
              <w:t>Level</w:t>
            </w:r>
          </w:p>
        </w:tc>
      </w:tr>
      <w:tr w:rsidR="0089189D" w:rsidRPr="001D386E" w14:paraId="6CB79648" w14:textId="77777777" w:rsidTr="007336B4">
        <w:trPr>
          <w:trHeight w:val="255"/>
        </w:trPr>
        <w:tc>
          <w:tcPr>
            <w:tcW w:w="2260" w:type="dxa"/>
            <w:vAlign w:val="center"/>
          </w:tcPr>
          <w:p w14:paraId="3747DFDD" w14:textId="77777777" w:rsidR="0089189D" w:rsidRPr="001D386E" w:rsidRDefault="0089189D" w:rsidP="007336B4">
            <w:pPr>
              <w:pStyle w:val="TAL"/>
              <w:rPr>
                <w:rFonts w:cs="Arial"/>
                <w:kern w:val="2"/>
                <w:vertAlign w:val="subscript"/>
              </w:rPr>
            </w:pPr>
            <w:proofErr w:type="spellStart"/>
            <w:r w:rsidRPr="001D386E">
              <w:rPr>
                <w:rFonts w:cs="Arial"/>
                <w:kern w:val="2"/>
              </w:rPr>
              <w:t>P</w:t>
            </w:r>
            <w:r w:rsidRPr="001D386E">
              <w:rPr>
                <w:rFonts w:cs="Arial"/>
                <w:kern w:val="2"/>
                <w:vertAlign w:val="subscript"/>
              </w:rPr>
              <w:t>Interferer</w:t>
            </w:r>
            <w:proofErr w:type="spellEnd"/>
          </w:p>
          <w:p w14:paraId="5B64022B" w14:textId="77777777" w:rsidR="0089189D" w:rsidRPr="001D386E" w:rsidRDefault="0089189D" w:rsidP="007336B4">
            <w:pPr>
              <w:pStyle w:val="TAL"/>
              <w:rPr>
                <w:rFonts w:cs="Arial"/>
                <w:kern w:val="2"/>
              </w:rPr>
            </w:pPr>
            <w:r w:rsidRPr="001D386E">
              <w:rPr>
                <w:rFonts w:cs="Arial"/>
                <w:kern w:val="2"/>
              </w:rPr>
              <w:t>(CW)</w:t>
            </w:r>
          </w:p>
        </w:tc>
        <w:tc>
          <w:tcPr>
            <w:tcW w:w="2261" w:type="dxa"/>
            <w:vAlign w:val="center"/>
          </w:tcPr>
          <w:p w14:paraId="26B40024" w14:textId="77777777" w:rsidR="0089189D" w:rsidRPr="001D386E" w:rsidRDefault="0089189D" w:rsidP="007336B4">
            <w:pPr>
              <w:pStyle w:val="TAC"/>
              <w:rPr>
                <w:rFonts w:cs="Arial"/>
                <w:kern w:val="2"/>
              </w:rPr>
            </w:pPr>
            <w:r w:rsidRPr="001D386E">
              <w:rPr>
                <w:rFonts w:cs="Arial"/>
                <w:kern w:val="2"/>
              </w:rPr>
              <w:t>dBm</w:t>
            </w:r>
          </w:p>
        </w:tc>
        <w:tc>
          <w:tcPr>
            <w:tcW w:w="2749" w:type="dxa"/>
            <w:vAlign w:val="center"/>
          </w:tcPr>
          <w:p w14:paraId="62763AB8" w14:textId="77777777" w:rsidR="0089189D" w:rsidRPr="001D386E" w:rsidRDefault="0089189D" w:rsidP="007336B4">
            <w:pPr>
              <w:pStyle w:val="TAC"/>
              <w:rPr>
                <w:rFonts w:cs="Arial"/>
                <w:kern w:val="2"/>
              </w:rPr>
            </w:pPr>
            <w:r w:rsidRPr="001D386E">
              <w:rPr>
                <w:rFonts w:cs="Arial"/>
                <w:kern w:val="2"/>
              </w:rPr>
              <w:t>-44</w:t>
            </w:r>
          </w:p>
        </w:tc>
      </w:tr>
      <w:tr w:rsidR="0089189D" w:rsidRPr="001D386E" w14:paraId="61AA8FB1" w14:textId="77777777" w:rsidTr="007336B4">
        <w:trPr>
          <w:trHeight w:val="255"/>
        </w:trPr>
        <w:tc>
          <w:tcPr>
            <w:tcW w:w="2260" w:type="dxa"/>
            <w:vAlign w:val="center"/>
          </w:tcPr>
          <w:p w14:paraId="5A0D4882" w14:textId="77777777" w:rsidR="0089189D" w:rsidRPr="001D386E" w:rsidRDefault="0089189D" w:rsidP="007336B4">
            <w:pPr>
              <w:pStyle w:val="TAL"/>
              <w:rPr>
                <w:rFonts w:cs="Arial"/>
                <w:kern w:val="2"/>
              </w:rPr>
            </w:pPr>
            <w:proofErr w:type="spellStart"/>
            <w:r w:rsidRPr="001D386E">
              <w:rPr>
                <w:rFonts w:cs="Arial"/>
                <w:kern w:val="2"/>
              </w:rPr>
              <w:t>F</w:t>
            </w:r>
            <w:r w:rsidRPr="001D386E">
              <w:rPr>
                <w:rFonts w:cs="Arial"/>
                <w:kern w:val="2"/>
                <w:vertAlign w:val="subscript"/>
              </w:rPr>
              <w:t>Interferer</w:t>
            </w:r>
            <w:proofErr w:type="spellEnd"/>
          </w:p>
        </w:tc>
        <w:tc>
          <w:tcPr>
            <w:tcW w:w="2261" w:type="dxa"/>
            <w:vAlign w:val="center"/>
          </w:tcPr>
          <w:p w14:paraId="4AA382E9" w14:textId="77777777" w:rsidR="0089189D" w:rsidRPr="001D386E" w:rsidRDefault="0089189D" w:rsidP="007336B4">
            <w:pPr>
              <w:pStyle w:val="TAC"/>
              <w:rPr>
                <w:rFonts w:cs="Arial"/>
                <w:kern w:val="2"/>
              </w:rPr>
            </w:pPr>
            <w:r w:rsidRPr="001D386E">
              <w:rPr>
                <w:rFonts w:cs="Arial"/>
                <w:kern w:val="2"/>
              </w:rPr>
              <w:t>MHz</w:t>
            </w:r>
          </w:p>
        </w:tc>
        <w:tc>
          <w:tcPr>
            <w:tcW w:w="2749" w:type="dxa"/>
            <w:vAlign w:val="center"/>
          </w:tcPr>
          <w:p w14:paraId="7DE1FCC2" w14:textId="77777777" w:rsidR="0089189D" w:rsidRPr="001D386E" w:rsidRDefault="0089189D" w:rsidP="007336B4">
            <w:pPr>
              <w:pStyle w:val="TAC"/>
              <w:rPr>
                <w:rFonts w:cs="Arial"/>
                <w:kern w:val="2"/>
              </w:rPr>
            </w:pPr>
            <w:r w:rsidRPr="001D386E">
              <w:rPr>
                <w:rFonts w:cs="Arial"/>
                <w:kern w:val="2"/>
              </w:rPr>
              <w:t>Spurious response frequencies</w:t>
            </w:r>
          </w:p>
        </w:tc>
      </w:tr>
      <w:tr w:rsidR="0089189D" w:rsidRPr="001D386E" w14:paraId="1EC3BF3B" w14:textId="77777777" w:rsidTr="007336B4">
        <w:trPr>
          <w:trHeight w:val="255"/>
        </w:trPr>
        <w:tc>
          <w:tcPr>
            <w:tcW w:w="7270" w:type="dxa"/>
            <w:gridSpan w:val="3"/>
            <w:vAlign w:val="center"/>
          </w:tcPr>
          <w:p w14:paraId="675764D2" w14:textId="77777777" w:rsidR="0089189D" w:rsidRPr="001D386E" w:rsidRDefault="0089189D" w:rsidP="007336B4">
            <w:pPr>
              <w:pStyle w:val="TAN"/>
              <w:rPr>
                <w:rFonts w:cs="Arial"/>
                <w:kern w:val="2"/>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568C0656" w14:textId="77777777" w:rsidR="0089189D" w:rsidRPr="007F526F" w:rsidRDefault="0089189D" w:rsidP="0089189D">
      <w:pPr>
        <w:pBdr>
          <w:top w:val="nil"/>
          <w:left w:val="nil"/>
          <w:bottom w:val="nil"/>
          <w:right w:val="nil"/>
          <w:between w:val="nil"/>
        </w:pBdr>
        <w:ind w:firstLine="720"/>
        <w:jc w:val="both"/>
      </w:pPr>
    </w:p>
    <w:p w14:paraId="641CB18E" w14:textId="77777777" w:rsidR="0089189D" w:rsidRPr="0089189D" w:rsidRDefault="0089189D" w:rsidP="0089189D"/>
    <w:p w14:paraId="33750CB0" w14:textId="77777777" w:rsidR="00CA082B" w:rsidRPr="00C77D86" w:rsidRDefault="00CA082B" w:rsidP="00CA082B">
      <w:pPr>
        <w:pStyle w:val="3"/>
      </w:pPr>
      <w:r w:rsidRPr="00C77D86">
        <w:t>7.</w:t>
      </w:r>
      <w:r>
        <w:t>3</w:t>
      </w:r>
      <w:r w:rsidRPr="00C77D86">
        <w:t>.6</w:t>
      </w:r>
      <w:r w:rsidRPr="00C77D86">
        <w:tab/>
        <w:t xml:space="preserve">Intermodulation characteristics for </w:t>
      </w:r>
      <w:r>
        <w:t>NR SL CA</w:t>
      </w:r>
      <w:r w:rsidRPr="00C77D86">
        <w:t xml:space="preserve"> operation</w:t>
      </w:r>
    </w:p>
    <w:p w14:paraId="1FADC2A2" w14:textId="77777777" w:rsidR="0089189D" w:rsidRPr="001D386E" w:rsidRDefault="0089189D" w:rsidP="0089189D">
      <w:pPr>
        <w:pBdr>
          <w:top w:val="nil"/>
          <w:left w:val="nil"/>
          <w:bottom w:val="nil"/>
          <w:right w:val="nil"/>
          <w:between w:val="nil"/>
        </w:pBdr>
      </w:pPr>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7.3.6-1</w:t>
      </w:r>
      <w:r w:rsidRPr="001D386E">
        <w:t xml:space="preserve">for the specified wanted signal mean power in the </w:t>
      </w:r>
      <w:r w:rsidRPr="007F526F">
        <w:rPr>
          <w:rFonts w:eastAsia="Times New Roman"/>
        </w:rPr>
        <w:t>presence of two interfering signals</w:t>
      </w:r>
      <w:r w:rsidRPr="001D386E">
        <w:t>.</w:t>
      </w:r>
    </w:p>
    <w:p w14:paraId="6810840F" w14:textId="77777777" w:rsidR="0089189D" w:rsidRPr="001D386E" w:rsidRDefault="0089189D" w:rsidP="0089189D">
      <w:pPr>
        <w:pStyle w:val="TH"/>
        <w:rPr>
          <w:lang w:eastAsia="ja-JP"/>
        </w:rPr>
      </w:pPr>
      <w:r w:rsidRPr="001D386E">
        <w:t xml:space="preserve">Table </w:t>
      </w:r>
      <w:r>
        <w:t>7.3.6-1</w:t>
      </w:r>
      <w:r w:rsidRPr="007F526F">
        <w:rPr>
          <w:rFonts w:eastAsia="Batang" w:hint="eastAsia"/>
        </w:rPr>
        <w:t>:</w:t>
      </w:r>
      <w:r w:rsidRPr="001D386E">
        <w:t xml:space="preserve"> Wide band intermodulation</w:t>
      </w:r>
      <w:r w:rsidRPr="001D386E">
        <w:rPr>
          <w:rFonts w:hint="eastAsia"/>
          <w:lang w:eastAsia="ja-JP"/>
        </w:rPr>
        <w:t xml:space="preserve"> </w:t>
      </w:r>
      <w:r w:rsidRPr="007F526F">
        <w:rPr>
          <w:rFonts w:eastAsia="Batang"/>
        </w:rPr>
        <w:t xml:space="preserve">for intra-band contiguous </w:t>
      </w:r>
      <w:r>
        <w:t xml:space="preserve">SL CA </w:t>
      </w:r>
      <w:r w:rsidRPr="001D386E">
        <w:rPr>
          <w:lang w:eastAsia="ja-JP"/>
        </w:rPr>
        <w:t>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89189D" w:rsidRPr="001D386E" w14:paraId="3901BEC4" w14:textId="77777777" w:rsidTr="007336B4">
        <w:tc>
          <w:tcPr>
            <w:tcW w:w="1663" w:type="dxa"/>
            <w:vMerge w:val="restart"/>
          </w:tcPr>
          <w:p w14:paraId="5CA73107" w14:textId="77777777" w:rsidR="0089189D" w:rsidRPr="001D386E" w:rsidRDefault="0089189D" w:rsidP="007336B4">
            <w:pPr>
              <w:pStyle w:val="TAH"/>
              <w:rPr>
                <w:rFonts w:cs="Arial"/>
              </w:rPr>
            </w:pPr>
            <w:r w:rsidRPr="001D386E">
              <w:rPr>
                <w:rFonts w:cs="Arial"/>
              </w:rPr>
              <w:t>Rx parameter</w:t>
            </w:r>
          </w:p>
        </w:tc>
        <w:tc>
          <w:tcPr>
            <w:tcW w:w="809" w:type="dxa"/>
            <w:vMerge w:val="restart"/>
          </w:tcPr>
          <w:p w14:paraId="1510C3DF" w14:textId="77777777" w:rsidR="0089189D" w:rsidRPr="001D386E" w:rsidRDefault="0089189D" w:rsidP="007336B4">
            <w:pPr>
              <w:pStyle w:val="TAH"/>
              <w:rPr>
                <w:rFonts w:cs="Arial"/>
              </w:rPr>
            </w:pPr>
            <w:r w:rsidRPr="001D386E">
              <w:rPr>
                <w:rFonts w:cs="Arial"/>
              </w:rPr>
              <w:t xml:space="preserve">Units </w:t>
            </w:r>
          </w:p>
        </w:tc>
        <w:tc>
          <w:tcPr>
            <w:tcW w:w="6379" w:type="dxa"/>
            <w:gridSpan w:val="5"/>
          </w:tcPr>
          <w:p w14:paraId="3F36EBD2" w14:textId="77777777" w:rsidR="0089189D" w:rsidRPr="001D386E" w:rsidRDefault="0089189D" w:rsidP="007336B4">
            <w:pPr>
              <w:pStyle w:val="TAH"/>
              <w:rPr>
                <w:rFonts w:cs="Arial"/>
              </w:rPr>
            </w:pPr>
            <w:r>
              <w:rPr>
                <w:rFonts w:cs="Arial"/>
              </w:rPr>
              <w:t>SL CA</w:t>
            </w:r>
            <w:r w:rsidRPr="001D386E">
              <w:rPr>
                <w:rFonts w:cs="Arial"/>
              </w:rPr>
              <w:t xml:space="preserve"> Bandwidth Class</w:t>
            </w:r>
          </w:p>
        </w:tc>
      </w:tr>
      <w:tr w:rsidR="0089189D" w:rsidRPr="001D386E" w14:paraId="1B136189" w14:textId="77777777" w:rsidTr="007336B4">
        <w:tc>
          <w:tcPr>
            <w:tcW w:w="1663" w:type="dxa"/>
            <w:vMerge/>
          </w:tcPr>
          <w:p w14:paraId="13003920" w14:textId="77777777" w:rsidR="0089189D" w:rsidRPr="001D386E" w:rsidRDefault="0089189D" w:rsidP="007336B4">
            <w:pPr>
              <w:pStyle w:val="TAH"/>
              <w:rPr>
                <w:rFonts w:cs="Arial"/>
              </w:rPr>
            </w:pPr>
          </w:p>
        </w:tc>
        <w:tc>
          <w:tcPr>
            <w:tcW w:w="809" w:type="dxa"/>
            <w:vMerge/>
          </w:tcPr>
          <w:p w14:paraId="0A9C44E3" w14:textId="77777777" w:rsidR="0089189D" w:rsidRPr="001D386E" w:rsidRDefault="0089189D" w:rsidP="007336B4">
            <w:pPr>
              <w:pStyle w:val="TAH"/>
              <w:rPr>
                <w:rFonts w:cs="Arial"/>
              </w:rPr>
            </w:pPr>
          </w:p>
        </w:tc>
        <w:tc>
          <w:tcPr>
            <w:tcW w:w="1214" w:type="dxa"/>
          </w:tcPr>
          <w:p w14:paraId="280B7E26" w14:textId="77777777" w:rsidR="0089189D" w:rsidRPr="001D386E" w:rsidRDefault="0089189D" w:rsidP="007336B4">
            <w:pPr>
              <w:pStyle w:val="TAH"/>
              <w:rPr>
                <w:rFonts w:cs="Arial"/>
              </w:rPr>
            </w:pPr>
            <w:r w:rsidRPr="001D386E">
              <w:rPr>
                <w:rFonts w:cs="Arial"/>
              </w:rPr>
              <w:t>B</w:t>
            </w:r>
          </w:p>
        </w:tc>
        <w:tc>
          <w:tcPr>
            <w:tcW w:w="1321" w:type="dxa"/>
          </w:tcPr>
          <w:p w14:paraId="5BF34ECC" w14:textId="77777777" w:rsidR="0089189D" w:rsidRPr="001D386E" w:rsidRDefault="0089189D" w:rsidP="007336B4">
            <w:pPr>
              <w:pStyle w:val="TAH"/>
              <w:rPr>
                <w:rFonts w:cs="Arial"/>
              </w:rPr>
            </w:pPr>
          </w:p>
        </w:tc>
        <w:tc>
          <w:tcPr>
            <w:tcW w:w="1230" w:type="dxa"/>
          </w:tcPr>
          <w:p w14:paraId="2022BD88" w14:textId="77777777" w:rsidR="0089189D" w:rsidRPr="001D386E" w:rsidRDefault="0089189D" w:rsidP="007336B4">
            <w:pPr>
              <w:pStyle w:val="TAH"/>
              <w:rPr>
                <w:rFonts w:cs="Arial"/>
              </w:rPr>
            </w:pPr>
          </w:p>
        </w:tc>
        <w:tc>
          <w:tcPr>
            <w:tcW w:w="1276" w:type="dxa"/>
          </w:tcPr>
          <w:p w14:paraId="6FCDC094" w14:textId="77777777" w:rsidR="0089189D" w:rsidRPr="001D386E" w:rsidRDefault="0089189D" w:rsidP="007336B4">
            <w:pPr>
              <w:pStyle w:val="TAH"/>
              <w:rPr>
                <w:rFonts w:cs="Arial"/>
              </w:rPr>
            </w:pPr>
          </w:p>
        </w:tc>
        <w:tc>
          <w:tcPr>
            <w:tcW w:w="1338" w:type="dxa"/>
          </w:tcPr>
          <w:p w14:paraId="4361D41E" w14:textId="77777777" w:rsidR="0089189D" w:rsidRPr="001D386E" w:rsidRDefault="0089189D" w:rsidP="007336B4">
            <w:pPr>
              <w:pStyle w:val="TAH"/>
              <w:rPr>
                <w:rFonts w:cs="Arial"/>
              </w:rPr>
            </w:pPr>
          </w:p>
        </w:tc>
      </w:tr>
      <w:tr w:rsidR="0089189D" w:rsidRPr="001D386E" w14:paraId="5BC8E79D" w14:textId="77777777" w:rsidTr="007336B4">
        <w:tc>
          <w:tcPr>
            <w:tcW w:w="1663" w:type="dxa"/>
            <w:vMerge w:val="restart"/>
            <w:vAlign w:val="center"/>
          </w:tcPr>
          <w:p w14:paraId="5191880E" w14:textId="77777777" w:rsidR="0089189D" w:rsidRPr="001D386E" w:rsidRDefault="0089189D" w:rsidP="007336B4">
            <w:pPr>
              <w:pStyle w:val="TAL"/>
              <w:rPr>
                <w:rFonts w:eastAsia="MS Mincho" w:cs="Arial"/>
                <w:bCs/>
                <w:kern w:val="2"/>
              </w:rPr>
            </w:pPr>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p>
        </w:tc>
        <w:tc>
          <w:tcPr>
            <w:tcW w:w="809" w:type="dxa"/>
            <w:vMerge w:val="restart"/>
            <w:vAlign w:val="center"/>
          </w:tcPr>
          <w:p w14:paraId="571D5F45" w14:textId="77777777" w:rsidR="0089189D" w:rsidRPr="001D386E" w:rsidRDefault="0089189D" w:rsidP="007336B4">
            <w:pPr>
              <w:pStyle w:val="TAC"/>
              <w:rPr>
                <w:rFonts w:cs="Arial"/>
              </w:rPr>
            </w:pPr>
            <w:r w:rsidRPr="001D386E">
              <w:rPr>
                <w:rFonts w:cs="Arial"/>
              </w:rPr>
              <w:t>dBm</w:t>
            </w:r>
          </w:p>
        </w:tc>
        <w:tc>
          <w:tcPr>
            <w:tcW w:w="6379" w:type="dxa"/>
            <w:gridSpan w:val="5"/>
            <w:vAlign w:val="bottom"/>
          </w:tcPr>
          <w:p w14:paraId="1CDCC045" w14:textId="77777777" w:rsidR="0089189D" w:rsidRPr="001D386E" w:rsidRDefault="0089189D" w:rsidP="007336B4">
            <w:pPr>
              <w:pStyle w:val="TAC"/>
              <w:rPr>
                <w:rFonts w:eastAsia="MS Mincho" w:cs="Arial"/>
              </w:rPr>
            </w:pPr>
            <w:r w:rsidRPr="002C1754">
              <w:rPr>
                <w:rFonts w:eastAsia="Times New Roman" w:cs="Arial"/>
              </w:rPr>
              <w:t>P</w:t>
            </w:r>
            <w:r w:rsidRPr="002C1754">
              <w:rPr>
                <w:rFonts w:eastAsia="Times New Roman" w:cs="Arial"/>
                <w:vertAlign w:val="subscript"/>
              </w:rPr>
              <w:t>REFSENS_SL</w:t>
            </w:r>
            <w:r w:rsidRPr="001D386E">
              <w:rPr>
                <w:rFonts w:cs="Arial"/>
              </w:rPr>
              <w:t xml:space="preserve"> + </w:t>
            </w:r>
            <w:r>
              <w:rPr>
                <w:rFonts w:cs="Arial"/>
              </w:rPr>
              <w:t>SL CA</w:t>
            </w:r>
            <w:r w:rsidRPr="001D386E">
              <w:rPr>
                <w:rFonts w:cs="Arial"/>
              </w:rPr>
              <w:t xml:space="preserve"> Bandwidth Class specific value below</w:t>
            </w:r>
          </w:p>
        </w:tc>
      </w:tr>
      <w:tr w:rsidR="0089189D" w:rsidRPr="001D386E" w14:paraId="41A8C758" w14:textId="77777777" w:rsidTr="007336B4">
        <w:tc>
          <w:tcPr>
            <w:tcW w:w="1663" w:type="dxa"/>
            <w:vMerge/>
            <w:vAlign w:val="center"/>
          </w:tcPr>
          <w:p w14:paraId="456A55FD" w14:textId="77777777" w:rsidR="0089189D" w:rsidRPr="001D386E" w:rsidRDefault="0089189D" w:rsidP="007336B4">
            <w:pPr>
              <w:pStyle w:val="TAL"/>
              <w:rPr>
                <w:rFonts w:eastAsia="MS Mincho" w:cs="Arial"/>
                <w:bCs/>
                <w:kern w:val="2"/>
              </w:rPr>
            </w:pPr>
          </w:p>
        </w:tc>
        <w:tc>
          <w:tcPr>
            <w:tcW w:w="809" w:type="dxa"/>
            <w:vMerge/>
            <w:vAlign w:val="center"/>
          </w:tcPr>
          <w:p w14:paraId="1B71B097" w14:textId="77777777" w:rsidR="0089189D" w:rsidRPr="001D386E" w:rsidRDefault="0089189D" w:rsidP="007336B4">
            <w:pPr>
              <w:pStyle w:val="TAC"/>
              <w:rPr>
                <w:rFonts w:cs="Arial"/>
                <w:kern w:val="2"/>
              </w:rPr>
            </w:pPr>
          </w:p>
        </w:tc>
        <w:tc>
          <w:tcPr>
            <w:tcW w:w="1214" w:type="dxa"/>
            <w:vAlign w:val="center"/>
          </w:tcPr>
          <w:p w14:paraId="739056FC" w14:textId="77777777" w:rsidR="0089189D" w:rsidRPr="001D386E" w:rsidRDefault="0089189D" w:rsidP="007336B4">
            <w:pPr>
              <w:pStyle w:val="TAC"/>
              <w:rPr>
                <w:rFonts w:eastAsia="MS Mincho" w:cs="Arial"/>
                <w:kern w:val="2"/>
              </w:rPr>
            </w:pPr>
            <w:r w:rsidRPr="001D386E">
              <w:rPr>
                <w:rFonts w:eastAsia="MS Mincho" w:cs="Arial"/>
                <w:kern w:val="2"/>
              </w:rPr>
              <w:t>9</w:t>
            </w:r>
          </w:p>
        </w:tc>
        <w:tc>
          <w:tcPr>
            <w:tcW w:w="1321" w:type="dxa"/>
            <w:vAlign w:val="center"/>
          </w:tcPr>
          <w:p w14:paraId="0366025A" w14:textId="77777777" w:rsidR="0089189D" w:rsidRPr="001D386E" w:rsidRDefault="0089189D" w:rsidP="007336B4">
            <w:pPr>
              <w:pStyle w:val="TAC"/>
              <w:rPr>
                <w:rFonts w:eastAsia="MS Mincho" w:cs="Arial"/>
                <w:kern w:val="2"/>
              </w:rPr>
            </w:pPr>
          </w:p>
        </w:tc>
        <w:tc>
          <w:tcPr>
            <w:tcW w:w="1230" w:type="dxa"/>
            <w:vAlign w:val="center"/>
          </w:tcPr>
          <w:p w14:paraId="7B74F375" w14:textId="77777777" w:rsidR="0089189D" w:rsidRPr="001D386E" w:rsidRDefault="0089189D" w:rsidP="007336B4">
            <w:pPr>
              <w:pStyle w:val="TAC"/>
              <w:rPr>
                <w:rFonts w:eastAsia="MS Mincho" w:cs="Arial"/>
                <w:kern w:val="2"/>
              </w:rPr>
            </w:pPr>
          </w:p>
        </w:tc>
        <w:tc>
          <w:tcPr>
            <w:tcW w:w="1276" w:type="dxa"/>
            <w:vAlign w:val="center"/>
          </w:tcPr>
          <w:p w14:paraId="50ACDB9E" w14:textId="77777777" w:rsidR="0089189D" w:rsidRPr="001D386E" w:rsidRDefault="0089189D" w:rsidP="007336B4">
            <w:pPr>
              <w:pStyle w:val="TAC"/>
              <w:rPr>
                <w:rFonts w:eastAsia="MS Mincho" w:cs="Arial"/>
                <w:kern w:val="2"/>
              </w:rPr>
            </w:pPr>
          </w:p>
        </w:tc>
        <w:tc>
          <w:tcPr>
            <w:tcW w:w="1338" w:type="dxa"/>
            <w:vAlign w:val="center"/>
          </w:tcPr>
          <w:p w14:paraId="12723004" w14:textId="77777777" w:rsidR="0089189D" w:rsidRPr="001D386E" w:rsidRDefault="0089189D" w:rsidP="007336B4">
            <w:pPr>
              <w:pStyle w:val="TAC"/>
              <w:rPr>
                <w:rFonts w:eastAsia="MS Mincho" w:cs="Arial"/>
                <w:kern w:val="2"/>
              </w:rPr>
            </w:pPr>
          </w:p>
        </w:tc>
      </w:tr>
      <w:tr w:rsidR="0089189D" w:rsidRPr="001D386E" w14:paraId="3C0E71A2" w14:textId="77777777" w:rsidTr="007336B4">
        <w:tc>
          <w:tcPr>
            <w:tcW w:w="1663" w:type="dxa"/>
          </w:tcPr>
          <w:p w14:paraId="02F45629" w14:textId="77777777" w:rsidR="0089189D" w:rsidRPr="001D386E" w:rsidRDefault="0089189D" w:rsidP="007336B4">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1</w:t>
            </w:r>
          </w:p>
          <w:p w14:paraId="729A188A" w14:textId="77777777" w:rsidR="0089189D" w:rsidRPr="001D386E" w:rsidRDefault="0089189D" w:rsidP="007336B4">
            <w:pPr>
              <w:pStyle w:val="TAL"/>
              <w:rPr>
                <w:rFonts w:eastAsia="MS Mincho" w:cs="Arial"/>
                <w:vertAlign w:val="subscript"/>
              </w:rPr>
            </w:pPr>
            <w:r w:rsidRPr="001D386E">
              <w:rPr>
                <w:rFonts w:eastAsia="MS Mincho" w:cs="Arial"/>
              </w:rPr>
              <w:t>(CW)</w:t>
            </w:r>
          </w:p>
        </w:tc>
        <w:tc>
          <w:tcPr>
            <w:tcW w:w="809" w:type="dxa"/>
          </w:tcPr>
          <w:p w14:paraId="1CAC6870" w14:textId="77777777" w:rsidR="0089189D" w:rsidRPr="001D386E" w:rsidRDefault="0089189D" w:rsidP="007336B4">
            <w:pPr>
              <w:pStyle w:val="TAC"/>
              <w:rPr>
                <w:rFonts w:cs="Arial"/>
              </w:rPr>
            </w:pPr>
            <w:r w:rsidRPr="001D386E">
              <w:rPr>
                <w:rFonts w:cs="Arial"/>
              </w:rPr>
              <w:t>dBm</w:t>
            </w:r>
          </w:p>
        </w:tc>
        <w:tc>
          <w:tcPr>
            <w:tcW w:w="6379" w:type="dxa"/>
            <w:gridSpan w:val="5"/>
            <w:vAlign w:val="center"/>
          </w:tcPr>
          <w:p w14:paraId="1D2F564C" w14:textId="77777777" w:rsidR="0089189D" w:rsidRPr="001D386E" w:rsidRDefault="0089189D" w:rsidP="007336B4">
            <w:pPr>
              <w:pStyle w:val="TAC"/>
              <w:rPr>
                <w:rFonts w:cs="Arial"/>
              </w:rPr>
            </w:pPr>
            <w:r w:rsidRPr="001D386E">
              <w:rPr>
                <w:rFonts w:cs="Arial"/>
              </w:rPr>
              <w:t>-46</w:t>
            </w:r>
          </w:p>
        </w:tc>
      </w:tr>
      <w:tr w:rsidR="0089189D" w:rsidRPr="001D386E" w14:paraId="284275BA" w14:textId="77777777" w:rsidTr="007336B4">
        <w:tc>
          <w:tcPr>
            <w:tcW w:w="1663" w:type="dxa"/>
          </w:tcPr>
          <w:p w14:paraId="112A2D65" w14:textId="77777777" w:rsidR="0089189D" w:rsidRPr="001D386E" w:rsidRDefault="0089189D" w:rsidP="007336B4">
            <w:pPr>
              <w:pStyle w:val="TAL"/>
              <w:rPr>
                <w:rFonts w:eastAsia="MS Mincho" w:cs="Arial"/>
              </w:rPr>
            </w:pPr>
            <w:proofErr w:type="spellStart"/>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2</w:t>
            </w:r>
          </w:p>
          <w:p w14:paraId="1A1C317E" w14:textId="77777777" w:rsidR="0089189D" w:rsidRPr="001D386E" w:rsidRDefault="0089189D" w:rsidP="007336B4">
            <w:pPr>
              <w:pStyle w:val="TAL"/>
              <w:rPr>
                <w:rFonts w:eastAsia="MS Mincho" w:cs="Arial"/>
              </w:rPr>
            </w:pPr>
            <w:r w:rsidRPr="001D386E">
              <w:rPr>
                <w:rFonts w:eastAsia="MS Mincho" w:cs="Arial"/>
              </w:rPr>
              <w:t>(Modulated)</w:t>
            </w:r>
          </w:p>
        </w:tc>
        <w:tc>
          <w:tcPr>
            <w:tcW w:w="809" w:type="dxa"/>
          </w:tcPr>
          <w:p w14:paraId="46A37249" w14:textId="77777777" w:rsidR="0089189D" w:rsidRPr="001D386E" w:rsidRDefault="0089189D" w:rsidP="007336B4">
            <w:pPr>
              <w:pStyle w:val="TAC"/>
              <w:rPr>
                <w:rFonts w:cs="Arial"/>
              </w:rPr>
            </w:pPr>
            <w:r w:rsidRPr="001D386E">
              <w:rPr>
                <w:rFonts w:cs="Arial"/>
              </w:rPr>
              <w:t>dBm</w:t>
            </w:r>
          </w:p>
        </w:tc>
        <w:tc>
          <w:tcPr>
            <w:tcW w:w="6379" w:type="dxa"/>
            <w:gridSpan w:val="5"/>
            <w:vAlign w:val="center"/>
          </w:tcPr>
          <w:p w14:paraId="07642740" w14:textId="77777777" w:rsidR="0089189D" w:rsidRPr="001D386E" w:rsidRDefault="0089189D" w:rsidP="007336B4">
            <w:pPr>
              <w:pStyle w:val="TAC"/>
              <w:rPr>
                <w:rFonts w:eastAsia="MS Mincho" w:cs="Arial"/>
              </w:rPr>
            </w:pPr>
            <w:r w:rsidRPr="001D386E">
              <w:rPr>
                <w:rFonts w:cs="Arial"/>
              </w:rPr>
              <w:t>-46</w:t>
            </w:r>
          </w:p>
        </w:tc>
      </w:tr>
      <w:tr w:rsidR="0089189D" w:rsidRPr="001D386E" w14:paraId="46D5BE67" w14:textId="77777777" w:rsidTr="007336B4">
        <w:tc>
          <w:tcPr>
            <w:tcW w:w="1663" w:type="dxa"/>
          </w:tcPr>
          <w:p w14:paraId="18AB323F" w14:textId="77777777" w:rsidR="0089189D" w:rsidRPr="001D386E" w:rsidRDefault="0089189D" w:rsidP="007336B4">
            <w:pPr>
              <w:pStyle w:val="TAL"/>
              <w:rPr>
                <w:rFonts w:eastAsia="MS Mincho" w:cs="Arial"/>
              </w:rPr>
            </w:pPr>
            <w:proofErr w:type="spellStart"/>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2</w:t>
            </w:r>
          </w:p>
        </w:tc>
        <w:tc>
          <w:tcPr>
            <w:tcW w:w="809" w:type="dxa"/>
          </w:tcPr>
          <w:p w14:paraId="7AB34DE9" w14:textId="77777777" w:rsidR="0089189D" w:rsidRPr="001D386E" w:rsidRDefault="0089189D" w:rsidP="007336B4">
            <w:pPr>
              <w:pStyle w:val="TAC"/>
              <w:rPr>
                <w:rFonts w:cs="Arial"/>
              </w:rPr>
            </w:pPr>
            <w:r w:rsidRPr="001D386E">
              <w:rPr>
                <w:rFonts w:cs="Arial"/>
              </w:rPr>
              <w:t>MHz</w:t>
            </w:r>
          </w:p>
        </w:tc>
        <w:tc>
          <w:tcPr>
            <w:tcW w:w="1214" w:type="dxa"/>
            <w:vAlign w:val="center"/>
          </w:tcPr>
          <w:p w14:paraId="4BC0D83C" w14:textId="77777777" w:rsidR="0089189D" w:rsidRPr="001D386E" w:rsidRDefault="0089189D" w:rsidP="007336B4">
            <w:pPr>
              <w:pStyle w:val="TAC"/>
              <w:rPr>
                <w:rFonts w:cs="Arial"/>
                <w:lang w:eastAsia="zh-CN"/>
              </w:rPr>
            </w:pPr>
            <w:r w:rsidRPr="001D386E">
              <w:rPr>
                <w:rFonts w:cs="Arial" w:hint="eastAsia"/>
                <w:lang w:eastAsia="zh-CN"/>
              </w:rPr>
              <w:t>10</w:t>
            </w:r>
          </w:p>
        </w:tc>
        <w:tc>
          <w:tcPr>
            <w:tcW w:w="1321" w:type="dxa"/>
            <w:vAlign w:val="center"/>
          </w:tcPr>
          <w:p w14:paraId="4034418D" w14:textId="77777777" w:rsidR="0089189D" w:rsidRPr="001D386E" w:rsidRDefault="0089189D" w:rsidP="007336B4">
            <w:pPr>
              <w:pStyle w:val="TAC"/>
              <w:rPr>
                <w:rFonts w:eastAsia="MS Mincho" w:cs="Arial"/>
              </w:rPr>
            </w:pPr>
          </w:p>
        </w:tc>
        <w:tc>
          <w:tcPr>
            <w:tcW w:w="1230" w:type="dxa"/>
            <w:vAlign w:val="bottom"/>
          </w:tcPr>
          <w:p w14:paraId="2FC38A34" w14:textId="77777777" w:rsidR="0089189D" w:rsidRPr="001D386E" w:rsidRDefault="0089189D" w:rsidP="007336B4">
            <w:pPr>
              <w:pStyle w:val="TAC"/>
              <w:rPr>
                <w:rFonts w:eastAsia="MS Mincho" w:cs="Arial"/>
              </w:rPr>
            </w:pPr>
          </w:p>
        </w:tc>
        <w:tc>
          <w:tcPr>
            <w:tcW w:w="1276" w:type="dxa"/>
            <w:vAlign w:val="bottom"/>
          </w:tcPr>
          <w:p w14:paraId="7B99A768" w14:textId="77777777" w:rsidR="0089189D" w:rsidRPr="001D386E" w:rsidRDefault="0089189D" w:rsidP="007336B4">
            <w:pPr>
              <w:pStyle w:val="TAC"/>
              <w:rPr>
                <w:rFonts w:eastAsia="MS Mincho" w:cs="Arial"/>
              </w:rPr>
            </w:pPr>
          </w:p>
        </w:tc>
        <w:tc>
          <w:tcPr>
            <w:tcW w:w="1338" w:type="dxa"/>
            <w:vAlign w:val="bottom"/>
          </w:tcPr>
          <w:p w14:paraId="50B83BAA" w14:textId="77777777" w:rsidR="0089189D" w:rsidRPr="001D386E" w:rsidRDefault="0089189D" w:rsidP="007336B4">
            <w:pPr>
              <w:pStyle w:val="TAC"/>
              <w:rPr>
                <w:rFonts w:eastAsia="MS Mincho" w:cs="Arial"/>
              </w:rPr>
            </w:pPr>
          </w:p>
        </w:tc>
      </w:tr>
      <w:tr w:rsidR="0089189D" w:rsidRPr="001D386E" w14:paraId="45D096CB" w14:textId="77777777" w:rsidTr="007336B4">
        <w:tc>
          <w:tcPr>
            <w:tcW w:w="1663" w:type="dxa"/>
          </w:tcPr>
          <w:p w14:paraId="10F64080" w14:textId="77777777" w:rsidR="0089189D" w:rsidRPr="001D386E" w:rsidRDefault="0089189D" w:rsidP="007336B4">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1</w:t>
            </w:r>
          </w:p>
          <w:p w14:paraId="52152220" w14:textId="77777777" w:rsidR="0089189D" w:rsidRPr="001D386E" w:rsidRDefault="0089189D" w:rsidP="007336B4">
            <w:pPr>
              <w:pStyle w:val="TAL"/>
              <w:rPr>
                <w:rFonts w:cs="Arial"/>
                <w:i/>
              </w:rPr>
            </w:pPr>
            <w:r w:rsidRPr="001D386E">
              <w:rPr>
                <w:rFonts w:eastAsia="MS Mincho" w:cs="Arial"/>
              </w:rPr>
              <w:t>(Offset)</w:t>
            </w:r>
          </w:p>
        </w:tc>
        <w:tc>
          <w:tcPr>
            <w:tcW w:w="809" w:type="dxa"/>
          </w:tcPr>
          <w:p w14:paraId="0FCB053D" w14:textId="77777777" w:rsidR="0089189D" w:rsidRPr="001D386E" w:rsidRDefault="0089189D" w:rsidP="007336B4">
            <w:pPr>
              <w:pStyle w:val="TAC"/>
              <w:rPr>
                <w:rFonts w:cs="Arial"/>
              </w:rPr>
            </w:pPr>
            <w:r w:rsidRPr="001D386E">
              <w:rPr>
                <w:rFonts w:cs="Arial"/>
              </w:rPr>
              <w:t>MHz</w:t>
            </w:r>
          </w:p>
        </w:tc>
        <w:tc>
          <w:tcPr>
            <w:tcW w:w="1214" w:type="dxa"/>
            <w:vAlign w:val="bottom"/>
          </w:tcPr>
          <w:p w14:paraId="7A949FF1" w14:textId="77777777" w:rsidR="0089189D" w:rsidRPr="001D386E" w:rsidRDefault="0089189D" w:rsidP="007336B4">
            <w:pPr>
              <w:pStyle w:val="TAC"/>
              <w:rPr>
                <w:rFonts w:cs="Arial"/>
                <w:lang w:eastAsia="zh-CN"/>
              </w:rPr>
            </w:pPr>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p>
          <w:p w14:paraId="32C8D5E4" w14:textId="77777777" w:rsidR="0089189D" w:rsidRPr="001D386E" w:rsidRDefault="0089189D" w:rsidP="007336B4">
            <w:pPr>
              <w:pStyle w:val="TAC"/>
              <w:rPr>
                <w:rFonts w:eastAsia="MS Mincho" w:cs="Arial"/>
              </w:rPr>
            </w:pPr>
            <w:r w:rsidRPr="001D386E">
              <w:rPr>
                <w:rFonts w:eastAsia="MS Mincho" w:cs="Arial"/>
              </w:rPr>
              <w:t>/</w:t>
            </w:r>
          </w:p>
          <w:p w14:paraId="5DC250B0" w14:textId="77777777" w:rsidR="0089189D" w:rsidRPr="001D386E" w:rsidRDefault="0089189D" w:rsidP="007336B4">
            <w:pPr>
              <w:pStyle w:val="TAC"/>
              <w:rPr>
                <w:rFonts w:cs="Arial"/>
                <w:lang w:eastAsia="zh-CN"/>
              </w:rPr>
            </w:pPr>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p>
        </w:tc>
        <w:tc>
          <w:tcPr>
            <w:tcW w:w="1321" w:type="dxa"/>
            <w:vAlign w:val="bottom"/>
          </w:tcPr>
          <w:p w14:paraId="029E4702" w14:textId="77777777" w:rsidR="0089189D" w:rsidRPr="001D386E" w:rsidRDefault="0089189D" w:rsidP="007336B4">
            <w:pPr>
              <w:pStyle w:val="TAC"/>
              <w:rPr>
                <w:rFonts w:cs="Arial"/>
              </w:rPr>
            </w:pPr>
          </w:p>
        </w:tc>
        <w:tc>
          <w:tcPr>
            <w:tcW w:w="1230" w:type="dxa"/>
            <w:vAlign w:val="bottom"/>
          </w:tcPr>
          <w:p w14:paraId="0D16CDC1" w14:textId="77777777" w:rsidR="0089189D" w:rsidRPr="001D386E" w:rsidRDefault="0089189D" w:rsidP="007336B4">
            <w:pPr>
              <w:pStyle w:val="TAC"/>
              <w:rPr>
                <w:rFonts w:eastAsia="MS Mincho" w:cs="Arial"/>
              </w:rPr>
            </w:pPr>
          </w:p>
        </w:tc>
        <w:tc>
          <w:tcPr>
            <w:tcW w:w="1276" w:type="dxa"/>
            <w:vAlign w:val="bottom"/>
          </w:tcPr>
          <w:p w14:paraId="3EE0172B" w14:textId="77777777" w:rsidR="0089189D" w:rsidRPr="001D386E" w:rsidRDefault="0089189D" w:rsidP="007336B4">
            <w:pPr>
              <w:pStyle w:val="TAC"/>
              <w:rPr>
                <w:rFonts w:eastAsia="MS Mincho" w:cs="Arial"/>
              </w:rPr>
            </w:pPr>
          </w:p>
        </w:tc>
        <w:tc>
          <w:tcPr>
            <w:tcW w:w="1338" w:type="dxa"/>
            <w:vAlign w:val="bottom"/>
          </w:tcPr>
          <w:p w14:paraId="35E5A3FB" w14:textId="77777777" w:rsidR="0089189D" w:rsidRPr="001D386E" w:rsidRDefault="0089189D" w:rsidP="007336B4">
            <w:pPr>
              <w:pStyle w:val="TAC"/>
              <w:rPr>
                <w:rFonts w:cs="Arial"/>
                <w:b/>
              </w:rPr>
            </w:pPr>
          </w:p>
        </w:tc>
      </w:tr>
      <w:tr w:rsidR="0089189D" w:rsidRPr="001D386E" w14:paraId="4FDEDD9A" w14:textId="77777777" w:rsidTr="007336B4">
        <w:tc>
          <w:tcPr>
            <w:tcW w:w="1663" w:type="dxa"/>
          </w:tcPr>
          <w:p w14:paraId="6E35D5F1" w14:textId="77777777" w:rsidR="0089189D" w:rsidRPr="001D386E" w:rsidRDefault="0089189D" w:rsidP="007336B4">
            <w:pPr>
              <w:pStyle w:val="TAL"/>
              <w:rPr>
                <w:rFonts w:eastAsia="MS Mincho" w:cs="Arial"/>
              </w:rPr>
            </w:pPr>
            <w:proofErr w:type="spellStart"/>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2</w:t>
            </w:r>
          </w:p>
          <w:p w14:paraId="225D637B" w14:textId="77777777" w:rsidR="0089189D" w:rsidRPr="001D386E" w:rsidRDefault="0089189D" w:rsidP="007336B4">
            <w:pPr>
              <w:pStyle w:val="TAL"/>
              <w:rPr>
                <w:rFonts w:eastAsia="MS Mincho" w:cs="Arial"/>
              </w:rPr>
            </w:pPr>
            <w:r w:rsidRPr="001D386E">
              <w:rPr>
                <w:rFonts w:eastAsia="MS Mincho" w:cs="Arial"/>
              </w:rPr>
              <w:t>(Offset)</w:t>
            </w:r>
          </w:p>
        </w:tc>
        <w:tc>
          <w:tcPr>
            <w:tcW w:w="809" w:type="dxa"/>
          </w:tcPr>
          <w:p w14:paraId="73BE32EF" w14:textId="77777777" w:rsidR="0089189D" w:rsidRPr="001D386E" w:rsidRDefault="0089189D" w:rsidP="007336B4">
            <w:pPr>
              <w:pStyle w:val="TAC"/>
              <w:rPr>
                <w:rFonts w:cs="Arial"/>
              </w:rPr>
            </w:pPr>
            <w:r w:rsidRPr="001D386E">
              <w:rPr>
                <w:rFonts w:cs="Arial"/>
              </w:rPr>
              <w:t>MHz</w:t>
            </w:r>
          </w:p>
        </w:tc>
        <w:tc>
          <w:tcPr>
            <w:tcW w:w="6379" w:type="dxa"/>
            <w:gridSpan w:val="5"/>
            <w:vAlign w:val="center"/>
          </w:tcPr>
          <w:p w14:paraId="62B4DF14" w14:textId="77777777" w:rsidR="0089189D" w:rsidRPr="001D386E" w:rsidRDefault="0089189D" w:rsidP="007336B4">
            <w:pPr>
              <w:pStyle w:val="TAC"/>
              <w:rPr>
                <w:rFonts w:cs="Arial"/>
              </w:rPr>
            </w:pPr>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p>
        </w:tc>
      </w:tr>
      <w:tr w:rsidR="0089189D" w:rsidRPr="001D386E" w14:paraId="71B3E42E" w14:textId="77777777" w:rsidTr="007336B4">
        <w:tc>
          <w:tcPr>
            <w:tcW w:w="8851" w:type="dxa"/>
            <w:gridSpan w:val="7"/>
            <w:vAlign w:val="center"/>
          </w:tcPr>
          <w:p w14:paraId="33E846E5" w14:textId="77777777" w:rsidR="0089189D" w:rsidRDefault="0089189D" w:rsidP="007336B4">
            <w:pPr>
              <w:pStyle w:val="TAN"/>
              <w:rPr>
                <w:rFonts w:eastAsia="Malgun Gothic"/>
              </w:rPr>
            </w:pPr>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p w14:paraId="70F492E2" w14:textId="77777777" w:rsidR="0089189D" w:rsidRPr="001D386E" w:rsidRDefault="0089189D" w:rsidP="007336B4">
            <w:pPr>
              <w:pStyle w:val="TAN"/>
              <w:rPr>
                <w:rFonts w:eastAsia="MS Mincho" w:cs="Arial"/>
                <w:bCs/>
              </w:rPr>
            </w:pPr>
            <w:r w:rsidRPr="00A1115A">
              <w:t xml:space="preserve">NOTE </w:t>
            </w:r>
            <w:r>
              <w:t>2</w:t>
            </w:r>
            <w:r w:rsidRPr="00A1115A">
              <w:t>:</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modulated interferer.</w:t>
            </w:r>
          </w:p>
        </w:tc>
      </w:tr>
    </w:tbl>
    <w:p w14:paraId="1D45B120" w14:textId="77777777" w:rsidR="0089189D" w:rsidRPr="00F03857" w:rsidRDefault="0089189D" w:rsidP="0089189D">
      <w:pPr>
        <w:pBdr>
          <w:top w:val="nil"/>
          <w:left w:val="nil"/>
          <w:bottom w:val="nil"/>
          <w:right w:val="nil"/>
          <w:between w:val="nil"/>
        </w:pBdr>
        <w:ind w:firstLine="720"/>
        <w:rPr>
          <w:color w:val="000000"/>
        </w:rPr>
      </w:pPr>
    </w:p>
    <w:p w14:paraId="50056850" w14:textId="77777777" w:rsidR="00074969" w:rsidRPr="0089189D" w:rsidRDefault="00074969" w:rsidP="00074969"/>
    <w:p w14:paraId="1CF2E7B7" w14:textId="5D1B6253" w:rsidR="00774329" w:rsidRDefault="00774329" w:rsidP="00774329">
      <w:pPr>
        <w:pStyle w:val="1"/>
        <w:ind w:left="1134" w:hanging="1134"/>
      </w:pPr>
      <w:bookmarkStart w:id="418" w:name="_Toc133515279"/>
      <w:r>
        <w:lastRenderedPageBreak/>
        <w:t>8</w:t>
      </w:r>
      <w:r w:rsidRPr="004D36BF">
        <w:tab/>
      </w:r>
      <w:r>
        <w:t>Co</w:t>
      </w:r>
      <w:r w:rsidR="001F1720">
        <w:t>-</w:t>
      </w:r>
      <w:r>
        <w:t>channel coexistence</w:t>
      </w:r>
      <w:r w:rsidRPr="0005345C">
        <w:t xml:space="preserve"> </w:t>
      </w:r>
      <w:r w:rsidR="00F40564">
        <w:t xml:space="preserve">between LTE </w:t>
      </w:r>
      <w:r w:rsidR="009509C2">
        <w:t xml:space="preserve">Sidelink </w:t>
      </w:r>
      <w:r w:rsidR="00F40564">
        <w:t xml:space="preserve">and NR </w:t>
      </w:r>
      <w:r w:rsidR="009509C2">
        <w:t>Sidelink</w:t>
      </w:r>
      <w:bookmarkEnd w:id="418"/>
    </w:p>
    <w:p w14:paraId="2DB00723" w14:textId="77777777" w:rsidR="00332F4C" w:rsidRPr="0009476B" w:rsidRDefault="00332F4C" w:rsidP="00E56C70"/>
    <w:p w14:paraId="550E9145" w14:textId="77777777" w:rsidR="00DE71A1" w:rsidRPr="002D3144" w:rsidRDefault="00DE71A1" w:rsidP="00D0077F">
      <w:pPr>
        <w:pStyle w:val="1"/>
        <w:rPr>
          <w:i/>
          <w:color w:val="0000FF"/>
        </w:rPr>
      </w:pPr>
      <w:bookmarkStart w:id="419" w:name="_Toc47103333"/>
      <w:bookmarkStart w:id="420" w:name="_Toc133515280"/>
      <w:r w:rsidRPr="00C61007">
        <w:t>Annex A:</w:t>
      </w:r>
      <w:bookmarkStart w:id="421" w:name="_Toc47103338"/>
      <w:bookmarkStart w:id="422" w:name="historyclause"/>
      <w:bookmarkEnd w:id="419"/>
      <w:r w:rsidR="00A600D0">
        <w:rPr>
          <w:rFonts w:hint="eastAsia"/>
          <w:color w:val="0000FF"/>
          <w:lang w:eastAsia="zh-CN"/>
        </w:rPr>
        <w:t xml:space="preserve"> </w:t>
      </w:r>
      <w:r w:rsidRPr="00E560EA">
        <w:t>Change history</w:t>
      </w:r>
      <w:bookmarkEnd w:id="420"/>
      <w:bookmarkEnd w:id="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422"/>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423010">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1279"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1134" w:type="dxa"/>
            <w:shd w:val="pct10" w:color="auto" w:fill="FFFFFF"/>
          </w:tcPr>
          <w:p w14:paraId="1311E24C" w14:textId="77777777" w:rsidR="00DE71A1" w:rsidRPr="00A91DC6" w:rsidRDefault="00DE71A1" w:rsidP="00876C05">
            <w:pPr>
              <w:pStyle w:val="TAL"/>
              <w:rPr>
                <w:b/>
                <w:sz w:val="16"/>
              </w:rPr>
            </w:pPr>
            <w:proofErr w:type="spellStart"/>
            <w:r w:rsidRPr="00A91DC6">
              <w:rPr>
                <w:b/>
                <w:sz w:val="16"/>
              </w:rPr>
              <w:t>TDoc</w:t>
            </w:r>
            <w:proofErr w:type="spellEnd"/>
          </w:p>
        </w:tc>
        <w:tc>
          <w:tcPr>
            <w:tcW w:w="425"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567"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301"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423010">
        <w:tc>
          <w:tcPr>
            <w:tcW w:w="800" w:type="dxa"/>
            <w:shd w:val="solid" w:color="FFFFFF" w:fill="auto"/>
          </w:tcPr>
          <w:p w14:paraId="58C248B5" w14:textId="77777777" w:rsidR="00DE71A1" w:rsidRPr="00A91DC6" w:rsidRDefault="00D03145" w:rsidP="00423010">
            <w:pPr>
              <w:pStyle w:val="TAC"/>
              <w:jc w:val="left"/>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1279" w:type="dxa"/>
            <w:shd w:val="solid" w:color="FFFFFF" w:fill="auto"/>
          </w:tcPr>
          <w:p w14:paraId="306C359A" w14:textId="77777777" w:rsidR="00DE71A1" w:rsidRPr="00A91DC6" w:rsidRDefault="00D03145" w:rsidP="00423010">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1134" w:type="dxa"/>
            <w:shd w:val="solid" w:color="FFFFFF" w:fill="auto"/>
          </w:tcPr>
          <w:p w14:paraId="4251135C" w14:textId="77777777" w:rsidR="00DE71A1" w:rsidRPr="00A91DC6" w:rsidRDefault="00DE71A1" w:rsidP="00423010">
            <w:pPr>
              <w:pStyle w:val="TAC"/>
              <w:jc w:val="left"/>
              <w:rPr>
                <w:sz w:val="16"/>
                <w:szCs w:val="16"/>
              </w:rPr>
            </w:pPr>
          </w:p>
        </w:tc>
        <w:tc>
          <w:tcPr>
            <w:tcW w:w="425" w:type="dxa"/>
            <w:shd w:val="solid" w:color="FFFFFF" w:fill="auto"/>
          </w:tcPr>
          <w:p w14:paraId="3B609606" w14:textId="77777777" w:rsidR="00DE71A1" w:rsidRPr="00A91DC6" w:rsidRDefault="00DE71A1" w:rsidP="00876C05">
            <w:pPr>
              <w:pStyle w:val="TAL"/>
              <w:rPr>
                <w:sz w:val="16"/>
                <w:szCs w:val="16"/>
              </w:rPr>
            </w:pPr>
          </w:p>
        </w:tc>
        <w:tc>
          <w:tcPr>
            <w:tcW w:w="567"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301"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423010" w:rsidRPr="00A91DC6" w14:paraId="07556641" w14:textId="77777777" w:rsidTr="00423010">
        <w:tc>
          <w:tcPr>
            <w:tcW w:w="800" w:type="dxa"/>
            <w:shd w:val="solid" w:color="FFFFFF" w:fill="auto"/>
          </w:tcPr>
          <w:p w14:paraId="1D1FD10A" w14:textId="48E12369" w:rsidR="00423010" w:rsidRPr="00A91DC6" w:rsidRDefault="00423010" w:rsidP="00423010">
            <w:pPr>
              <w:pStyle w:val="TAC"/>
              <w:jc w:val="left"/>
              <w:rPr>
                <w:sz w:val="16"/>
                <w:szCs w:val="16"/>
              </w:rPr>
            </w:pPr>
            <w:r>
              <w:rPr>
                <w:rFonts w:hint="eastAsia"/>
                <w:sz w:val="16"/>
                <w:szCs w:val="16"/>
                <w:lang w:eastAsia="zh-CN"/>
              </w:rPr>
              <w:t>2</w:t>
            </w:r>
            <w:r>
              <w:rPr>
                <w:sz w:val="16"/>
                <w:szCs w:val="16"/>
                <w:lang w:eastAsia="zh-CN"/>
              </w:rPr>
              <w:t>023-04</w:t>
            </w:r>
          </w:p>
        </w:tc>
        <w:tc>
          <w:tcPr>
            <w:tcW w:w="1279" w:type="dxa"/>
            <w:shd w:val="solid" w:color="FFFFFF" w:fill="auto"/>
          </w:tcPr>
          <w:p w14:paraId="68A33ED4" w14:textId="2A7311C2" w:rsidR="00423010" w:rsidRPr="00A91DC6" w:rsidRDefault="00423010" w:rsidP="00423010">
            <w:pPr>
              <w:pStyle w:val="TAC"/>
              <w:jc w:val="left"/>
              <w:rPr>
                <w:sz w:val="16"/>
                <w:szCs w:val="16"/>
              </w:rPr>
            </w:pPr>
            <w:r>
              <w:rPr>
                <w:rFonts w:hint="eastAsia"/>
                <w:sz w:val="16"/>
                <w:szCs w:val="16"/>
                <w:lang w:eastAsia="zh-CN"/>
              </w:rPr>
              <w:t>R</w:t>
            </w:r>
            <w:r>
              <w:rPr>
                <w:sz w:val="16"/>
                <w:szCs w:val="16"/>
                <w:lang w:eastAsia="zh-CN"/>
              </w:rPr>
              <w:t>AN4#106bis-e</w:t>
            </w:r>
          </w:p>
        </w:tc>
        <w:tc>
          <w:tcPr>
            <w:tcW w:w="1134" w:type="dxa"/>
            <w:shd w:val="solid" w:color="FFFFFF" w:fill="auto"/>
          </w:tcPr>
          <w:p w14:paraId="59AE2ED2" w14:textId="6A5922AF" w:rsidR="00423010" w:rsidRPr="00A91DC6" w:rsidRDefault="00423010" w:rsidP="00423010">
            <w:pPr>
              <w:pStyle w:val="TAC"/>
              <w:jc w:val="left"/>
              <w:rPr>
                <w:sz w:val="16"/>
                <w:szCs w:val="16"/>
              </w:rPr>
            </w:pPr>
            <w:r w:rsidRPr="00423010">
              <w:rPr>
                <w:sz w:val="16"/>
                <w:szCs w:val="16"/>
              </w:rPr>
              <w:t>R4-2306634</w:t>
            </w:r>
          </w:p>
        </w:tc>
        <w:tc>
          <w:tcPr>
            <w:tcW w:w="425" w:type="dxa"/>
            <w:shd w:val="solid" w:color="FFFFFF" w:fill="auto"/>
          </w:tcPr>
          <w:p w14:paraId="0A470609" w14:textId="77777777" w:rsidR="00423010" w:rsidRPr="00A91DC6" w:rsidRDefault="00423010" w:rsidP="00423010">
            <w:pPr>
              <w:pStyle w:val="TAL"/>
              <w:rPr>
                <w:sz w:val="16"/>
                <w:szCs w:val="16"/>
              </w:rPr>
            </w:pPr>
          </w:p>
        </w:tc>
        <w:tc>
          <w:tcPr>
            <w:tcW w:w="567" w:type="dxa"/>
            <w:shd w:val="solid" w:color="FFFFFF" w:fill="auto"/>
          </w:tcPr>
          <w:p w14:paraId="61BF2F48" w14:textId="77777777" w:rsidR="00423010" w:rsidRPr="00A91DC6" w:rsidRDefault="00423010" w:rsidP="00423010">
            <w:pPr>
              <w:pStyle w:val="TAR"/>
              <w:rPr>
                <w:sz w:val="16"/>
                <w:szCs w:val="16"/>
              </w:rPr>
            </w:pPr>
          </w:p>
        </w:tc>
        <w:tc>
          <w:tcPr>
            <w:tcW w:w="425" w:type="dxa"/>
            <w:shd w:val="solid" w:color="FFFFFF" w:fill="auto"/>
          </w:tcPr>
          <w:p w14:paraId="7E85B6D8" w14:textId="77777777" w:rsidR="00423010" w:rsidRPr="00A91DC6" w:rsidRDefault="00423010" w:rsidP="00423010">
            <w:pPr>
              <w:pStyle w:val="TAC"/>
              <w:rPr>
                <w:sz w:val="16"/>
                <w:szCs w:val="16"/>
              </w:rPr>
            </w:pPr>
          </w:p>
        </w:tc>
        <w:tc>
          <w:tcPr>
            <w:tcW w:w="4301" w:type="dxa"/>
            <w:shd w:val="solid" w:color="FFFFFF" w:fill="auto"/>
          </w:tcPr>
          <w:p w14:paraId="6AC46691" w14:textId="3ECBD455" w:rsidR="00423010" w:rsidRPr="00A91DC6" w:rsidRDefault="00423010" w:rsidP="00423010">
            <w:pPr>
              <w:pStyle w:val="TAL"/>
              <w:rPr>
                <w:sz w:val="16"/>
                <w:szCs w:val="16"/>
              </w:rPr>
            </w:pPr>
            <w:r w:rsidRPr="00423010">
              <w:rPr>
                <w:sz w:val="16"/>
                <w:szCs w:val="16"/>
              </w:rPr>
              <w:t>TP to TR on the SL-e TX requirement</w:t>
            </w:r>
          </w:p>
        </w:tc>
        <w:tc>
          <w:tcPr>
            <w:tcW w:w="708" w:type="dxa"/>
            <w:shd w:val="solid" w:color="FFFFFF" w:fill="auto"/>
          </w:tcPr>
          <w:p w14:paraId="0B9FAA50" w14:textId="2499E4C2" w:rsidR="00423010" w:rsidRPr="00A91DC6" w:rsidRDefault="00697531" w:rsidP="00423010">
            <w:pPr>
              <w:pStyle w:val="TAC"/>
              <w:rPr>
                <w:sz w:val="16"/>
                <w:szCs w:val="16"/>
              </w:rPr>
            </w:pPr>
            <w:r w:rsidRPr="00A91DC6">
              <w:rPr>
                <w:sz w:val="16"/>
                <w:szCs w:val="16"/>
              </w:rPr>
              <w:t>0.</w:t>
            </w:r>
            <w:r>
              <w:rPr>
                <w:sz w:val="16"/>
                <w:szCs w:val="16"/>
              </w:rPr>
              <w:t>1</w:t>
            </w:r>
            <w:r w:rsidRPr="00A91DC6">
              <w:rPr>
                <w:sz w:val="16"/>
                <w:szCs w:val="16"/>
              </w:rPr>
              <w:t>.</w:t>
            </w:r>
            <w:r>
              <w:rPr>
                <w:sz w:val="16"/>
                <w:szCs w:val="16"/>
              </w:rPr>
              <w:t>0</w:t>
            </w:r>
          </w:p>
        </w:tc>
      </w:tr>
      <w:tr w:rsidR="00697531" w:rsidRPr="00A91DC6" w14:paraId="0E8FD41F" w14:textId="77777777" w:rsidTr="00423010">
        <w:tc>
          <w:tcPr>
            <w:tcW w:w="800" w:type="dxa"/>
            <w:shd w:val="solid" w:color="FFFFFF" w:fill="auto"/>
          </w:tcPr>
          <w:p w14:paraId="72407F03" w14:textId="1EFE5F55" w:rsidR="00697531" w:rsidRPr="00A91DC6" w:rsidRDefault="00697531" w:rsidP="00697531">
            <w:pPr>
              <w:pStyle w:val="TAC"/>
              <w:jc w:val="left"/>
              <w:rPr>
                <w:sz w:val="16"/>
                <w:szCs w:val="16"/>
              </w:rPr>
            </w:pPr>
            <w:r>
              <w:rPr>
                <w:rFonts w:hint="eastAsia"/>
                <w:sz w:val="16"/>
                <w:szCs w:val="16"/>
                <w:lang w:eastAsia="zh-CN"/>
              </w:rPr>
              <w:t>2</w:t>
            </w:r>
            <w:r>
              <w:rPr>
                <w:sz w:val="16"/>
                <w:szCs w:val="16"/>
                <w:lang w:eastAsia="zh-CN"/>
              </w:rPr>
              <w:t>023-04</w:t>
            </w:r>
          </w:p>
        </w:tc>
        <w:tc>
          <w:tcPr>
            <w:tcW w:w="1279" w:type="dxa"/>
            <w:shd w:val="solid" w:color="FFFFFF" w:fill="auto"/>
          </w:tcPr>
          <w:p w14:paraId="2F558728" w14:textId="1F9BF2C2" w:rsidR="00697531" w:rsidRPr="00A91DC6" w:rsidRDefault="00697531" w:rsidP="00697531">
            <w:pPr>
              <w:pStyle w:val="TAC"/>
              <w:jc w:val="left"/>
              <w:rPr>
                <w:sz w:val="16"/>
                <w:szCs w:val="16"/>
              </w:rPr>
            </w:pPr>
            <w:r>
              <w:rPr>
                <w:rFonts w:hint="eastAsia"/>
                <w:sz w:val="16"/>
                <w:szCs w:val="16"/>
                <w:lang w:eastAsia="zh-CN"/>
              </w:rPr>
              <w:t>R</w:t>
            </w:r>
            <w:r>
              <w:rPr>
                <w:sz w:val="16"/>
                <w:szCs w:val="16"/>
                <w:lang w:eastAsia="zh-CN"/>
              </w:rPr>
              <w:t>AN4#106bis-e</w:t>
            </w:r>
          </w:p>
        </w:tc>
        <w:tc>
          <w:tcPr>
            <w:tcW w:w="1134" w:type="dxa"/>
            <w:shd w:val="solid" w:color="FFFFFF" w:fill="auto"/>
          </w:tcPr>
          <w:p w14:paraId="7F2EE71D" w14:textId="7772E4AB" w:rsidR="00697531" w:rsidRPr="00A91DC6" w:rsidRDefault="00697531" w:rsidP="00697531">
            <w:pPr>
              <w:pStyle w:val="TAC"/>
              <w:jc w:val="left"/>
              <w:rPr>
                <w:sz w:val="16"/>
                <w:szCs w:val="16"/>
              </w:rPr>
            </w:pPr>
            <w:r w:rsidRPr="00697531">
              <w:rPr>
                <w:sz w:val="16"/>
                <w:szCs w:val="16"/>
              </w:rPr>
              <w:t>R4-2306635</w:t>
            </w:r>
          </w:p>
        </w:tc>
        <w:tc>
          <w:tcPr>
            <w:tcW w:w="425" w:type="dxa"/>
            <w:shd w:val="solid" w:color="FFFFFF" w:fill="auto"/>
          </w:tcPr>
          <w:p w14:paraId="45653EB8" w14:textId="77777777" w:rsidR="00697531" w:rsidRPr="00A91DC6" w:rsidRDefault="00697531" w:rsidP="00697531">
            <w:pPr>
              <w:pStyle w:val="TAL"/>
              <w:rPr>
                <w:sz w:val="16"/>
                <w:szCs w:val="16"/>
              </w:rPr>
            </w:pPr>
          </w:p>
        </w:tc>
        <w:tc>
          <w:tcPr>
            <w:tcW w:w="567" w:type="dxa"/>
            <w:shd w:val="solid" w:color="FFFFFF" w:fill="auto"/>
          </w:tcPr>
          <w:p w14:paraId="5823E3FF" w14:textId="77777777" w:rsidR="00697531" w:rsidRPr="00A91DC6" w:rsidRDefault="00697531" w:rsidP="00697531">
            <w:pPr>
              <w:pStyle w:val="TAR"/>
              <w:rPr>
                <w:sz w:val="16"/>
                <w:szCs w:val="16"/>
              </w:rPr>
            </w:pPr>
          </w:p>
        </w:tc>
        <w:tc>
          <w:tcPr>
            <w:tcW w:w="425" w:type="dxa"/>
            <w:shd w:val="solid" w:color="FFFFFF" w:fill="auto"/>
          </w:tcPr>
          <w:p w14:paraId="73EE8E97" w14:textId="77777777" w:rsidR="00697531" w:rsidRPr="00A91DC6" w:rsidRDefault="00697531" w:rsidP="00697531">
            <w:pPr>
              <w:pStyle w:val="TAC"/>
              <w:rPr>
                <w:sz w:val="16"/>
                <w:szCs w:val="16"/>
              </w:rPr>
            </w:pPr>
          </w:p>
        </w:tc>
        <w:tc>
          <w:tcPr>
            <w:tcW w:w="4301" w:type="dxa"/>
            <w:shd w:val="solid" w:color="FFFFFF" w:fill="auto"/>
          </w:tcPr>
          <w:p w14:paraId="21E138B5" w14:textId="1AA6D29F" w:rsidR="00697531" w:rsidRPr="00A91DC6" w:rsidRDefault="00697531" w:rsidP="00697531">
            <w:pPr>
              <w:pStyle w:val="TAL"/>
              <w:rPr>
                <w:sz w:val="16"/>
                <w:szCs w:val="16"/>
              </w:rPr>
            </w:pPr>
            <w:r w:rsidRPr="00697531">
              <w:rPr>
                <w:sz w:val="16"/>
                <w:szCs w:val="16"/>
              </w:rPr>
              <w:t xml:space="preserve">TP to TR on </w:t>
            </w:r>
            <w:proofErr w:type="spellStart"/>
            <w:r w:rsidRPr="00697531">
              <w:rPr>
                <w:sz w:val="16"/>
                <w:szCs w:val="16"/>
              </w:rPr>
              <w:t>on</w:t>
            </w:r>
            <w:proofErr w:type="spellEnd"/>
            <w:r w:rsidRPr="00697531">
              <w:rPr>
                <w:sz w:val="16"/>
                <w:szCs w:val="16"/>
              </w:rPr>
              <w:t xml:space="preserve"> the SL-e RX requirement</w:t>
            </w:r>
          </w:p>
        </w:tc>
        <w:tc>
          <w:tcPr>
            <w:tcW w:w="708" w:type="dxa"/>
            <w:shd w:val="solid" w:color="FFFFFF" w:fill="auto"/>
          </w:tcPr>
          <w:p w14:paraId="5849495A" w14:textId="599CF8F6" w:rsidR="00697531" w:rsidRPr="00A91DC6" w:rsidRDefault="00697531" w:rsidP="00697531">
            <w:pPr>
              <w:pStyle w:val="TAC"/>
              <w:rPr>
                <w:sz w:val="16"/>
                <w:szCs w:val="16"/>
              </w:rPr>
            </w:pPr>
            <w:r w:rsidRPr="00A91DC6">
              <w:rPr>
                <w:sz w:val="16"/>
                <w:szCs w:val="16"/>
              </w:rPr>
              <w:t>0.</w:t>
            </w:r>
            <w:r>
              <w:rPr>
                <w:sz w:val="16"/>
                <w:szCs w:val="16"/>
              </w:rPr>
              <w:t>1</w:t>
            </w:r>
            <w:r w:rsidRPr="00A91DC6">
              <w:rPr>
                <w:sz w:val="16"/>
                <w:szCs w:val="16"/>
              </w:rPr>
              <w:t>.</w:t>
            </w:r>
            <w:r>
              <w:rPr>
                <w:sz w:val="16"/>
                <w:szCs w:val="16"/>
              </w:rPr>
              <w:t>0</w:t>
            </w:r>
          </w:p>
        </w:tc>
      </w:tr>
      <w:tr w:rsidR="00697531" w:rsidRPr="00A91DC6" w14:paraId="49E59F49" w14:textId="77777777" w:rsidTr="00423010">
        <w:tc>
          <w:tcPr>
            <w:tcW w:w="800" w:type="dxa"/>
            <w:shd w:val="solid" w:color="FFFFFF" w:fill="auto"/>
          </w:tcPr>
          <w:p w14:paraId="3EC9553F" w14:textId="64C7F706" w:rsidR="00697531" w:rsidRPr="00A91DC6" w:rsidRDefault="001D6C05" w:rsidP="00697531">
            <w:pPr>
              <w:pStyle w:val="TAC"/>
              <w:jc w:val="left"/>
              <w:rPr>
                <w:sz w:val="16"/>
                <w:szCs w:val="16"/>
                <w:lang w:eastAsia="zh-CN"/>
              </w:rPr>
            </w:pPr>
            <w:r>
              <w:rPr>
                <w:rFonts w:hint="eastAsia"/>
                <w:sz w:val="16"/>
                <w:szCs w:val="16"/>
                <w:lang w:eastAsia="zh-CN"/>
              </w:rPr>
              <w:t>2</w:t>
            </w:r>
            <w:r>
              <w:rPr>
                <w:sz w:val="16"/>
                <w:szCs w:val="16"/>
                <w:lang w:eastAsia="zh-CN"/>
              </w:rPr>
              <w:t>023-05</w:t>
            </w:r>
          </w:p>
        </w:tc>
        <w:tc>
          <w:tcPr>
            <w:tcW w:w="1279" w:type="dxa"/>
            <w:shd w:val="solid" w:color="FFFFFF" w:fill="auto"/>
          </w:tcPr>
          <w:p w14:paraId="4CD81D44" w14:textId="2962B18F" w:rsidR="00697531" w:rsidRPr="00A91DC6" w:rsidRDefault="001D6C05" w:rsidP="00697531">
            <w:pPr>
              <w:pStyle w:val="TAC"/>
              <w:jc w:val="left"/>
              <w:rPr>
                <w:sz w:val="16"/>
                <w:szCs w:val="16"/>
                <w:lang w:eastAsia="zh-CN"/>
              </w:rPr>
            </w:pPr>
            <w:r>
              <w:rPr>
                <w:rFonts w:hint="eastAsia"/>
                <w:sz w:val="16"/>
                <w:szCs w:val="16"/>
                <w:lang w:eastAsia="zh-CN"/>
              </w:rPr>
              <w:t>R</w:t>
            </w:r>
            <w:r>
              <w:rPr>
                <w:sz w:val="16"/>
                <w:szCs w:val="16"/>
                <w:lang w:eastAsia="zh-CN"/>
              </w:rPr>
              <w:t>AN4#107</w:t>
            </w:r>
          </w:p>
        </w:tc>
        <w:tc>
          <w:tcPr>
            <w:tcW w:w="1134" w:type="dxa"/>
            <w:shd w:val="solid" w:color="FFFFFF" w:fill="auto"/>
          </w:tcPr>
          <w:p w14:paraId="19E78934" w14:textId="0B0C13FC" w:rsidR="00697531" w:rsidRPr="00A91DC6" w:rsidRDefault="001D6C05" w:rsidP="00697531">
            <w:pPr>
              <w:pStyle w:val="TAC"/>
              <w:jc w:val="left"/>
              <w:rPr>
                <w:sz w:val="16"/>
                <w:szCs w:val="16"/>
              </w:rPr>
            </w:pPr>
            <w:r w:rsidRPr="001D6C05">
              <w:rPr>
                <w:sz w:val="16"/>
                <w:szCs w:val="16"/>
              </w:rPr>
              <w:t>R4-2310378</w:t>
            </w:r>
          </w:p>
        </w:tc>
        <w:tc>
          <w:tcPr>
            <w:tcW w:w="425" w:type="dxa"/>
            <w:shd w:val="solid" w:color="FFFFFF" w:fill="auto"/>
          </w:tcPr>
          <w:p w14:paraId="62875F03" w14:textId="77777777" w:rsidR="00697531" w:rsidRPr="00A91DC6" w:rsidRDefault="00697531" w:rsidP="00697531">
            <w:pPr>
              <w:pStyle w:val="TAL"/>
              <w:rPr>
                <w:sz w:val="16"/>
                <w:szCs w:val="16"/>
              </w:rPr>
            </w:pPr>
          </w:p>
        </w:tc>
        <w:tc>
          <w:tcPr>
            <w:tcW w:w="567" w:type="dxa"/>
            <w:shd w:val="solid" w:color="FFFFFF" w:fill="auto"/>
          </w:tcPr>
          <w:p w14:paraId="7E54EF18" w14:textId="77777777" w:rsidR="00697531" w:rsidRPr="00A91DC6" w:rsidRDefault="00697531" w:rsidP="00697531">
            <w:pPr>
              <w:pStyle w:val="TAR"/>
              <w:rPr>
                <w:sz w:val="16"/>
                <w:szCs w:val="16"/>
              </w:rPr>
            </w:pPr>
          </w:p>
        </w:tc>
        <w:tc>
          <w:tcPr>
            <w:tcW w:w="425" w:type="dxa"/>
            <w:shd w:val="solid" w:color="FFFFFF" w:fill="auto"/>
          </w:tcPr>
          <w:p w14:paraId="1B657956" w14:textId="77777777" w:rsidR="00697531" w:rsidRPr="00A91DC6" w:rsidRDefault="00697531" w:rsidP="00697531">
            <w:pPr>
              <w:pStyle w:val="TAC"/>
              <w:rPr>
                <w:sz w:val="16"/>
                <w:szCs w:val="16"/>
              </w:rPr>
            </w:pPr>
          </w:p>
        </w:tc>
        <w:tc>
          <w:tcPr>
            <w:tcW w:w="4301" w:type="dxa"/>
            <w:shd w:val="solid" w:color="FFFFFF" w:fill="auto"/>
          </w:tcPr>
          <w:p w14:paraId="1EEC9769" w14:textId="1354DA6F" w:rsidR="00697531" w:rsidRPr="00A91DC6" w:rsidRDefault="001D6C05" w:rsidP="00697531">
            <w:pPr>
              <w:pStyle w:val="TAL"/>
              <w:rPr>
                <w:sz w:val="16"/>
                <w:szCs w:val="16"/>
              </w:rPr>
            </w:pPr>
            <w:r w:rsidRPr="001D6C05">
              <w:rPr>
                <w:sz w:val="16"/>
                <w:szCs w:val="16"/>
              </w:rPr>
              <w:t>TP for TR 38.786 on the MPR/A-MPR simulation assumptions</w:t>
            </w:r>
          </w:p>
        </w:tc>
        <w:tc>
          <w:tcPr>
            <w:tcW w:w="708" w:type="dxa"/>
            <w:shd w:val="solid" w:color="FFFFFF" w:fill="auto"/>
          </w:tcPr>
          <w:p w14:paraId="75794F56" w14:textId="6F10A7CA" w:rsidR="00697531" w:rsidRPr="00A91DC6" w:rsidRDefault="001D6C05" w:rsidP="00697531">
            <w:pPr>
              <w:pStyle w:val="TAC"/>
              <w:rPr>
                <w:sz w:val="16"/>
                <w:szCs w:val="16"/>
                <w:lang w:eastAsia="zh-CN"/>
              </w:rPr>
            </w:pPr>
            <w:r>
              <w:rPr>
                <w:rFonts w:hint="eastAsia"/>
                <w:sz w:val="16"/>
                <w:szCs w:val="16"/>
                <w:lang w:eastAsia="zh-CN"/>
              </w:rPr>
              <w:t>0</w:t>
            </w:r>
            <w:r>
              <w:rPr>
                <w:sz w:val="16"/>
                <w:szCs w:val="16"/>
                <w:lang w:eastAsia="zh-CN"/>
              </w:rPr>
              <w:t>.2.0</w:t>
            </w:r>
          </w:p>
        </w:tc>
      </w:tr>
      <w:tr w:rsidR="001D6C05" w:rsidRPr="00A91DC6" w14:paraId="09A8242D" w14:textId="77777777" w:rsidTr="00423010">
        <w:tc>
          <w:tcPr>
            <w:tcW w:w="800" w:type="dxa"/>
            <w:shd w:val="solid" w:color="FFFFFF" w:fill="auto"/>
          </w:tcPr>
          <w:p w14:paraId="1DEB3849" w14:textId="3B7EBB2E"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63DB03F0" w14:textId="07DF96ED"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6432E999" w14:textId="1A1B9DDF" w:rsidR="001D6C05" w:rsidRPr="001D6C05" w:rsidRDefault="001D6C05" w:rsidP="001D6C05">
            <w:pPr>
              <w:pStyle w:val="TAC"/>
              <w:jc w:val="left"/>
              <w:rPr>
                <w:sz w:val="16"/>
                <w:szCs w:val="16"/>
              </w:rPr>
            </w:pPr>
            <w:r w:rsidRPr="001D6C05">
              <w:rPr>
                <w:sz w:val="16"/>
                <w:szCs w:val="16"/>
              </w:rPr>
              <w:t>R4-2310307</w:t>
            </w:r>
          </w:p>
        </w:tc>
        <w:tc>
          <w:tcPr>
            <w:tcW w:w="425" w:type="dxa"/>
            <w:shd w:val="solid" w:color="FFFFFF" w:fill="auto"/>
          </w:tcPr>
          <w:p w14:paraId="10388381" w14:textId="77777777" w:rsidR="001D6C05" w:rsidRPr="00A91DC6" w:rsidRDefault="001D6C05" w:rsidP="001D6C05">
            <w:pPr>
              <w:pStyle w:val="TAL"/>
              <w:rPr>
                <w:sz w:val="16"/>
                <w:szCs w:val="16"/>
              </w:rPr>
            </w:pPr>
          </w:p>
        </w:tc>
        <w:tc>
          <w:tcPr>
            <w:tcW w:w="567" w:type="dxa"/>
            <w:shd w:val="solid" w:color="FFFFFF" w:fill="auto"/>
          </w:tcPr>
          <w:p w14:paraId="63199512" w14:textId="77777777" w:rsidR="001D6C05" w:rsidRPr="00A91DC6" w:rsidRDefault="001D6C05" w:rsidP="001D6C05">
            <w:pPr>
              <w:pStyle w:val="TAR"/>
              <w:rPr>
                <w:sz w:val="16"/>
                <w:szCs w:val="16"/>
              </w:rPr>
            </w:pPr>
          </w:p>
        </w:tc>
        <w:tc>
          <w:tcPr>
            <w:tcW w:w="425" w:type="dxa"/>
            <w:shd w:val="solid" w:color="FFFFFF" w:fill="auto"/>
          </w:tcPr>
          <w:p w14:paraId="6778CFFE" w14:textId="77777777" w:rsidR="001D6C05" w:rsidRPr="00A91DC6" w:rsidRDefault="001D6C05" w:rsidP="001D6C05">
            <w:pPr>
              <w:pStyle w:val="TAC"/>
              <w:rPr>
                <w:sz w:val="16"/>
                <w:szCs w:val="16"/>
              </w:rPr>
            </w:pPr>
          </w:p>
        </w:tc>
        <w:tc>
          <w:tcPr>
            <w:tcW w:w="4301" w:type="dxa"/>
            <w:shd w:val="solid" w:color="FFFFFF" w:fill="auto"/>
          </w:tcPr>
          <w:p w14:paraId="20D0382A" w14:textId="3A3FC9B8" w:rsidR="001D6C05" w:rsidRPr="001D6C05" w:rsidRDefault="001D6C05" w:rsidP="001D6C05">
            <w:pPr>
              <w:pStyle w:val="TAL"/>
              <w:rPr>
                <w:sz w:val="16"/>
                <w:szCs w:val="16"/>
              </w:rPr>
            </w:pPr>
            <w:r w:rsidRPr="001D6C05">
              <w:rPr>
                <w:sz w:val="16"/>
                <w:szCs w:val="16"/>
              </w:rPr>
              <w:t>TP on system parameters for SL unlicensed operation for single CC</w:t>
            </w:r>
          </w:p>
        </w:tc>
        <w:tc>
          <w:tcPr>
            <w:tcW w:w="708" w:type="dxa"/>
            <w:shd w:val="solid" w:color="FFFFFF" w:fill="auto"/>
          </w:tcPr>
          <w:p w14:paraId="6F076485" w14:textId="252B3DD3"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4C7102A0" w14:textId="77777777" w:rsidTr="00423010">
        <w:tc>
          <w:tcPr>
            <w:tcW w:w="800" w:type="dxa"/>
            <w:shd w:val="solid" w:color="FFFFFF" w:fill="auto"/>
          </w:tcPr>
          <w:p w14:paraId="091C95E7" w14:textId="6A6E8E30"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28AF855A" w14:textId="2E51C47F"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709B9DA4" w14:textId="49EB21A3" w:rsidR="001D6C05" w:rsidRPr="00A91DC6" w:rsidRDefault="001D6C05" w:rsidP="001D6C05">
            <w:pPr>
              <w:pStyle w:val="TAC"/>
              <w:jc w:val="left"/>
              <w:rPr>
                <w:sz w:val="16"/>
                <w:szCs w:val="16"/>
              </w:rPr>
            </w:pPr>
            <w:r w:rsidRPr="001D6C05">
              <w:rPr>
                <w:sz w:val="16"/>
                <w:szCs w:val="16"/>
              </w:rPr>
              <w:t>R4-2310308</w:t>
            </w:r>
          </w:p>
        </w:tc>
        <w:tc>
          <w:tcPr>
            <w:tcW w:w="425" w:type="dxa"/>
            <w:shd w:val="solid" w:color="FFFFFF" w:fill="auto"/>
          </w:tcPr>
          <w:p w14:paraId="1CFB9584" w14:textId="77777777" w:rsidR="001D6C05" w:rsidRPr="00A91DC6" w:rsidRDefault="001D6C05" w:rsidP="001D6C05">
            <w:pPr>
              <w:pStyle w:val="TAL"/>
              <w:rPr>
                <w:sz w:val="16"/>
                <w:szCs w:val="16"/>
              </w:rPr>
            </w:pPr>
          </w:p>
        </w:tc>
        <w:tc>
          <w:tcPr>
            <w:tcW w:w="567" w:type="dxa"/>
            <w:shd w:val="solid" w:color="FFFFFF" w:fill="auto"/>
          </w:tcPr>
          <w:p w14:paraId="7AA3A305" w14:textId="77777777" w:rsidR="001D6C05" w:rsidRPr="00A91DC6" w:rsidRDefault="001D6C05" w:rsidP="001D6C05">
            <w:pPr>
              <w:pStyle w:val="TAR"/>
              <w:rPr>
                <w:sz w:val="16"/>
                <w:szCs w:val="16"/>
              </w:rPr>
            </w:pPr>
          </w:p>
        </w:tc>
        <w:tc>
          <w:tcPr>
            <w:tcW w:w="425" w:type="dxa"/>
            <w:shd w:val="solid" w:color="FFFFFF" w:fill="auto"/>
          </w:tcPr>
          <w:p w14:paraId="72B1EE40" w14:textId="77777777" w:rsidR="001D6C05" w:rsidRPr="00A91DC6" w:rsidRDefault="001D6C05" w:rsidP="001D6C05">
            <w:pPr>
              <w:pStyle w:val="TAC"/>
              <w:rPr>
                <w:sz w:val="16"/>
                <w:szCs w:val="16"/>
              </w:rPr>
            </w:pPr>
          </w:p>
        </w:tc>
        <w:tc>
          <w:tcPr>
            <w:tcW w:w="4301" w:type="dxa"/>
            <w:shd w:val="solid" w:color="FFFFFF" w:fill="auto"/>
          </w:tcPr>
          <w:p w14:paraId="2F0DFBC5" w14:textId="285662B5" w:rsidR="001D6C05" w:rsidRPr="00A91DC6" w:rsidRDefault="001D6C05" w:rsidP="001D6C05">
            <w:pPr>
              <w:pStyle w:val="TAL"/>
              <w:rPr>
                <w:sz w:val="16"/>
                <w:szCs w:val="16"/>
              </w:rPr>
            </w:pPr>
            <w:r w:rsidRPr="001D6C05">
              <w:rPr>
                <w:sz w:val="16"/>
                <w:szCs w:val="16"/>
              </w:rPr>
              <w:t>on the SL-e TX requirement</w:t>
            </w:r>
          </w:p>
        </w:tc>
        <w:tc>
          <w:tcPr>
            <w:tcW w:w="708" w:type="dxa"/>
            <w:shd w:val="solid" w:color="FFFFFF" w:fill="auto"/>
          </w:tcPr>
          <w:p w14:paraId="46808B69" w14:textId="06E91E66"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1790D374" w14:textId="77777777" w:rsidTr="00423010">
        <w:tc>
          <w:tcPr>
            <w:tcW w:w="800" w:type="dxa"/>
            <w:shd w:val="solid" w:color="FFFFFF" w:fill="auto"/>
          </w:tcPr>
          <w:p w14:paraId="267E98E8" w14:textId="2F0BCF58"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61BCBB85" w14:textId="731E25E0"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2072C2D9" w14:textId="4F3AD8DC" w:rsidR="001D6C05" w:rsidRPr="00A91DC6" w:rsidRDefault="001D6C05" w:rsidP="001D6C05">
            <w:pPr>
              <w:pStyle w:val="TAC"/>
              <w:jc w:val="left"/>
              <w:rPr>
                <w:sz w:val="16"/>
                <w:szCs w:val="16"/>
              </w:rPr>
            </w:pPr>
            <w:r w:rsidRPr="001D6C05">
              <w:rPr>
                <w:sz w:val="16"/>
                <w:szCs w:val="16"/>
              </w:rPr>
              <w:t>R4-2310309</w:t>
            </w:r>
          </w:p>
        </w:tc>
        <w:tc>
          <w:tcPr>
            <w:tcW w:w="425" w:type="dxa"/>
            <w:shd w:val="solid" w:color="FFFFFF" w:fill="auto"/>
          </w:tcPr>
          <w:p w14:paraId="6DA9B707" w14:textId="77777777" w:rsidR="001D6C05" w:rsidRPr="00A91DC6" w:rsidRDefault="001D6C05" w:rsidP="001D6C05">
            <w:pPr>
              <w:pStyle w:val="TAL"/>
              <w:rPr>
                <w:sz w:val="16"/>
                <w:szCs w:val="16"/>
              </w:rPr>
            </w:pPr>
          </w:p>
        </w:tc>
        <w:tc>
          <w:tcPr>
            <w:tcW w:w="567" w:type="dxa"/>
            <w:shd w:val="solid" w:color="FFFFFF" w:fill="auto"/>
          </w:tcPr>
          <w:p w14:paraId="22DF6A3A" w14:textId="77777777" w:rsidR="001D6C05" w:rsidRPr="00A91DC6" w:rsidRDefault="001D6C05" w:rsidP="001D6C05">
            <w:pPr>
              <w:pStyle w:val="TAR"/>
              <w:rPr>
                <w:sz w:val="16"/>
                <w:szCs w:val="16"/>
              </w:rPr>
            </w:pPr>
          </w:p>
        </w:tc>
        <w:tc>
          <w:tcPr>
            <w:tcW w:w="425" w:type="dxa"/>
            <w:shd w:val="solid" w:color="FFFFFF" w:fill="auto"/>
          </w:tcPr>
          <w:p w14:paraId="6FFAEF16" w14:textId="77777777" w:rsidR="001D6C05" w:rsidRPr="00A91DC6" w:rsidRDefault="001D6C05" w:rsidP="001D6C05">
            <w:pPr>
              <w:pStyle w:val="TAC"/>
              <w:rPr>
                <w:sz w:val="16"/>
                <w:szCs w:val="16"/>
              </w:rPr>
            </w:pPr>
          </w:p>
        </w:tc>
        <w:tc>
          <w:tcPr>
            <w:tcW w:w="4301" w:type="dxa"/>
            <w:shd w:val="solid" w:color="FFFFFF" w:fill="auto"/>
          </w:tcPr>
          <w:p w14:paraId="08B30BCB" w14:textId="74196472" w:rsidR="001D6C05" w:rsidRPr="00A91DC6" w:rsidRDefault="001D6C05" w:rsidP="001D6C05">
            <w:pPr>
              <w:pStyle w:val="TAL"/>
              <w:rPr>
                <w:sz w:val="16"/>
                <w:szCs w:val="16"/>
              </w:rPr>
            </w:pPr>
            <w:r w:rsidRPr="001D6C05">
              <w:rPr>
                <w:sz w:val="16"/>
                <w:szCs w:val="16"/>
              </w:rPr>
              <w:t>on the SL-e RX requirement</w:t>
            </w:r>
          </w:p>
        </w:tc>
        <w:tc>
          <w:tcPr>
            <w:tcW w:w="708" w:type="dxa"/>
            <w:shd w:val="solid" w:color="FFFFFF" w:fill="auto"/>
          </w:tcPr>
          <w:p w14:paraId="57D81455" w14:textId="055675A2"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608FAFE0" w14:textId="77777777" w:rsidTr="00423010">
        <w:tc>
          <w:tcPr>
            <w:tcW w:w="800" w:type="dxa"/>
            <w:shd w:val="solid" w:color="FFFFFF" w:fill="auto"/>
          </w:tcPr>
          <w:p w14:paraId="0F834531" w14:textId="6B8ADC10"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3A02330E" w14:textId="49293ADD"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016D7A27" w14:textId="733917AD" w:rsidR="001D6C05" w:rsidRPr="001D6C05" w:rsidRDefault="001D6C05" w:rsidP="001D6C05">
            <w:pPr>
              <w:pStyle w:val="TAC"/>
              <w:jc w:val="left"/>
              <w:rPr>
                <w:sz w:val="16"/>
                <w:szCs w:val="16"/>
              </w:rPr>
            </w:pPr>
            <w:r w:rsidRPr="001D6C05">
              <w:rPr>
                <w:sz w:val="16"/>
                <w:szCs w:val="16"/>
              </w:rPr>
              <w:t>R4-2310311</w:t>
            </w:r>
          </w:p>
        </w:tc>
        <w:tc>
          <w:tcPr>
            <w:tcW w:w="425" w:type="dxa"/>
            <w:shd w:val="solid" w:color="FFFFFF" w:fill="auto"/>
          </w:tcPr>
          <w:p w14:paraId="5FF3EA61" w14:textId="77777777" w:rsidR="001D6C05" w:rsidRPr="00A91DC6" w:rsidRDefault="001D6C05" w:rsidP="001D6C05">
            <w:pPr>
              <w:pStyle w:val="TAL"/>
              <w:rPr>
                <w:sz w:val="16"/>
                <w:szCs w:val="16"/>
              </w:rPr>
            </w:pPr>
          </w:p>
        </w:tc>
        <w:tc>
          <w:tcPr>
            <w:tcW w:w="567" w:type="dxa"/>
            <w:shd w:val="solid" w:color="FFFFFF" w:fill="auto"/>
          </w:tcPr>
          <w:p w14:paraId="2B737EA1" w14:textId="77777777" w:rsidR="001D6C05" w:rsidRPr="00A91DC6" w:rsidRDefault="001D6C05" w:rsidP="001D6C05">
            <w:pPr>
              <w:pStyle w:val="TAR"/>
              <w:rPr>
                <w:sz w:val="16"/>
                <w:szCs w:val="16"/>
              </w:rPr>
            </w:pPr>
          </w:p>
        </w:tc>
        <w:tc>
          <w:tcPr>
            <w:tcW w:w="425" w:type="dxa"/>
            <w:shd w:val="solid" w:color="FFFFFF" w:fill="auto"/>
          </w:tcPr>
          <w:p w14:paraId="08CDC14E" w14:textId="77777777" w:rsidR="001D6C05" w:rsidRPr="00A91DC6" w:rsidRDefault="001D6C05" w:rsidP="001D6C05">
            <w:pPr>
              <w:pStyle w:val="TAC"/>
              <w:rPr>
                <w:sz w:val="16"/>
                <w:szCs w:val="16"/>
              </w:rPr>
            </w:pPr>
          </w:p>
        </w:tc>
        <w:tc>
          <w:tcPr>
            <w:tcW w:w="4301" w:type="dxa"/>
            <w:shd w:val="solid" w:color="FFFFFF" w:fill="auto"/>
          </w:tcPr>
          <w:p w14:paraId="587D8681" w14:textId="31D5564C" w:rsidR="001D6C05" w:rsidRPr="001D6C05" w:rsidRDefault="001D6C05" w:rsidP="001D6C05">
            <w:pPr>
              <w:pStyle w:val="TAL"/>
              <w:rPr>
                <w:sz w:val="16"/>
                <w:szCs w:val="16"/>
              </w:rPr>
            </w:pPr>
            <w:r w:rsidRPr="001D6C05">
              <w:rPr>
                <w:sz w:val="16"/>
                <w:szCs w:val="16"/>
              </w:rPr>
              <w:t xml:space="preserve">TP to TR on con-current operation on </w:t>
            </w:r>
            <w:proofErr w:type="spellStart"/>
            <w:r w:rsidRPr="001D6C05">
              <w:rPr>
                <w:sz w:val="16"/>
                <w:szCs w:val="16"/>
              </w:rPr>
              <w:t>Uu</w:t>
            </w:r>
            <w:proofErr w:type="spellEnd"/>
            <w:r w:rsidRPr="001D6C05">
              <w:rPr>
                <w:sz w:val="16"/>
                <w:szCs w:val="16"/>
              </w:rPr>
              <w:t xml:space="preserve"> and sidelink</w:t>
            </w:r>
          </w:p>
        </w:tc>
        <w:tc>
          <w:tcPr>
            <w:tcW w:w="708" w:type="dxa"/>
            <w:shd w:val="solid" w:color="FFFFFF" w:fill="auto"/>
          </w:tcPr>
          <w:p w14:paraId="629DF367" w14:textId="5B61B1CF"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5E5D814A" w14:textId="77777777" w:rsidTr="00423010">
        <w:tc>
          <w:tcPr>
            <w:tcW w:w="800" w:type="dxa"/>
            <w:shd w:val="solid" w:color="FFFFFF" w:fill="auto"/>
          </w:tcPr>
          <w:p w14:paraId="2539D681" w14:textId="531F8737"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36E6D94C" w14:textId="7B932F8E"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512B088F" w14:textId="529D14D9" w:rsidR="001D6C05" w:rsidRPr="001D6C05" w:rsidRDefault="001D6C05" w:rsidP="001D6C05">
            <w:pPr>
              <w:pStyle w:val="TAC"/>
              <w:jc w:val="left"/>
              <w:rPr>
                <w:sz w:val="16"/>
                <w:szCs w:val="16"/>
              </w:rPr>
            </w:pPr>
            <w:r w:rsidRPr="001D6C05">
              <w:rPr>
                <w:sz w:val="16"/>
                <w:szCs w:val="16"/>
              </w:rPr>
              <w:t>R4-2310312</w:t>
            </w:r>
          </w:p>
        </w:tc>
        <w:tc>
          <w:tcPr>
            <w:tcW w:w="425" w:type="dxa"/>
            <w:shd w:val="solid" w:color="FFFFFF" w:fill="auto"/>
          </w:tcPr>
          <w:p w14:paraId="7AF42884" w14:textId="77777777" w:rsidR="001D6C05" w:rsidRPr="00A91DC6" w:rsidRDefault="001D6C05" w:rsidP="001D6C05">
            <w:pPr>
              <w:pStyle w:val="TAL"/>
              <w:rPr>
                <w:sz w:val="16"/>
                <w:szCs w:val="16"/>
              </w:rPr>
            </w:pPr>
          </w:p>
        </w:tc>
        <w:tc>
          <w:tcPr>
            <w:tcW w:w="567" w:type="dxa"/>
            <w:shd w:val="solid" w:color="FFFFFF" w:fill="auto"/>
          </w:tcPr>
          <w:p w14:paraId="03C3569A" w14:textId="77777777" w:rsidR="001D6C05" w:rsidRPr="00A91DC6" w:rsidRDefault="001D6C05" w:rsidP="001D6C05">
            <w:pPr>
              <w:pStyle w:val="TAR"/>
              <w:rPr>
                <w:sz w:val="16"/>
                <w:szCs w:val="16"/>
              </w:rPr>
            </w:pPr>
          </w:p>
        </w:tc>
        <w:tc>
          <w:tcPr>
            <w:tcW w:w="425" w:type="dxa"/>
            <w:shd w:val="solid" w:color="FFFFFF" w:fill="auto"/>
          </w:tcPr>
          <w:p w14:paraId="77DE1527" w14:textId="77777777" w:rsidR="001D6C05" w:rsidRPr="00A91DC6" w:rsidRDefault="001D6C05" w:rsidP="001D6C05">
            <w:pPr>
              <w:pStyle w:val="TAC"/>
              <w:rPr>
                <w:sz w:val="16"/>
                <w:szCs w:val="16"/>
              </w:rPr>
            </w:pPr>
          </w:p>
        </w:tc>
        <w:tc>
          <w:tcPr>
            <w:tcW w:w="4301" w:type="dxa"/>
            <w:shd w:val="solid" w:color="FFFFFF" w:fill="auto"/>
          </w:tcPr>
          <w:p w14:paraId="1DDE76C0" w14:textId="05C6C5B9" w:rsidR="001D6C05" w:rsidRPr="001D6C05" w:rsidRDefault="001D6C05" w:rsidP="001D6C05">
            <w:pPr>
              <w:pStyle w:val="TAL"/>
              <w:rPr>
                <w:sz w:val="16"/>
                <w:szCs w:val="16"/>
              </w:rPr>
            </w:pPr>
            <w:r w:rsidRPr="001D6C05">
              <w:rPr>
                <w:sz w:val="16"/>
                <w:szCs w:val="16"/>
              </w:rPr>
              <w:t>TP for TR 38.786 on the updated TR structure for NR SL CA operation</w:t>
            </w:r>
          </w:p>
        </w:tc>
        <w:tc>
          <w:tcPr>
            <w:tcW w:w="708" w:type="dxa"/>
            <w:shd w:val="solid" w:color="FFFFFF" w:fill="auto"/>
          </w:tcPr>
          <w:p w14:paraId="7A7E67B5" w14:textId="59BF813E"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30395D" w:rsidRPr="00A91DC6" w14:paraId="3A585FCF" w14:textId="77777777" w:rsidTr="0064114D">
        <w:tc>
          <w:tcPr>
            <w:tcW w:w="800" w:type="dxa"/>
            <w:shd w:val="solid" w:color="FFFFFF" w:fill="auto"/>
          </w:tcPr>
          <w:p w14:paraId="52D97083"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7ABE26C8"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6BE2B4A6" w14:textId="77777777" w:rsidR="0030395D" w:rsidRPr="003F0D25" w:rsidRDefault="0030395D" w:rsidP="0064114D">
            <w:pPr>
              <w:pStyle w:val="TAC"/>
              <w:jc w:val="left"/>
              <w:rPr>
                <w:sz w:val="16"/>
                <w:szCs w:val="16"/>
              </w:rPr>
            </w:pPr>
            <w:r w:rsidRPr="00697498">
              <w:rPr>
                <w:sz w:val="16"/>
                <w:szCs w:val="16"/>
              </w:rPr>
              <w:t>R4-2314733</w:t>
            </w:r>
          </w:p>
        </w:tc>
        <w:tc>
          <w:tcPr>
            <w:tcW w:w="425" w:type="dxa"/>
            <w:shd w:val="solid" w:color="FFFFFF" w:fill="auto"/>
          </w:tcPr>
          <w:p w14:paraId="73393704" w14:textId="77777777" w:rsidR="0030395D" w:rsidRPr="003F0D25" w:rsidRDefault="0030395D" w:rsidP="0064114D">
            <w:pPr>
              <w:pStyle w:val="TAL"/>
              <w:rPr>
                <w:sz w:val="16"/>
                <w:szCs w:val="16"/>
              </w:rPr>
            </w:pPr>
          </w:p>
        </w:tc>
        <w:tc>
          <w:tcPr>
            <w:tcW w:w="567" w:type="dxa"/>
            <w:shd w:val="solid" w:color="FFFFFF" w:fill="auto"/>
          </w:tcPr>
          <w:p w14:paraId="75009840" w14:textId="77777777" w:rsidR="0030395D" w:rsidRPr="003F0D25" w:rsidRDefault="0030395D" w:rsidP="0064114D">
            <w:pPr>
              <w:pStyle w:val="TAR"/>
              <w:rPr>
                <w:sz w:val="16"/>
                <w:szCs w:val="16"/>
              </w:rPr>
            </w:pPr>
          </w:p>
        </w:tc>
        <w:tc>
          <w:tcPr>
            <w:tcW w:w="425" w:type="dxa"/>
            <w:shd w:val="solid" w:color="FFFFFF" w:fill="auto"/>
          </w:tcPr>
          <w:p w14:paraId="32DDBC92" w14:textId="77777777" w:rsidR="0030395D" w:rsidRPr="003F0D25" w:rsidRDefault="0030395D" w:rsidP="0064114D">
            <w:pPr>
              <w:pStyle w:val="TAC"/>
              <w:rPr>
                <w:sz w:val="16"/>
                <w:szCs w:val="16"/>
              </w:rPr>
            </w:pPr>
          </w:p>
        </w:tc>
        <w:tc>
          <w:tcPr>
            <w:tcW w:w="4301" w:type="dxa"/>
            <w:shd w:val="solid" w:color="FFFFFF" w:fill="auto"/>
          </w:tcPr>
          <w:p w14:paraId="7F980779" w14:textId="77777777" w:rsidR="0030395D" w:rsidRPr="003F0D25" w:rsidRDefault="0030395D" w:rsidP="0064114D">
            <w:pPr>
              <w:pStyle w:val="TAL"/>
              <w:rPr>
                <w:sz w:val="16"/>
                <w:szCs w:val="16"/>
              </w:rPr>
            </w:pPr>
            <w:r w:rsidRPr="00697498">
              <w:rPr>
                <w:sz w:val="16"/>
                <w:szCs w:val="16"/>
              </w:rPr>
              <w:t>TP on system parameters for SL unlicensed operation for single CC</w:t>
            </w:r>
          </w:p>
        </w:tc>
        <w:tc>
          <w:tcPr>
            <w:tcW w:w="708" w:type="dxa"/>
            <w:shd w:val="solid" w:color="FFFFFF" w:fill="auto"/>
          </w:tcPr>
          <w:p w14:paraId="0663B661" w14:textId="77777777" w:rsidR="0030395D" w:rsidRPr="003F0D25" w:rsidRDefault="0030395D" w:rsidP="0064114D">
            <w:pPr>
              <w:pStyle w:val="TAC"/>
              <w:rPr>
                <w:rFonts w:hint="eastAsia"/>
                <w:sz w:val="16"/>
                <w:szCs w:val="16"/>
                <w:lang w:eastAsia="zh-CN"/>
              </w:rPr>
            </w:pPr>
            <w:r>
              <w:rPr>
                <w:rFonts w:hint="eastAsia"/>
                <w:sz w:val="16"/>
                <w:szCs w:val="16"/>
                <w:lang w:eastAsia="zh-CN"/>
              </w:rPr>
              <w:t>0</w:t>
            </w:r>
            <w:r>
              <w:rPr>
                <w:sz w:val="16"/>
                <w:szCs w:val="16"/>
                <w:lang w:eastAsia="zh-CN"/>
              </w:rPr>
              <w:t>.3.0</w:t>
            </w:r>
          </w:p>
        </w:tc>
      </w:tr>
      <w:tr w:rsidR="0030395D" w:rsidRPr="00A91DC6" w14:paraId="19199B6C" w14:textId="77777777" w:rsidTr="0064114D">
        <w:tc>
          <w:tcPr>
            <w:tcW w:w="800" w:type="dxa"/>
            <w:shd w:val="solid" w:color="FFFFFF" w:fill="auto"/>
          </w:tcPr>
          <w:p w14:paraId="6B60675B"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6C6A021F"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39E0470A" w14:textId="77777777" w:rsidR="0030395D" w:rsidRPr="003F0D25" w:rsidRDefault="0030395D" w:rsidP="0064114D">
            <w:pPr>
              <w:pStyle w:val="TAC"/>
              <w:jc w:val="left"/>
              <w:rPr>
                <w:sz w:val="16"/>
                <w:szCs w:val="16"/>
              </w:rPr>
            </w:pPr>
            <w:r w:rsidRPr="00697498">
              <w:rPr>
                <w:sz w:val="16"/>
                <w:szCs w:val="16"/>
              </w:rPr>
              <w:t>R4-2311532</w:t>
            </w:r>
          </w:p>
        </w:tc>
        <w:tc>
          <w:tcPr>
            <w:tcW w:w="425" w:type="dxa"/>
            <w:shd w:val="solid" w:color="FFFFFF" w:fill="auto"/>
          </w:tcPr>
          <w:p w14:paraId="6C121423" w14:textId="77777777" w:rsidR="0030395D" w:rsidRPr="003F0D25" w:rsidRDefault="0030395D" w:rsidP="0064114D">
            <w:pPr>
              <w:pStyle w:val="TAL"/>
              <w:rPr>
                <w:sz w:val="16"/>
                <w:szCs w:val="16"/>
              </w:rPr>
            </w:pPr>
          </w:p>
        </w:tc>
        <w:tc>
          <w:tcPr>
            <w:tcW w:w="567" w:type="dxa"/>
            <w:shd w:val="solid" w:color="FFFFFF" w:fill="auto"/>
          </w:tcPr>
          <w:p w14:paraId="0C9B63D3" w14:textId="77777777" w:rsidR="0030395D" w:rsidRPr="003F0D25" w:rsidRDefault="0030395D" w:rsidP="0064114D">
            <w:pPr>
              <w:pStyle w:val="TAR"/>
              <w:rPr>
                <w:sz w:val="16"/>
                <w:szCs w:val="16"/>
              </w:rPr>
            </w:pPr>
          </w:p>
        </w:tc>
        <w:tc>
          <w:tcPr>
            <w:tcW w:w="425" w:type="dxa"/>
            <w:shd w:val="solid" w:color="FFFFFF" w:fill="auto"/>
          </w:tcPr>
          <w:p w14:paraId="405158B7" w14:textId="77777777" w:rsidR="0030395D" w:rsidRPr="003F0D25" w:rsidRDefault="0030395D" w:rsidP="0064114D">
            <w:pPr>
              <w:pStyle w:val="TAC"/>
              <w:rPr>
                <w:sz w:val="16"/>
                <w:szCs w:val="16"/>
              </w:rPr>
            </w:pPr>
          </w:p>
        </w:tc>
        <w:tc>
          <w:tcPr>
            <w:tcW w:w="4301" w:type="dxa"/>
            <w:shd w:val="solid" w:color="FFFFFF" w:fill="auto"/>
          </w:tcPr>
          <w:p w14:paraId="0BC52DC4" w14:textId="77777777" w:rsidR="0030395D" w:rsidRPr="003F0D25" w:rsidRDefault="0030395D" w:rsidP="0064114D">
            <w:pPr>
              <w:pStyle w:val="TAL"/>
              <w:rPr>
                <w:sz w:val="16"/>
                <w:szCs w:val="16"/>
              </w:rPr>
            </w:pPr>
            <w:r w:rsidRPr="00697498">
              <w:rPr>
                <w:sz w:val="16"/>
                <w:szCs w:val="16"/>
              </w:rPr>
              <w:t>TP for TR 38.786 on the remaining UE RF requirements for SL-U UE</w:t>
            </w:r>
          </w:p>
        </w:tc>
        <w:tc>
          <w:tcPr>
            <w:tcW w:w="708" w:type="dxa"/>
            <w:shd w:val="solid" w:color="FFFFFF" w:fill="auto"/>
          </w:tcPr>
          <w:p w14:paraId="26795E0B" w14:textId="77777777" w:rsidR="0030395D" w:rsidRPr="003F0D25" w:rsidRDefault="0030395D" w:rsidP="0064114D">
            <w:pPr>
              <w:pStyle w:val="TAC"/>
              <w:rPr>
                <w:rFonts w:hint="eastAsia"/>
                <w:sz w:val="16"/>
                <w:szCs w:val="16"/>
                <w:lang w:eastAsia="zh-CN"/>
              </w:rPr>
            </w:pPr>
            <w:r>
              <w:rPr>
                <w:rFonts w:hint="eastAsia"/>
                <w:sz w:val="16"/>
                <w:szCs w:val="16"/>
                <w:lang w:eastAsia="zh-CN"/>
              </w:rPr>
              <w:t>0</w:t>
            </w:r>
            <w:r>
              <w:rPr>
                <w:sz w:val="16"/>
                <w:szCs w:val="16"/>
                <w:lang w:eastAsia="zh-CN"/>
              </w:rPr>
              <w:t>.3.0</w:t>
            </w:r>
          </w:p>
        </w:tc>
      </w:tr>
      <w:tr w:rsidR="0030395D" w:rsidRPr="00A91DC6" w14:paraId="4B579E5E" w14:textId="77777777" w:rsidTr="0064114D">
        <w:tc>
          <w:tcPr>
            <w:tcW w:w="800" w:type="dxa"/>
            <w:shd w:val="solid" w:color="FFFFFF" w:fill="auto"/>
          </w:tcPr>
          <w:p w14:paraId="066C4665"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02D54119"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4A2F1C98" w14:textId="77777777" w:rsidR="0030395D" w:rsidRPr="003F0D25" w:rsidRDefault="0030395D" w:rsidP="0064114D">
            <w:pPr>
              <w:pStyle w:val="TAC"/>
              <w:jc w:val="left"/>
              <w:rPr>
                <w:sz w:val="16"/>
                <w:szCs w:val="16"/>
              </w:rPr>
            </w:pPr>
            <w:r w:rsidRPr="00697498">
              <w:rPr>
                <w:sz w:val="16"/>
                <w:szCs w:val="16"/>
              </w:rPr>
              <w:t>R4-2314734</w:t>
            </w:r>
          </w:p>
        </w:tc>
        <w:tc>
          <w:tcPr>
            <w:tcW w:w="425" w:type="dxa"/>
            <w:shd w:val="solid" w:color="FFFFFF" w:fill="auto"/>
          </w:tcPr>
          <w:p w14:paraId="0C68DC20" w14:textId="77777777" w:rsidR="0030395D" w:rsidRPr="003F0D25" w:rsidRDefault="0030395D" w:rsidP="0064114D">
            <w:pPr>
              <w:pStyle w:val="TAL"/>
              <w:rPr>
                <w:sz w:val="16"/>
                <w:szCs w:val="16"/>
              </w:rPr>
            </w:pPr>
          </w:p>
        </w:tc>
        <w:tc>
          <w:tcPr>
            <w:tcW w:w="567" w:type="dxa"/>
            <w:shd w:val="solid" w:color="FFFFFF" w:fill="auto"/>
          </w:tcPr>
          <w:p w14:paraId="2DD16722" w14:textId="77777777" w:rsidR="0030395D" w:rsidRPr="003F0D25" w:rsidRDefault="0030395D" w:rsidP="0064114D">
            <w:pPr>
              <w:pStyle w:val="TAR"/>
              <w:rPr>
                <w:sz w:val="16"/>
                <w:szCs w:val="16"/>
              </w:rPr>
            </w:pPr>
          </w:p>
        </w:tc>
        <w:tc>
          <w:tcPr>
            <w:tcW w:w="425" w:type="dxa"/>
            <w:shd w:val="solid" w:color="FFFFFF" w:fill="auto"/>
          </w:tcPr>
          <w:p w14:paraId="556E3CF8" w14:textId="77777777" w:rsidR="0030395D" w:rsidRPr="003F0D25" w:rsidRDefault="0030395D" w:rsidP="0064114D">
            <w:pPr>
              <w:pStyle w:val="TAC"/>
              <w:rPr>
                <w:sz w:val="16"/>
                <w:szCs w:val="16"/>
              </w:rPr>
            </w:pPr>
          </w:p>
        </w:tc>
        <w:tc>
          <w:tcPr>
            <w:tcW w:w="4301" w:type="dxa"/>
            <w:shd w:val="solid" w:color="FFFFFF" w:fill="auto"/>
          </w:tcPr>
          <w:p w14:paraId="0125EA16" w14:textId="77777777" w:rsidR="0030395D" w:rsidRPr="00697498" w:rsidRDefault="0030395D" w:rsidP="0064114D">
            <w:pPr>
              <w:pStyle w:val="TAL"/>
              <w:rPr>
                <w:sz w:val="16"/>
                <w:szCs w:val="16"/>
              </w:rPr>
            </w:pPr>
            <w:r w:rsidRPr="00697498">
              <w:rPr>
                <w:sz w:val="16"/>
                <w:szCs w:val="16"/>
              </w:rPr>
              <w:t>TP for TR 38.786 on the SL-U MPR and A-MPR</w:t>
            </w:r>
          </w:p>
        </w:tc>
        <w:tc>
          <w:tcPr>
            <w:tcW w:w="708" w:type="dxa"/>
            <w:shd w:val="solid" w:color="FFFFFF" w:fill="auto"/>
          </w:tcPr>
          <w:p w14:paraId="2692085D" w14:textId="77777777" w:rsidR="0030395D" w:rsidRPr="003F0D25" w:rsidRDefault="0030395D" w:rsidP="0064114D">
            <w:pPr>
              <w:pStyle w:val="TAC"/>
              <w:rPr>
                <w:rFonts w:hint="eastAsia"/>
                <w:sz w:val="16"/>
                <w:szCs w:val="16"/>
                <w:lang w:eastAsia="zh-CN"/>
              </w:rPr>
            </w:pPr>
            <w:r>
              <w:rPr>
                <w:rFonts w:hint="eastAsia"/>
                <w:sz w:val="16"/>
                <w:szCs w:val="16"/>
                <w:lang w:eastAsia="zh-CN"/>
              </w:rPr>
              <w:t>0</w:t>
            </w:r>
            <w:r>
              <w:rPr>
                <w:sz w:val="16"/>
                <w:szCs w:val="16"/>
                <w:lang w:eastAsia="zh-CN"/>
              </w:rPr>
              <w:t>.3.0</w:t>
            </w:r>
          </w:p>
        </w:tc>
      </w:tr>
      <w:tr w:rsidR="0030395D" w:rsidRPr="00A91DC6" w14:paraId="04DD49EC" w14:textId="77777777" w:rsidTr="0064114D">
        <w:tc>
          <w:tcPr>
            <w:tcW w:w="800" w:type="dxa"/>
            <w:shd w:val="solid" w:color="FFFFFF" w:fill="auto"/>
          </w:tcPr>
          <w:p w14:paraId="7B636588"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2F3B11C9"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08261DC5" w14:textId="77777777" w:rsidR="0030395D" w:rsidRPr="003F0D25" w:rsidRDefault="0030395D" w:rsidP="0064114D">
            <w:pPr>
              <w:pStyle w:val="TAC"/>
              <w:jc w:val="left"/>
              <w:rPr>
                <w:sz w:val="16"/>
                <w:szCs w:val="16"/>
              </w:rPr>
            </w:pPr>
            <w:r w:rsidRPr="00697498">
              <w:rPr>
                <w:sz w:val="16"/>
                <w:szCs w:val="16"/>
              </w:rPr>
              <w:t>R4-2312262</w:t>
            </w:r>
          </w:p>
        </w:tc>
        <w:tc>
          <w:tcPr>
            <w:tcW w:w="425" w:type="dxa"/>
            <w:shd w:val="solid" w:color="FFFFFF" w:fill="auto"/>
          </w:tcPr>
          <w:p w14:paraId="3950C890" w14:textId="77777777" w:rsidR="0030395D" w:rsidRPr="003F0D25" w:rsidRDefault="0030395D" w:rsidP="0064114D">
            <w:pPr>
              <w:pStyle w:val="TAL"/>
              <w:rPr>
                <w:sz w:val="16"/>
                <w:szCs w:val="16"/>
              </w:rPr>
            </w:pPr>
          </w:p>
        </w:tc>
        <w:tc>
          <w:tcPr>
            <w:tcW w:w="567" w:type="dxa"/>
            <w:shd w:val="solid" w:color="FFFFFF" w:fill="auto"/>
          </w:tcPr>
          <w:p w14:paraId="6B2B066A" w14:textId="77777777" w:rsidR="0030395D" w:rsidRPr="003F0D25" w:rsidRDefault="0030395D" w:rsidP="0064114D">
            <w:pPr>
              <w:pStyle w:val="TAR"/>
              <w:rPr>
                <w:sz w:val="16"/>
                <w:szCs w:val="16"/>
              </w:rPr>
            </w:pPr>
          </w:p>
        </w:tc>
        <w:tc>
          <w:tcPr>
            <w:tcW w:w="425" w:type="dxa"/>
            <w:shd w:val="solid" w:color="FFFFFF" w:fill="auto"/>
          </w:tcPr>
          <w:p w14:paraId="6CA202FF" w14:textId="77777777" w:rsidR="0030395D" w:rsidRPr="003F0D25" w:rsidRDefault="0030395D" w:rsidP="0064114D">
            <w:pPr>
              <w:pStyle w:val="TAC"/>
              <w:rPr>
                <w:sz w:val="16"/>
                <w:szCs w:val="16"/>
              </w:rPr>
            </w:pPr>
          </w:p>
        </w:tc>
        <w:tc>
          <w:tcPr>
            <w:tcW w:w="4301" w:type="dxa"/>
            <w:shd w:val="solid" w:color="FFFFFF" w:fill="auto"/>
          </w:tcPr>
          <w:p w14:paraId="1E59DF75" w14:textId="77777777" w:rsidR="0030395D" w:rsidRPr="00697498" w:rsidRDefault="0030395D" w:rsidP="0064114D">
            <w:pPr>
              <w:pStyle w:val="TAL"/>
              <w:rPr>
                <w:sz w:val="16"/>
                <w:szCs w:val="16"/>
              </w:rPr>
            </w:pPr>
            <w:r w:rsidRPr="00697498">
              <w:rPr>
                <w:sz w:val="16"/>
                <w:szCs w:val="16"/>
              </w:rPr>
              <w:t xml:space="preserve">TP to TR on con-current operation on </w:t>
            </w:r>
            <w:proofErr w:type="spellStart"/>
            <w:r w:rsidRPr="00697498">
              <w:rPr>
                <w:sz w:val="16"/>
                <w:szCs w:val="16"/>
              </w:rPr>
              <w:t>Uu</w:t>
            </w:r>
            <w:proofErr w:type="spellEnd"/>
            <w:r w:rsidRPr="00697498">
              <w:rPr>
                <w:sz w:val="16"/>
                <w:szCs w:val="16"/>
              </w:rPr>
              <w:t xml:space="preserve"> and sidelink</w:t>
            </w:r>
          </w:p>
        </w:tc>
        <w:tc>
          <w:tcPr>
            <w:tcW w:w="708" w:type="dxa"/>
            <w:shd w:val="solid" w:color="FFFFFF" w:fill="auto"/>
          </w:tcPr>
          <w:p w14:paraId="78DE57DA" w14:textId="77777777" w:rsidR="0030395D" w:rsidRPr="003F0D25" w:rsidRDefault="0030395D" w:rsidP="0064114D">
            <w:pPr>
              <w:pStyle w:val="TAC"/>
              <w:rPr>
                <w:rFonts w:hint="eastAsia"/>
                <w:sz w:val="16"/>
                <w:szCs w:val="16"/>
                <w:lang w:eastAsia="zh-CN"/>
              </w:rPr>
            </w:pPr>
            <w:r>
              <w:rPr>
                <w:rFonts w:hint="eastAsia"/>
                <w:sz w:val="16"/>
                <w:szCs w:val="16"/>
                <w:lang w:eastAsia="zh-CN"/>
              </w:rPr>
              <w:t>0</w:t>
            </w:r>
            <w:r>
              <w:rPr>
                <w:sz w:val="16"/>
                <w:szCs w:val="16"/>
                <w:lang w:eastAsia="zh-CN"/>
              </w:rPr>
              <w:t>.3.0</w:t>
            </w:r>
          </w:p>
        </w:tc>
      </w:tr>
      <w:tr w:rsidR="0030395D" w:rsidRPr="00A91DC6" w14:paraId="30823463" w14:textId="77777777" w:rsidTr="0064114D">
        <w:tc>
          <w:tcPr>
            <w:tcW w:w="800" w:type="dxa"/>
            <w:shd w:val="solid" w:color="FFFFFF" w:fill="auto"/>
          </w:tcPr>
          <w:p w14:paraId="3869A2CD"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47975190"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1320D8E8" w14:textId="77777777" w:rsidR="0030395D" w:rsidRPr="003F0D25" w:rsidRDefault="0030395D" w:rsidP="0064114D">
            <w:pPr>
              <w:pStyle w:val="TAC"/>
              <w:jc w:val="left"/>
              <w:rPr>
                <w:sz w:val="16"/>
                <w:szCs w:val="16"/>
              </w:rPr>
            </w:pPr>
            <w:r w:rsidRPr="00697498">
              <w:rPr>
                <w:sz w:val="16"/>
                <w:szCs w:val="16"/>
              </w:rPr>
              <w:t>R4-2314736</w:t>
            </w:r>
          </w:p>
        </w:tc>
        <w:tc>
          <w:tcPr>
            <w:tcW w:w="425" w:type="dxa"/>
            <w:shd w:val="solid" w:color="FFFFFF" w:fill="auto"/>
          </w:tcPr>
          <w:p w14:paraId="6E2DFCB8" w14:textId="77777777" w:rsidR="0030395D" w:rsidRPr="003F0D25" w:rsidRDefault="0030395D" w:rsidP="0064114D">
            <w:pPr>
              <w:pStyle w:val="TAL"/>
              <w:rPr>
                <w:sz w:val="16"/>
                <w:szCs w:val="16"/>
              </w:rPr>
            </w:pPr>
          </w:p>
        </w:tc>
        <w:tc>
          <w:tcPr>
            <w:tcW w:w="567" w:type="dxa"/>
            <w:shd w:val="solid" w:color="FFFFFF" w:fill="auto"/>
          </w:tcPr>
          <w:p w14:paraId="754500C6" w14:textId="77777777" w:rsidR="0030395D" w:rsidRPr="003F0D25" w:rsidRDefault="0030395D" w:rsidP="0064114D">
            <w:pPr>
              <w:pStyle w:val="TAR"/>
              <w:rPr>
                <w:sz w:val="16"/>
                <w:szCs w:val="16"/>
              </w:rPr>
            </w:pPr>
          </w:p>
        </w:tc>
        <w:tc>
          <w:tcPr>
            <w:tcW w:w="425" w:type="dxa"/>
            <w:shd w:val="solid" w:color="FFFFFF" w:fill="auto"/>
          </w:tcPr>
          <w:p w14:paraId="733B955A" w14:textId="77777777" w:rsidR="0030395D" w:rsidRPr="003F0D25" w:rsidRDefault="0030395D" w:rsidP="0064114D">
            <w:pPr>
              <w:pStyle w:val="TAC"/>
              <w:rPr>
                <w:sz w:val="16"/>
                <w:szCs w:val="16"/>
              </w:rPr>
            </w:pPr>
          </w:p>
        </w:tc>
        <w:tc>
          <w:tcPr>
            <w:tcW w:w="4301" w:type="dxa"/>
            <w:shd w:val="solid" w:color="FFFFFF" w:fill="auto"/>
          </w:tcPr>
          <w:p w14:paraId="4FDD8D6A" w14:textId="77777777" w:rsidR="0030395D" w:rsidRPr="003F0D25" w:rsidRDefault="0030395D" w:rsidP="0064114D">
            <w:pPr>
              <w:pStyle w:val="TAL"/>
              <w:rPr>
                <w:sz w:val="16"/>
                <w:szCs w:val="16"/>
              </w:rPr>
            </w:pPr>
            <w:r w:rsidRPr="00697498">
              <w:rPr>
                <w:sz w:val="16"/>
                <w:szCs w:val="16"/>
              </w:rPr>
              <w:t>TP for TR 38.786 on the updated RF requirements for NR SL CA operation</w:t>
            </w:r>
          </w:p>
        </w:tc>
        <w:tc>
          <w:tcPr>
            <w:tcW w:w="708" w:type="dxa"/>
            <w:shd w:val="solid" w:color="FFFFFF" w:fill="auto"/>
          </w:tcPr>
          <w:p w14:paraId="0186EEC2" w14:textId="77777777" w:rsidR="0030395D" w:rsidRPr="003F0D25" w:rsidRDefault="0030395D" w:rsidP="0064114D">
            <w:pPr>
              <w:pStyle w:val="TAC"/>
              <w:rPr>
                <w:rFonts w:hint="eastAsia"/>
                <w:sz w:val="16"/>
                <w:szCs w:val="16"/>
                <w:lang w:eastAsia="zh-CN"/>
              </w:rPr>
            </w:pPr>
            <w:r>
              <w:rPr>
                <w:rFonts w:hint="eastAsia"/>
                <w:sz w:val="16"/>
                <w:szCs w:val="16"/>
                <w:lang w:eastAsia="zh-CN"/>
              </w:rPr>
              <w:t>0</w:t>
            </w:r>
            <w:r>
              <w:rPr>
                <w:sz w:val="16"/>
                <w:szCs w:val="16"/>
                <w:lang w:eastAsia="zh-CN"/>
              </w:rPr>
              <w:t>.3.0</w:t>
            </w:r>
          </w:p>
        </w:tc>
      </w:tr>
      <w:tr w:rsidR="0030395D" w:rsidRPr="00A91DC6" w14:paraId="70EB76CC" w14:textId="77777777" w:rsidTr="0064114D">
        <w:tc>
          <w:tcPr>
            <w:tcW w:w="800" w:type="dxa"/>
            <w:shd w:val="solid" w:color="FFFFFF" w:fill="auto"/>
          </w:tcPr>
          <w:p w14:paraId="0E207E61"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0F9D0800" w14:textId="77777777" w:rsidR="0030395D" w:rsidRPr="003F0D25" w:rsidRDefault="0030395D" w:rsidP="0064114D">
            <w:pPr>
              <w:pStyle w:val="TAC"/>
              <w:jc w:val="left"/>
              <w:rPr>
                <w:rFonts w:hint="eastAsia"/>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16489F0A" w14:textId="77777777" w:rsidR="0030395D" w:rsidRPr="00697498" w:rsidRDefault="0030395D" w:rsidP="0064114D">
            <w:pPr>
              <w:pStyle w:val="TAC"/>
              <w:jc w:val="left"/>
              <w:rPr>
                <w:sz w:val="16"/>
                <w:szCs w:val="16"/>
              </w:rPr>
            </w:pPr>
            <w:r w:rsidRPr="00697498">
              <w:rPr>
                <w:sz w:val="16"/>
                <w:szCs w:val="16"/>
              </w:rPr>
              <w:t>R4-2314882</w:t>
            </w:r>
          </w:p>
        </w:tc>
        <w:tc>
          <w:tcPr>
            <w:tcW w:w="425" w:type="dxa"/>
            <w:shd w:val="solid" w:color="FFFFFF" w:fill="auto"/>
          </w:tcPr>
          <w:p w14:paraId="7B09F2D9" w14:textId="77777777" w:rsidR="0030395D" w:rsidRPr="003F0D25" w:rsidRDefault="0030395D" w:rsidP="0064114D">
            <w:pPr>
              <w:pStyle w:val="TAL"/>
              <w:rPr>
                <w:sz w:val="16"/>
                <w:szCs w:val="16"/>
              </w:rPr>
            </w:pPr>
          </w:p>
        </w:tc>
        <w:tc>
          <w:tcPr>
            <w:tcW w:w="567" w:type="dxa"/>
            <w:shd w:val="solid" w:color="FFFFFF" w:fill="auto"/>
          </w:tcPr>
          <w:p w14:paraId="47B65778" w14:textId="77777777" w:rsidR="0030395D" w:rsidRPr="003F0D25" w:rsidRDefault="0030395D" w:rsidP="0064114D">
            <w:pPr>
              <w:pStyle w:val="TAR"/>
              <w:rPr>
                <w:sz w:val="16"/>
                <w:szCs w:val="16"/>
              </w:rPr>
            </w:pPr>
          </w:p>
        </w:tc>
        <w:tc>
          <w:tcPr>
            <w:tcW w:w="425" w:type="dxa"/>
            <w:shd w:val="solid" w:color="FFFFFF" w:fill="auto"/>
          </w:tcPr>
          <w:p w14:paraId="394676BA" w14:textId="77777777" w:rsidR="0030395D" w:rsidRPr="003F0D25" w:rsidRDefault="0030395D" w:rsidP="0064114D">
            <w:pPr>
              <w:pStyle w:val="TAC"/>
              <w:rPr>
                <w:sz w:val="16"/>
                <w:szCs w:val="16"/>
              </w:rPr>
            </w:pPr>
          </w:p>
        </w:tc>
        <w:tc>
          <w:tcPr>
            <w:tcW w:w="4301" w:type="dxa"/>
            <w:shd w:val="solid" w:color="FFFFFF" w:fill="auto"/>
          </w:tcPr>
          <w:p w14:paraId="5F459922" w14:textId="77777777" w:rsidR="0030395D" w:rsidRPr="00697498" w:rsidRDefault="0030395D" w:rsidP="0064114D">
            <w:pPr>
              <w:pStyle w:val="TAL"/>
              <w:rPr>
                <w:sz w:val="16"/>
                <w:szCs w:val="16"/>
              </w:rPr>
            </w:pPr>
            <w:r w:rsidRPr="00697498">
              <w:rPr>
                <w:sz w:val="16"/>
                <w:szCs w:val="16"/>
              </w:rPr>
              <w:t>TP for TR 38.786 on the SLCA channel bandwidth and MPR</w:t>
            </w:r>
          </w:p>
        </w:tc>
        <w:tc>
          <w:tcPr>
            <w:tcW w:w="708" w:type="dxa"/>
            <w:shd w:val="solid" w:color="FFFFFF" w:fill="auto"/>
          </w:tcPr>
          <w:p w14:paraId="0C1085D8" w14:textId="77777777" w:rsidR="0030395D" w:rsidRPr="003F0D25" w:rsidRDefault="0030395D" w:rsidP="0064114D">
            <w:pPr>
              <w:pStyle w:val="TAC"/>
              <w:rPr>
                <w:rFonts w:hint="eastAsia"/>
                <w:sz w:val="16"/>
                <w:szCs w:val="16"/>
                <w:lang w:eastAsia="zh-CN"/>
              </w:rPr>
            </w:pPr>
            <w:r>
              <w:rPr>
                <w:rFonts w:hint="eastAsia"/>
                <w:sz w:val="16"/>
                <w:szCs w:val="16"/>
                <w:lang w:eastAsia="zh-CN"/>
              </w:rPr>
              <w:t>0</w:t>
            </w:r>
            <w:r>
              <w:rPr>
                <w:sz w:val="16"/>
                <w:szCs w:val="16"/>
                <w:lang w:eastAsia="zh-CN"/>
              </w:rPr>
              <w:t>.3.0</w:t>
            </w:r>
          </w:p>
        </w:tc>
      </w:tr>
    </w:tbl>
    <w:p w14:paraId="46A3FFF3" w14:textId="77777777" w:rsidR="00080512" w:rsidRPr="001D6C05" w:rsidRDefault="00080512" w:rsidP="00F04FEB">
      <w:bookmarkStart w:id="423" w:name="_GoBack"/>
      <w:bookmarkEnd w:id="423"/>
    </w:p>
    <w:sectPr w:rsidR="00080512" w:rsidRPr="001D6C0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BF54A" w14:textId="77777777" w:rsidR="00B071F2" w:rsidRDefault="00B071F2">
      <w:r>
        <w:separator/>
      </w:r>
    </w:p>
  </w:endnote>
  <w:endnote w:type="continuationSeparator" w:id="0">
    <w:p w14:paraId="4FC05B6E" w14:textId="77777777" w:rsidR="00B071F2" w:rsidRDefault="00B0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E05A8E" w:rsidRDefault="00E05A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C64F4" w14:textId="77777777" w:rsidR="00B071F2" w:rsidRDefault="00B071F2">
      <w:r>
        <w:separator/>
      </w:r>
    </w:p>
  </w:footnote>
  <w:footnote w:type="continuationSeparator" w:id="0">
    <w:p w14:paraId="193B54D8" w14:textId="77777777" w:rsidR="00B071F2" w:rsidRDefault="00B07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31061D20"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95D">
      <w:rPr>
        <w:rFonts w:ascii="Arial" w:hAnsi="Arial" w:cs="Arial"/>
        <w:b/>
        <w:noProof/>
        <w:sz w:val="18"/>
        <w:szCs w:val="18"/>
      </w:rPr>
      <w:t>3GPP TR38.786 V0.3.0 (2023-08)</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2FD75AF7"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95D">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3"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10"/>
  </w:num>
  <w:num w:numId="7">
    <w:abstractNumId w:val="8"/>
  </w:num>
  <w:num w:numId="8">
    <w:abstractNumId w:val="13"/>
  </w:num>
  <w:num w:numId="9">
    <w:abstractNumId w:val="5"/>
  </w:num>
  <w:num w:numId="10">
    <w:abstractNumId w:val="4"/>
  </w:num>
  <w:num w:numId="11">
    <w:abstractNumId w:val="3"/>
  </w:num>
  <w:num w:numId="12">
    <w:abstractNumId w:val="6"/>
  </w:num>
  <w:num w:numId="13">
    <w:abstractNumId w:val="14"/>
  </w:num>
  <w:num w:numId="14">
    <w:abstractNumId w:val="11"/>
  </w:num>
  <w:num w:numId="15">
    <w:abstractNumId w:val="7"/>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26641"/>
    <w:rsid w:val="00033397"/>
    <w:rsid w:val="00040095"/>
    <w:rsid w:val="00051834"/>
    <w:rsid w:val="000527D6"/>
    <w:rsid w:val="0005345C"/>
    <w:rsid w:val="00054A22"/>
    <w:rsid w:val="00062023"/>
    <w:rsid w:val="000655A6"/>
    <w:rsid w:val="000712F6"/>
    <w:rsid w:val="00073D69"/>
    <w:rsid w:val="00074969"/>
    <w:rsid w:val="00080512"/>
    <w:rsid w:val="00090BCB"/>
    <w:rsid w:val="00093339"/>
    <w:rsid w:val="0009393B"/>
    <w:rsid w:val="0009476B"/>
    <w:rsid w:val="00095D48"/>
    <w:rsid w:val="000A0A60"/>
    <w:rsid w:val="000B4C2C"/>
    <w:rsid w:val="000C1C71"/>
    <w:rsid w:val="000C47C3"/>
    <w:rsid w:val="000D58AB"/>
    <w:rsid w:val="00101A1E"/>
    <w:rsid w:val="00115A6C"/>
    <w:rsid w:val="00127350"/>
    <w:rsid w:val="00133525"/>
    <w:rsid w:val="00137212"/>
    <w:rsid w:val="00143E4C"/>
    <w:rsid w:val="0014668B"/>
    <w:rsid w:val="001609A1"/>
    <w:rsid w:val="00181796"/>
    <w:rsid w:val="00190333"/>
    <w:rsid w:val="001A4C42"/>
    <w:rsid w:val="001A510A"/>
    <w:rsid w:val="001A7420"/>
    <w:rsid w:val="001B2F0C"/>
    <w:rsid w:val="001B6637"/>
    <w:rsid w:val="001C12CD"/>
    <w:rsid w:val="001C21C3"/>
    <w:rsid w:val="001D02C2"/>
    <w:rsid w:val="001D19A6"/>
    <w:rsid w:val="001D6C05"/>
    <w:rsid w:val="001E1FAA"/>
    <w:rsid w:val="001E488C"/>
    <w:rsid w:val="001E4B1F"/>
    <w:rsid w:val="001E54F8"/>
    <w:rsid w:val="001E570B"/>
    <w:rsid w:val="001F0C1D"/>
    <w:rsid w:val="001F1132"/>
    <w:rsid w:val="001F168B"/>
    <w:rsid w:val="001F1720"/>
    <w:rsid w:val="00207EAA"/>
    <w:rsid w:val="002110F1"/>
    <w:rsid w:val="00213964"/>
    <w:rsid w:val="00215A49"/>
    <w:rsid w:val="00217569"/>
    <w:rsid w:val="00225354"/>
    <w:rsid w:val="002319DA"/>
    <w:rsid w:val="002347A2"/>
    <w:rsid w:val="00234803"/>
    <w:rsid w:val="00235844"/>
    <w:rsid w:val="0023700C"/>
    <w:rsid w:val="00254639"/>
    <w:rsid w:val="00260E4E"/>
    <w:rsid w:val="00266198"/>
    <w:rsid w:val="002675F0"/>
    <w:rsid w:val="00271DDC"/>
    <w:rsid w:val="00272184"/>
    <w:rsid w:val="00274D87"/>
    <w:rsid w:val="002773A7"/>
    <w:rsid w:val="00291CC3"/>
    <w:rsid w:val="00295261"/>
    <w:rsid w:val="002A504C"/>
    <w:rsid w:val="002B06CB"/>
    <w:rsid w:val="002B6339"/>
    <w:rsid w:val="002C1D28"/>
    <w:rsid w:val="002C315B"/>
    <w:rsid w:val="002C7124"/>
    <w:rsid w:val="002D3144"/>
    <w:rsid w:val="002E00EE"/>
    <w:rsid w:val="002E43F7"/>
    <w:rsid w:val="00302863"/>
    <w:rsid w:val="0030395D"/>
    <w:rsid w:val="00317060"/>
    <w:rsid w:val="003172DC"/>
    <w:rsid w:val="003174D4"/>
    <w:rsid w:val="00326201"/>
    <w:rsid w:val="00332F4C"/>
    <w:rsid w:val="003417F8"/>
    <w:rsid w:val="003544CC"/>
    <w:rsid w:val="0035462D"/>
    <w:rsid w:val="00372A38"/>
    <w:rsid w:val="003765B8"/>
    <w:rsid w:val="0038116C"/>
    <w:rsid w:val="0038125A"/>
    <w:rsid w:val="00387583"/>
    <w:rsid w:val="00387A67"/>
    <w:rsid w:val="00395361"/>
    <w:rsid w:val="003A2683"/>
    <w:rsid w:val="003A59CB"/>
    <w:rsid w:val="003B3C5C"/>
    <w:rsid w:val="003C18B3"/>
    <w:rsid w:val="003C3971"/>
    <w:rsid w:val="003D0C26"/>
    <w:rsid w:val="003D456D"/>
    <w:rsid w:val="003F32C6"/>
    <w:rsid w:val="00400844"/>
    <w:rsid w:val="004027E6"/>
    <w:rsid w:val="004131FC"/>
    <w:rsid w:val="00423010"/>
    <w:rsid w:val="00423334"/>
    <w:rsid w:val="00424187"/>
    <w:rsid w:val="00424487"/>
    <w:rsid w:val="004328AE"/>
    <w:rsid w:val="004345EC"/>
    <w:rsid w:val="00435515"/>
    <w:rsid w:val="0043627B"/>
    <w:rsid w:val="00444F73"/>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F5BEC"/>
    <w:rsid w:val="00602AEA"/>
    <w:rsid w:val="006129F3"/>
    <w:rsid w:val="00614FDF"/>
    <w:rsid w:val="0063543D"/>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06E0"/>
    <w:rsid w:val="00701116"/>
    <w:rsid w:val="00707A4F"/>
    <w:rsid w:val="00713C44"/>
    <w:rsid w:val="00723960"/>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7F210C"/>
    <w:rsid w:val="0080000E"/>
    <w:rsid w:val="008028A4"/>
    <w:rsid w:val="00807EB3"/>
    <w:rsid w:val="00830747"/>
    <w:rsid w:val="0083112C"/>
    <w:rsid w:val="0085470F"/>
    <w:rsid w:val="008563DF"/>
    <w:rsid w:val="00865605"/>
    <w:rsid w:val="008768CA"/>
    <w:rsid w:val="00876C05"/>
    <w:rsid w:val="0088781D"/>
    <w:rsid w:val="0089189D"/>
    <w:rsid w:val="008B0286"/>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3C5D"/>
    <w:rsid w:val="009465DD"/>
    <w:rsid w:val="009509C2"/>
    <w:rsid w:val="009553DC"/>
    <w:rsid w:val="00964B2D"/>
    <w:rsid w:val="00965041"/>
    <w:rsid w:val="009723FD"/>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1BBA"/>
    <w:rsid w:val="00A164B4"/>
    <w:rsid w:val="00A17CFB"/>
    <w:rsid w:val="00A229A2"/>
    <w:rsid w:val="00A26956"/>
    <w:rsid w:val="00A27486"/>
    <w:rsid w:val="00A40E49"/>
    <w:rsid w:val="00A42271"/>
    <w:rsid w:val="00A4533E"/>
    <w:rsid w:val="00A479C0"/>
    <w:rsid w:val="00A50B4E"/>
    <w:rsid w:val="00A51289"/>
    <w:rsid w:val="00A531F8"/>
    <w:rsid w:val="00A53724"/>
    <w:rsid w:val="00A53DD6"/>
    <w:rsid w:val="00A557A8"/>
    <w:rsid w:val="00A56026"/>
    <w:rsid w:val="00A56066"/>
    <w:rsid w:val="00A57DD9"/>
    <w:rsid w:val="00A600D0"/>
    <w:rsid w:val="00A6274A"/>
    <w:rsid w:val="00A62972"/>
    <w:rsid w:val="00A64902"/>
    <w:rsid w:val="00A73129"/>
    <w:rsid w:val="00A737C6"/>
    <w:rsid w:val="00A74B82"/>
    <w:rsid w:val="00A81928"/>
    <w:rsid w:val="00A82346"/>
    <w:rsid w:val="00A92BA1"/>
    <w:rsid w:val="00A96895"/>
    <w:rsid w:val="00A970E0"/>
    <w:rsid w:val="00AA359A"/>
    <w:rsid w:val="00AB17F1"/>
    <w:rsid w:val="00AC4E04"/>
    <w:rsid w:val="00AC6BC6"/>
    <w:rsid w:val="00AD52C9"/>
    <w:rsid w:val="00AD5BD3"/>
    <w:rsid w:val="00AE186A"/>
    <w:rsid w:val="00AE447E"/>
    <w:rsid w:val="00AE65E2"/>
    <w:rsid w:val="00AE7999"/>
    <w:rsid w:val="00B01568"/>
    <w:rsid w:val="00B03823"/>
    <w:rsid w:val="00B071F2"/>
    <w:rsid w:val="00B107B6"/>
    <w:rsid w:val="00B132D5"/>
    <w:rsid w:val="00B15449"/>
    <w:rsid w:val="00B20F6B"/>
    <w:rsid w:val="00B25C80"/>
    <w:rsid w:val="00B2738E"/>
    <w:rsid w:val="00B34297"/>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B6F1F"/>
    <w:rsid w:val="00BC0F7D"/>
    <w:rsid w:val="00BC2905"/>
    <w:rsid w:val="00BC2CD4"/>
    <w:rsid w:val="00BD7D31"/>
    <w:rsid w:val="00BE2843"/>
    <w:rsid w:val="00BE3255"/>
    <w:rsid w:val="00BF128E"/>
    <w:rsid w:val="00BF4CC6"/>
    <w:rsid w:val="00C00894"/>
    <w:rsid w:val="00C00DC2"/>
    <w:rsid w:val="00C070D0"/>
    <w:rsid w:val="00C074DD"/>
    <w:rsid w:val="00C127DF"/>
    <w:rsid w:val="00C1496A"/>
    <w:rsid w:val="00C17942"/>
    <w:rsid w:val="00C33079"/>
    <w:rsid w:val="00C45231"/>
    <w:rsid w:val="00C55CE7"/>
    <w:rsid w:val="00C61007"/>
    <w:rsid w:val="00C619E3"/>
    <w:rsid w:val="00C6529D"/>
    <w:rsid w:val="00C72833"/>
    <w:rsid w:val="00C76CFB"/>
    <w:rsid w:val="00C80F1D"/>
    <w:rsid w:val="00C93F40"/>
    <w:rsid w:val="00C9549D"/>
    <w:rsid w:val="00CA082B"/>
    <w:rsid w:val="00CA3230"/>
    <w:rsid w:val="00CA3D0C"/>
    <w:rsid w:val="00CC6FDB"/>
    <w:rsid w:val="00CD0211"/>
    <w:rsid w:val="00CD5900"/>
    <w:rsid w:val="00CF0F9D"/>
    <w:rsid w:val="00D0077F"/>
    <w:rsid w:val="00D03145"/>
    <w:rsid w:val="00D07068"/>
    <w:rsid w:val="00D10A07"/>
    <w:rsid w:val="00D1207F"/>
    <w:rsid w:val="00D144AA"/>
    <w:rsid w:val="00D17BF8"/>
    <w:rsid w:val="00D3328B"/>
    <w:rsid w:val="00D37E2B"/>
    <w:rsid w:val="00D42102"/>
    <w:rsid w:val="00D438F4"/>
    <w:rsid w:val="00D507E0"/>
    <w:rsid w:val="00D57972"/>
    <w:rsid w:val="00D60F1E"/>
    <w:rsid w:val="00D675A9"/>
    <w:rsid w:val="00D7189A"/>
    <w:rsid w:val="00D738D6"/>
    <w:rsid w:val="00D74CB7"/>
    <w:rsid w:val="00D755EB"/>
    <w:rsid w:val="00D76048"/>
    <w:rsid w:val="00D87E00"/>
    <w:rsid w:val="00D9134D"/>
    <w:rsid w:val="00D91F06"/>
    <w:rsid w:val="00D94218"/>
    <w:rsid w:val="00DA20D5"/>
    <w:rsid w:val="00DA2375"/>
    <w:rsid w:val="00DA7A03"/>
    <w:rsid w:val="00DB0082"/>
    <w:rsid w:val="00DB1818"/>
    <w:rsid w:val="00DB1B9D"/>
    <w:rsid w:val="00DC05AA"/>
    <w:rsid w:val="00DC0EE5"/>
    <w:rsid w:val="00DC309B"/>
    <w:rsid w:val="00DC3DF2"/>
    <w:rsid w:val="00DC43BD"/>
    <w:rsid w:val="00DC4DA2"/>
    <w:rsid w:val="00DC71DD"/>
    <w:rsid w:val="00DD4C17"/>
    <w:rsid w:val="00DD74A5"/>
    <w:rsid w:val="00DE71A1"/>
    <w:rsid w:val="00DF2B1F"/>
    <w:rsid w:val="00DF62CD"/>
    <w:rsid w:val="00E022A6"/>
    <w:rsid w:val="00E05A8E"/>
    <w:rsid w:val="00E141D1"/>
    <w:rsid w:val="00E1577D"/>
    <w:rsid w:val="00E16509"/>
    <w:rsid w:val="00E16AA6"/>
    <w:rsid w:val="00E21864"/>
    <w:rsid w:val="00E24D5A"/>
    <w:rsid w:val="00E2749C"/>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A689B"/>
    <w:rsid w:val="00EC2D84"/>
    <w:rsid w:val="00EC4A25"/>
    <w:rsid w:val="00EC647F"/>
    <w:rsid w:val="00ED5E53"/>
    <w:rsid w:val="00F0184B"/>
    <w:rsid w:val="00F025A2"/>
    <w:rsid w:val="00F04712"/>
    <w:rsid w:val="00F04FEB"/>
    <w:rsid w:val="00F13360"/>
    <w:rsid w:val="00F137D5"/>
    <w:rsid w:val="00F22208"/>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E1F0E"/>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uiPriority w:val="99"/>
    <w:qFormat/>
    <w:rsid w:val="00E05A8E"/>
    <w:rPr>
      <w:sz w:val="16"/>
      <w:szCs w:val="16"/>
    </w:rPr>
  </w:style>
  <w:style w:type="paragraph" w:styleId="ac">
    <w:name w:val="annotation text"/>
    <w:basedOn w:val="a"/>
    <w:link w:val="ad"/>
    <w:qFormat/>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 w:type="paragraph" w:styleId="af1">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
    <w:basedOn w:val="a"/>
    <w:link w:val="af2"/>
    <w:uiPriority w:val="34"/>
    <w:qFormat/>
    <w:rsid w:val="009374E2"/>
    <w:pPr>
      <w:spacing w:after="0"/>
      <w:ind w:left="720"/>
    </w:pPr>
    <w:rPr>
      <w:rFonts w:ascii="Calibri" w:eastAsia="Calibri" w:hAnsi="Calibri" w:cs="Calibri"/>
      <w:sz w:val="22"/>
      <w:szCs w:val="22"/>
      <w:lang w:eastAsia="en-GB"/>
    </w:rPr>
  </w:style>
  <w:style w:type="character" w:customStyle="1" w:styleId="af2">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1"/>
    <w:uiPriority w:val="34"/>
    <w:qFormat/>
    <w:locked/>
    <w:rsid w:val="009374E2"/>
    <w:rPr>
      <w:rFonts w:ascii="Calibri" w:eastAsia="Calibri" w:hAnsi="Calibri" w:cs="Calibri"/>
      <w:sz w:val="22"/>
      <w:szCs w:val="22"/>
    </w:rPr>
  </w:style>
  <w:style w:type="character" w:customStyle="1" w:styleId="TACChar">
    <w:name w:val="TAC Char"/>
    <w:link w:val="TAC"/>
    <w:qFormat/>
    <w:rsid w:val="00C127DF"/>
    <w:rPr>
      <w:rFonts w:ascii="Arial" w:hAnsi="Arial"/>
      <w:sz w:val="18"/>
      <w:lang w:eastAsia="en-US"/>
    </w:rPr>
  </w:style>
  <w:style w:type="character" w:customStyle="1" w:styleId="TAHCar">
    <w:name w:val="TAH Car"/>
    <w:link w:val="TAH"/>
    <w:qFormat/>
    <w:rsid w:val="00C127DF"/>
    <w:rPr>
      <w:rFonts w:ascii="Arial" w:hAnsi="Arial"/>
      <w:b/>
      <w:sz w:val="18"/>
      <w:lang w:eastAsia="en-US"/>
    </w:rPr>
  </w:style>
  <w:style w:type="character" w:customStyle="1" w:styleId="THChar">
    <w:name w:val="TH Char"/>
    <w:link w:val="TH"/>
    <w:qFormat/>
    <w:rsid w:val="00C127DF"/>
    <w:rPr>
      <w:rFonts w:ascii="Arial" w:hAnsi="Arial"/>
      <w:b/>
      <w:lang w:eastAsia="en-US"/>
    </w:rPr>
  </w:style>
  <w:style w:type="character" w:customStyle="1" w:styleId="TALChar">
    <w:name w:val="TAL Char"/>
    <w:link w:val="TAL"/>
    <w:qFormat/>
    <w:rsid w:val="00C127DF"/>
    <w:rPr>
      <w:rFonts w:ascii="Arial" w:hAnsi="Arial"/>
      <w:sz w:val="18"/>
      <w:lang w:eastAsia="en-US"/>
    </w:rPr>
  </w:style>
  <w:style w:type="table" w:customStyle="1" w:styleId="TableGrid1">
    <w:name w:val="Table Grid1"/>
    <w:basedOn w:val="a1"/>
    <w:next w:val="a7"/>
    <w:qFormat/>
    <w:rsid w:val="00C127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qFormat/>
    <w:rsid w:val="00260E4E"/>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table" w:customStyle="1" w:styleId="12">
    <w:name w:val="网格型1"/>
    <w:basedOn w:val="a1"/>
    <w:next w:val="a7"/>
    <w:qFormat/>
    <w:rsid w:val="001E570B"/>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1E570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54639"/>
    <w:rPr>
      <w:rFonts w:ascii="Arial" w:hAnsi="Arial"/>
      <w:sz w:val="18"/>
      <w:lang w:eastAsia="en-US"/>
    </w:rPr>
  </w:style>
  <w:style w:type="paragraph" w:styleId="af4">
    <w:name w:val="Body Text"/>
    <w:basedOn w:val="a"/>
    <w:link w:val="af5"/>
    <w:qFormat/>
    <w:rsid w:val="00FE1F0E"/>
    <w:pPr>
      <w:spacing w:after="120"/>
    </w:pPr>
    <w:rPr>
      <w:rFonts w:eastAsia="Malgun Gothic"/>
    </w:rPr>
  </w:style>
  <w:style w:type="character" w:customStyle="1" w:styleId="af5">
    <w:name w:val="正文文本 字符"/>
    <w:basedOn w:val="a0"/>
    <w:link w:val="af4"/>
    <w:rsid w:val="00FE1F0E"/>
    <w:rPr>
      <w:rFonts w:eastAsia="Malgun Gothic"/>
      <w:lang w:eastAsia="en-US"/>
    </w:rPr>
  </w:style>
  <w:style w:type="character" w:customStyle="1" w:styleId="TALCar">
    <w:name w:val="TAL Car"/>
    <w:qFormat/>
    <w:locked/>
    <w:rsid w:val="007006E0"/>
    <w:rPr>
      <w:rFonts w:ascii="Arial" w:eastAsia="Times New Roman" w:hAnsi="Arial" w:cs="Arial"/>
      <w:sz w:val="18"/>
    </w:rPr>
  </w:style>
  <w:style w:type="paragraph" w:customStyle="1" w:styleId="TableText">
    <w:name w:val="TableText"/>
    <w:basedOn w:val="af6"/>
    <w:uiPriority w:val="99"/>
    <w:qFormat/>
    <w:rsid w:val="0089189D"/>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af6">
    <w:name w:val="Body Text Indent"/>
    <w:basedOn w:val="a"/>
    <w:link w:val="af7"/>
    <w:rsid w:val="0089189D"/>
    <w:pPr>
      <w:spacing w:after="120"/>
      <w:ind w:leftChars="200" w:left="420"/>
    </w:pPr>
  </w:style>
  <w:style w:type="character" w:customStyle="1" w:styleId="af7">
    <w:name w:val="正文文本缩进 字符"/>
    <w:basedOn w:val="a0"/>
    <w:link w:val="af6"/>
    <w:rsid w:val="008918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emf"/><Relationship Id="rId39" Type="http://schemas.openxmlformats.org/officeDocument/2006/relationships/image" Target="media/image27.png"/><Relationship Id="rId21" Type="http://schemas.openxmlformats.org/officeDocument/2006/relationships/image" Target="media/image9.emf"/><Relationship Id="rId34" Type="http://schemas.openxmlformats.org/officeDocument/2006/relationships/image" Target="media/image22.png"/><Relationship Id="rId42" Type="http://schemas.openxmlformats.org/officeDocument/2006/relationships/oleObject" Target="embeddings/oleObject5.bin"/><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7.emf"/><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emf"/><Relationship Id="rId44" Type="http://schemas.openxmlformats.org/officeDocument/2006/relationships/image" Target="media/image30.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png"/><Relationship Id="rId43" Type="http://schemas.openxmlformats.org/officeDocument/2006/relationships/oleObject" Target="embeddings/oleObject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png"/><Relationship Id="rId46" Type="http://schemas.openxmlformats.org/officeDocument/2006/relationships/header" Target="header1.xml"/><Relationship Id="rId20" Type="http://schemas.openxmlformats.org/officeDocument/2006/relationships/image" Target="media/image8.png"/><Relationship Id="rId41" Type="http://schemas.openxmlformats.org/officeDocument/2006/relationships/image" Target="media/image29.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F25B5-8475-483E-843C-9B1CD965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10551</Words>
  <Characters>60145</Characters>
  <Application>Microsoft Office Word</Application>
  <DocSecurity>0</DocSecurity>
  <Lines>501</Lines>
  <Paragraphs>141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70555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周锐(Ray)</cp:lastModifiedBy>
  <cp:revision>4</cp:revision>
  <cp:lastPrinted>2019-02-25T14:05:00Z</cp:lastPrinted>
  <dcterms:created xsi:type="dcterms:W3CDTF">2023-08-29T07:33:00Z</dcterms:created>
  <dcterms:modified xsi:type="dcterms:W3CDTF">2023-08-30T03:49:00Z</dcterms:modified>
</cp:coreProperties>
</file>